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3af0" w14:paraId="9af3af0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9C0B3E">
        <w:rPr>
          <w:lang w:val="hr-HR"/>
        </w:rPr>
        <w:t>69</w:t>
      </w:r>
      <w:r w:rsidR="00C00E26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9C0B3E">
        <w:t>rotiv dužnika DISI</w:t>
      </w:r>
      <w:r w:rsidR="0089065E">
        <w:t xml:space="preserve"> 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9C0B3E">
        <w:t>21678211276</w:t>
      </w:r>
      <w:r w:rsidR="00D07ECC">
        <w:t xml:space="preserve"> s</w:t>
      </w:r>
      <w:r w:rsidR="00B71B33">
        <w:t>a sjedišt</w:t>
      </w:r>
      <w:r w:rsidR="009C0B3E">
        <w:t>em u Rade Končara 1, Mali Mihaljevec</w:t>
      </w:r>
      <w:r w:rsidR="00247894">
        <w:t>,</w:t>
      </w:r>
      <w:r w:rsidR="009C0B3E">
        <w:t xml:space="preserve"> 40311 Lopatinec,</w:t>
      </w:r>
      <w:r w:rsidR="00C00E26">
        <w:t xml:space="preserve"> dana 05.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9C0B3E" w:rsidRPr="009C0B3E">
        <w:t xml:space="preserve"> </w:t>
      </w:r>
      <w:r w:rsidR="009C0B3E">
        <w:t>DISI d.o.o., OIB: 21678211276 sa sjedištem u Rade Končara 1, Mali Mihaljevec, 40311 Lopatinec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9C0B3E">
        <w:t xml:space="preserve">32.999,36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9C0B3E">
        <w:t xml:space="preserve"> Dragutin Srnec</w:t>
      </w:r>
      <w:r w:rsidR="004F290E">
        <w:t>,</w:t>
      </w:r>
      <w:r w:rsidR="001E31BD">
        <w:t xml:space="preserve"> i</w:t>
      </w:r>
      <w:r w:rsidR="0089065E">
        <w:t>z</w:t>
      </w:r>
      <w:r w:rsidR="009C0B3E">
        <w:t xml:space="preserve"> Malog Mihaljevca</w:t>
      </w:r>
      <w:r w:rsidR="00C00E26">
        <w:t>,</w:t>
      </w:r>
      <w:r w:rsidR="0089065E">
        <w:t xml:space="preserve"> </w:t>
      </w:r>
      <w:r w:rsidR="009C0B3E">
        <w:t>Rade Končara 1, OIB: 18128501120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9C0B3E">
        <w:rPr>
          <w:lang w:val="hr-HR"/>
        </w:rPr>
        <w:t>Dana 15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 xml:space="preserve">za otvaranje stečajnog postupka nad </w:t>
      </w:r>
      <w:r w:rsidR="009C0B3E">
        <w:t>DISI d.o.o., OIB: 21678211276 sa sjedištem u Rade Končara 1, Mali Mihaljevec, 40311 Lopatinec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9C0B3E">
        <w:t xml:space="preserve"> 32.999,36 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00E26">
        <w:rPr>
          <w:lang w:val="hr-HR"/>
        </w:rPr>
        <w:t>05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7F5C70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494" w:rsidP="007F64E0" w:rsidR="00025494">
      <w:r>
        <w:separator/>
      </w:r>
    </w:p>
  </w:endnote>
  <w:endnote w:id="0" w:type="continuationSeparator">
    <w:p w:rsidRDefault="00025494" w:rsidP="007F64E0" w:rsidR="00025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494" w:rsidP="007F64E0" w:rsidR="00025494">
      <w:r>
        <w:separator/>
      </w:r>
    </w:p>
  </w:footnote>
  <w:footnote w:id="0" w:type="continuationSeparator">
    <w:p w:rsidRDefault="00025494" w:rsidP="007F64E0" w:rsidR="00025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9C0B3E">
      <w:rPr>
        <w:lang w:val="hr-HR"/>
      </w:rPr>
      <w:t>69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290E" w:rsidRPr="004F290E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5494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290E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5C70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0B3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9D9"/>
    <w:rsid w:val="00F34EC9"/>
    <w:rsid w:val="00F35046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2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9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2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9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St-69/2016</izvorni_sadrzaj>
    <derivirana_varijabla naziv="DomainObject.Predmet.OznakaBroj_1">St-69/2016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DISI društvo s ograničenom odgovornošću za ugostiteljstvo, trgovinu i usluge</izvorni_sadrzaj>
    <derivirana_varijabla naziv="DomainObject.Predmet.ProtustrankaFormated_1">  DISI društvo s ograničenom odgovornošću za ugostiteljstvo, trgovinu i usluge</derivirana_varijabla>
  </DomainObject.Predmet.ProtustrankaFormated>
  <DomainObject.Predmet.ProtustrankaFormatedOIB>
    <izvorni_sadrzaj>  DISI društvo s ograničenom odgovornošću za ugostiteljstvo, trgovinu i usluge, OIB 21678211276</izvorni_sadrzaj>
    <derivirana_varijabla naziv="DomainObject.Predmet.ProtustrankaFormatedOIB_1">  DISI društvo s ograničenom odgovornošću za ugostiteljstvo, trgovinu i usluge, OIB 21678211276</derivirana_varijabla>
  </DomainObject.Predmet.ProtustrankaFormatedOIB>
  <DomainObject.Predmet.ProtustrankaFormatedWithAdress>
    <izvorni_sadrzaj> DISI društvo s ograničenom odgovornošću za ugostiteljstvo, trgovinu i usluge, Rade Končara 1, 40000 Mali Mihaljevec</izvorni_sadrzaj>
    <derivirana_varijabla naziv="DomainObject.Predmet.ProtustrankaFormatedWithAdress_1"> DISI društvo s ograničenom odgovornošću za ugostiteljstvo, trgovinu i usluge, Rade Končara 1, 40000 Mali Mihaljevec</derivirana_varijabla>
  </DomainObject.Predmet.ProtustrankaFormatedWithAdress>
  <DomainObject.Predmet.ProtustrankaFormatedWithAdressOIB>
    <izvorni_sadrzaj> DISI društvo s ograničenom odgovornošću za ugostiteljstvo, trgovinu i usluge, OIB 21678211276, Rade Končara 1, 40000 Mali Mihaljevec</izvorni_sadrzaj>
    <derivirana_varijabla naziv="DomainObject.Predmet.ProtustrankaFormatedWithAdressOIB_1"> DISI društvo s ograničenom odgovornošću za ugostiteljstvo, trgovinu i usluge, OIB 21678211276, Rade Končara 1, 40000 Mali Mihaljevec</derivirana_varijabla>
  </DomainObject.Predmet.ProtustrankaFormatedWithAdressOIB>
  <DomainObject.Predmet.ProtustrankaWithAdress>
    <izvorni_sadrzaj>DISI društvo s ograničenom odgovornošću za ugostiteljstvo, trgovinu i usluge Rade Končara 1, 40000 Mali Mihaljevec</izvorni_sadrzaj>
    <derivirana_varijabla naziv="DomainObject.Predmet.ProtustrankaWithAdress_1">DISI društvo s ograničenom odgovornošću za ugostiteljstvo, trgovinu i usluge Rade Končara 1, 40000 Mali Mihaljevec</derivirana_varijabla>
  </DomainObject.Predmet.ProtustrankaWithAdress>
  <DomainObject.Predmet.ProtustrankaWithAdressOIB>
    <izvorni_sadrzaj>DISI društvo s ograničenom odgovornošću za ugostiteljstvo, trgovinu i usluge, OIB 21678211276, Rade Končara 1, 40000 Mali Mihaljevec</izvorni_sadrzaj>
    <derivirana_varijabla naziv="DomainObject.Predmet.ProtustrankaWithAdressOIB_1">DISI društvo s ograničenom odgovornošću za ugostiteljstvo, trgovinu i usluge, OIB 21678211276, Rade Končara 1, 40000 Mali Mihaljevec</derivirana_varijabla>
  </DomainObject.Predmet.ProtustrankaWithAdressOIB>
  <DomainObject.Predmet.ProtustrankaNazivFormated>
    <izvorni_sadrzaj>DISI društvo s ograničenom odgovornošću za ugostiteljstvo, trgovinu i usluge</izvorni_sadrzaj>
    <derivirana_varijabla naziv="DomainObject.Predmet.ProtustrankaNazivFormated_1">DISI društvo s ograničenom odgovornošću za ugostiteljstvo, trgovinu i usluge</derivirana_varijabla>
  </DomainObject.Predmet.ProtustrankaNazivFormated>
  <DomainObject.Predmet.ProtustrankaNazivFormatedOIB>
    <izvorni_sadrzaj>DISI društvo s ograničenom odgovornošću za ugostiteljstvo, trgovinu i usluge, OIB 21678211276</izvorni_sadrzaj>
    <derivirana_varijabla naziv="DomainObject.Predmet.ProtustrankaNazivFormatedOIB_1">DISI društvo s ograničenom odgovornošću za ugostiteljstvo, trgovinu i usluge, OIB 21678211276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32999.36</izvorni_sadrzaj>
    <derivirana_varijabla naziv="DomainObject.Predmet.TrenutnaVrijednost_1">32999.36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DISI društvo s ograničenom odgovornošću za ugostiteljstvo, trgovinu i usluge</item>
    </izvorni_sadrzaj>
    <derivirana_varijabla naziv="DomainObject.Predmet.ProtuStrankaListFormated_1">
      <item>DISI društvo s ograničenom odgovornošću za ugostiteljstvo, trgovinu i usluge</item>
    </derivirana_varijabla>
  </DomainObject.Predmet.ProtuStrankaListFormated>
  <DomainObject.Predmet.ProtuStrankaListFormatedOIB>
    <izvorni_sadrzaj>
      <item>DISI društvo s ograničenom odgovornošću za ugostiteljstvo, trgovinu i usluge, OIB 21678211276</item>
    </izvorni_sadrzaj>
    <derivirana_varijabla naziv="DomainObject.Predmet.ProtuStrankaListFormatedOIB_1">
      <item>DISI društvo s ograničenom odgovornošću za ugostiteljstvo, trgovinu i usluge, OIB 21678211276</item>
    </derivirana_varijabla>
  </DomainObject.Predmet.ProtuStrankaListFormatedOIB>
  <DomainObject.Predmet.ProtuStrankaListFormatedWithAdress>
    <izvorni_sadrzaj>
      <item>DISI društvo s ograničenom odgovornošću za ugostiteljstvo, trgovinu i usluge, Rade Končara 1, 40000 Mali Mihaljevec</item>
    </izvorni_sadrzaj>
    <derivirana_varijabla naziv="DomainObject.Predmet.ProtuStrankaListFormatedWithAdress_1">
      <item>DISI društvo s ograničenom odgovornošću za ugostiteljstvo, trgovinu i usluge, Rade Končara 1, 40000 Mali Mihaljevec</item>
    </derivirana_varijabla>
  </DomainObject.Predmet.ProtuStrankaListFormatedWithAdress>
  <DomainObject.Predmet.ProtuStrankaListFormatedWithAdressOIB>
    <izvorni_sadrzaj>
      <item>DISI društvo s ograničenom odgovornošću za ugostiteljstvo, trgovinu i usluge, OIB 21678211276, Rade Končara 1, 40000 Mali Mihaljevec</item>
    </izvorni_sadrzaj>
    <derivirana_varijabla naziv="DomainObject.Predmet.ProtuStrankaListFormatedWithAdressOIB_1">
      <item>DISI društvo s ograničenom odgovornošću za ugostiteljstvo, trgovinu i usluge, OIB 21678211276, Rade Končara 1, 40000 Mali Mihaljevec</item>
    </derivirana_varijabla>
  </DomainObject.Predmet.ProtuStrankaListFormatedWithAdressOIB>
  <DomainObject.Predmet.ProtuStrankaListNazivFormated>
    <izvorni_sadrzaj>
      <item>DISI društvo s ograničenom odgovornošću za ugostiteljstvo, trgovinu i usluge</item>
    </izvorni_sadrzaj>
    <derivirana_varijabla naziv="DomainObject.Predmet.ProtuStrankaListNazivFormated_1">
      <item>DISI društvo s ograničenom odgovornošću za ugostiteljstvo, trgovinu i usluge</item>
    </derivirana_varijabla>
  </DomainObject.Predmet.ProtuStrankaListNazivFormated>
  <DomainObject.Predmet.ProtuStrankaListNazivFormatedOIB>
    <izvorni_sadrzaj>
      <item>DISI društvo s ograničenom odgovornošću za ugostiteljstvo, trgovinu i usluge, OIB 21678211276</item>
    </izvorni_sadrzaj>
    <derivirana_varijabla naziv="DomainObject.Predmet.ProtuStrankaListNazivFormatedOIB_1">
      <item>DISI društvo s ograničenom odgovornošću za ugostiteljstvo, trgovinu i usluge, OIB 21678211276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DISI društvo s ograničenom odgovornošću za ugostiteljstvo, trgovinu i usluge</izvorni_sadrzaj>
    <derivirana_varijabla naziv="DomainObject.Predmet.ProtustrankaIDrugi_1">DISI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DISI društvo s ograničenom odgovornošću za ugostiteljstvo, trgovinu i usluge, OIB 21678211276, Rade Končara 1, 40000 Mali Mihaljevec</izvorni_sadrzaj>
    <derivirana_varijabla naziv="DomainObject.Predmet.ProtustrankaIDrugiAdressOIB_1">DISI društvo s ograničenom odgovornošću za ugostiteljstvo, trgovinu i usluge, OIB 21678211276, Rade Končara 1, 40000 Mali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DISI društvo s ograničenom odgovornošću za ugostiteljstvo, trgovinu i usluge</item>
      <item>E-oglasna ploča</item>
      <item>Sudski registar</item>
    </izvorni_sadrzaj>
    <derivirana_varijabla naziv="DomainObject.Predmet.SudioniciListNaziv_1">
      <item>Financijska agencija</item>
      <item>DISI društvo s ograničenom odgovornošću za ugostiteljstvo,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DISI društvo s ograničenom odgovornošću za ugostiteljstvo, trgovinu i usluge, OIB 21678211276, Rade Končara 1,40000 Mali Mihaljevec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DISI društvo s ograničenom odgovornošću za ugostiteljstvo, trgovinu i usluge, OIB 21678211276, Rade Končara 1,40000 Mali Mihaljevec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21678211276</item>
      <item>, OIB null</item>
      <item>, OIB null</item>
    </izvorni_sadrzaj>
    <derivirana_varijabla naziv="DomainObject.Predmet.SudioniciListNazivOIB_1">
      <item>, OIB 85821130368</item>
      <item>, OIB 21678211276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16BA9-2980-49DB-B4C0-7B2980040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2511</properties:Characters>
  <properties:Lines>71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2016-02-05T11:15:00Z</dcterms:created>
  <dc:creator>user</dc:creator>
  <cp:lastModifiedBy>Maja Marčec</cp:lastModifiedBy>
  <cp:lastPrinted>2016-02-05T11:15:00Z</cp:lastPrinted>
  <dcterms:modified xmlns:xsi="http://www.w3.org/2001/XMLSchema-instance" xsi:type="dcterms:W3CDTF">2016-02-05T12:06:00Z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