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3710" w14:paraId="1163710" w:rsidRDefault="006C677F" w:rsidP="006C677F" w:rsidR="006C677F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6C677F" w:rsidP="006C677F" w:rsidR="006C677F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6C677F" w:rsidP="006C677F" w:rsidR="006C677F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6C677F" w:rsidP="006C677F" w:rsidR="006C677F" w:rsidRPr="005A3271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Posl.br.: 2</w:t>
      </w:r>
      <w:r w:rsidRPr="00F83270">
        <w:t xml:space="preserve"> St-</w:t>
      </w:r>
      <w:r>
        <w:t>743</w:t>
      </w:r>
      <w:r w:rsidRPr="00897965">
        <w:t>/</w:t>
      </w:r>
      <w:r w:rsidRPr="005A3271">
        <w:t>16-93</w:t>
      </w:r>
    </w:p>
    <w:p w:rsidRDefault="006C677F" w:rsidP="006C677F" w:rsidR="006C677F">
      <w:r>
        <w:tab/>
      </w:r>
      <w:r>
        <w:tab/>
      </w:r>
      <w:r>
        <w:tab/>
        <w:t xml:space="preserve">     </w:t>
      </w:r>
    </w:p>
    <w:p w:rsidRDefault="006C677F" w:rsidP="006C677F" w:rsidR="006C677F" w:rsidRPr="0020276D">
      <w:pPr>
        <w:rPr>
          <w:sz w:val="20"/>
          <w:szCs w:val="20"/>
        </w:rPr>
      </w:pPr>
    </w:p>
    <w:p w:rsidRDefault="006C677F" w:rsidP="006C677F" w:rsidR="006C677F">
      <w:pPr>
        <w:jc w:val="center"/>
      </w:pPr>
      <w:r w:rsidRPr="00F83270">
        <w:t>R E P U B L I K A  H R V A T S K A</w:t>
      </w:r>
    </w:p>
    <w:p w:rsidRDefault="006C677F" w:rsidP="006C677F" w:rsidR="006C677F" w:rsidRPr="00F83270">
      <w:pPr>
        <w:jc w:val="center"/>
      </w:pPr>
    </w:p>
    <w:p w:rsidRDefault="006C677F" w:rsidP="006C677F" w:rsidR="006C677F">
      <w:pPr>
        <w:jc w:val="center"/>
      </w:pPr>
      <w:r w:rsidRPr="00F83270">
        <w:t>R J E Š E NJ E</w:t>
      </w:r>
    </w:p>
    <w:p w:rsidRDefault="006C677F" w:rsidP="006C677F" w:rsidR="006C677F" w:rsidRPr="00F83270">
      <w:pPr>
        <w:jc w:val="both"/>
      </w:pPr>
    </w:p>
    <w:p w:rsidRDefault="006C677F" w:rsidP="006C677F" w:rsidR="006C677F" w:rsidRPr="005A3271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</w:t>
      </w:r>
      <w:r w:rsidRPr="00C47E78">
        <w:t>stečajnim dužnikom</w:t>
      </w:r>
      <w:r w:rsidRPr="007C0174">
        <w:t xml:space="preserve"> </w:t>
      </w:r>
      <w:r w:rsidRPr="001B00B4">
        <w:t>ISTRA ALUMINIJ d.o.o.</w:t>
      </w:r>
      <w:r>
        <w:t xml:space="preserve"> u stečaju</w:t>
      </w:r>
      <w:r w:rsidRPr="001B00B4">
        <w:t>, Lupoglav, Lupoglav 8, OIB: 35282955037</w:t>
      </w:r>
      <w:r>
        <w:t>,</w:t>
      </w:r>
      <w:r w:rsidRPr="00FA23DA">
        <w:t xml:space="preserve"> </w:t>
      </w:r>
      <w:r w:rsidRPr="00DE7BF7">
        <w:t>da</w:t>
      </w:r>
      <w:r w:rsidRPr="00C60797">
        <w:t>n</w:t>
      </w:r>
      <w:r w:rsidRPr="005A3271">
        <w:t xml:space="preserve">a </w:t>
      </w:r>
      <w:r w:rsidR="005A3271" w:rsidRPr="005A3271">
        <w:t>24</w:t>
      </w:r>
      <w:r w:rsidRPr="005A3271">
        <w:t xml:space="preserve">. kolovoza 2017., </w:t>
      </w:r>
    </w:p>
    <w:p w:rsidRDefault="006C677F" w:rsidP="006C677F" w:rsidR="006C677F" w:rsidRPr="00F100FA">
      <w:pPr>
        <w:jc w:val="both"/>
      </w:pPr>
    </w:p>
    <w:p w:rsidRDefault="006C677F" w:rsidP="006C677F" w:rsidR="006C677F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6C677F" w:rsidP="006C677F" w:rsidR="006C677F">
      <w:pPr>
        <w:ind w:left="705"/>
        <w:jc w:val="both"/>
      </w:pPr>
    </w:p>
    <w:p w:rsidRDefault="006C677F" w:rsidP="006C677F" w:rsidR="006C677F" w:rsidRPr="002F2F2A">
      <w:pPr>
        <w:jc w:val="both"/>
      </w:pPr>
      <w:r w:rsidRPr="002F2F2A">
        <w:tab/>
        <w:t xml:space="preserve">Određuje se naknada stvarnih troškova stečajnom upravitelju </w:t>
      </w:r>
      <w:r w:rsidRPr="00AA7AE3">
        <w:t>Alein</w:t>
      </w:r>
      <w:r>
        <w:t>u</w:t>
      </w:r>
      <w:r w:rsidRPr="00AA7AE3">
        <w:t xml:space="preserve"> Khan</w:t>
      </w:r>
      <w:r>
        <w:t>u</w:t>
      </w:r>
      <w:r w:rsidRPr="00AA7AE3">
        <w:t xml:space="preserve"> iz Rijeke, Trg sv. Barbare 1, OIB: 25613472359</w:t>
      </w:r>
      <w:r w:rsidRPr="002F2F2A">
        <w:t xml:space="preserve">, za poslove obavljene u stečajnom postupku nad stečajnim dužnikom </w:t>
      </w:r>
      <w:r w:rsidRPr="001B00B4">
        <w:t>ISTRA ALUMINIJ d.o.o.</w:t>
      </w:r>
      <w:r>
        <w:t xml:space="preserve"> u stečaju</w:t>
      </w:r>
      <w:r w:rsidRPr="001B00B4">
        <w:t>, Lupoglav, Lupoglav 8, OIB: 35282955037</w:t>
      </w:r>
      <w:r w:rsidRPr="002F2F2A">
        <w:t xml:space="preserve">, po </w:t>
      </w:r>
      <w:r>
        <w:t xml:space="preserve">zahtjevu za naknadu </w:t>
      </w:r>
      <w:r w:rsidRPr="002F2F2A">
        <w:t xml:space="preserve">zaprimljenom </w:t>
      </w:r>
      <w:r>
        <w:t>31. srpnja</w:t>
      </w:r>
      <w:r w:rsidRPr="002F2F2A">
        <w:t xml:space="preserve"> 2017. u iznosu od </w:t>
      </w:r>
      <w:r>
        <w:t>3.082,07</w:t>
      </w:r>
      <w:r w:rsidRPr="002F2F2A">
        <w:t xml:space="preserve"> kn. </w:t>
      </w:r>
    </w:p>
    <w:p w:rsidRDefault="006C677F" w:rsidP="006C677F" w:rsidR="006C677F" w:rsidRPr="00F73A20">
      <w:pPr>
        <w:jc w:val="both"/>
      </w:pPr>
    </w:p>
    <w:p w:rsidRDefault="006C677F" w:rsidP="006C677F" w:rsidR="006C677F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6C677F" w:rsidP="006C677F" w:rsidR="006C677F" w:rsidRPr="005A3271">
      <w:pPr>
        <w:jc w:val="center"/>
        <w:rPr>
          <w:bCs/>
        </w:rPr>
      </w:pPr>
      <w:r w:rsidRPr="005A3271">
        <w:rPr>
          <w:bCs/>
        </w:rPr>
        <w:t xml:space="preserve"> </w:t>
      </w:r>
      <w:r w:rsidRPr="005A3271">
        <w:rPr>
          <w:bCs/>
        </w:rPr>
        <w:tab/>
      </w:r>
      <w:r w:rsidRPr="005A3271">
        <w:t xml:space="preserve"> </w:t>
      </w:r>
    </w:p>
    <w:p w:rsidRDefault="006C677F" w:rsidP="006C677F" w:rsidR="006C677F" w:rsidRPr="005A3271">
      <w:pPr>
        <w:ind w:firstLine="708"/>
        <w:jc w:val="both"/>
      </w:pPr>
      <w:r w:rsidRPr="005A3271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6C677F" w:rsidP="006C677F" w:rsidR="006C677F" w:rsidRPr="005A3271">
      <w:pPr>
        <w:jc w:val="both"/>
      </w:pPr>
      <w:r w:rsidRPr="005A3271">
        <w:tab/>
        <w:t>S</w:t>
      </w:r>
      <w:r w:rsidRPr="005A3271">
        <w:rPr>
          <w:bCs/>
        </w:rPr>
        <w:t xml:space="preserve">tečajni upravitelj </w:t>
      </w:r>
      <w:r w:rsidRPr="005A3271">
        <w:t>Alein Khan iz Rijeke, Trg sv. Barbare 1, OIB: 25613472359, dostavio je 31. srpnja 2017. obračun stvarnih troškova nastalih u stečajnom postupku u iznosu od 3.082,07 kn a odnose se na putni trošak u iznosu od 2.903,00 kn, troš</w:t>
      </w:r>
      <w:r w:rsidR="005A3271" w:rsidRPr="005A3271">
        <w:t>ak</w:t>
      </w:r>
      <w:r w:rsidRPr="005A3271">
        <w:t xml:space="preserve"> privr. osiguranja vozila do isporuke u iznosu od 139,07 kn i troš</w:t>
      </w:r>
      <w:r w:rsidR="005A3271" w:rsidRPr="005A3271">
        <w:t>ak</w:t>
      </w:r>
      <w:r w:rsidRPr="005A3271">
        <w:t xml:space="preserve"> takse za ishodovanje privremenih pločica u iznosu od 40,00 kn, na koje okolnosti </w:t>
      </w:r>
      <w:r w:rsidR="005A3271">
        <w:t>je dostavljena dokumentacija</w:t>
      </w:r>
      <w:r w:rsidRPr="005A3271">
        <w:t xml:space="preserve"> pa se ocjenjuje da je stečajnom upravitelju nastao zatraženi, obrazloženi i dokumentirani trošak, te da je bio potreban za obavljanje poslova u stečajnom postupku.</w:t>
      </w:r>
    </w:p>
    <w:p w:rsidRDefault="006C677F" w:rsidP="006C677F" w:rsidR="006C677F" w:rsidRPr="005A3271">
      <w:pPr>
        <w:jc w:val="both"/>
      </w:pPr>
      <w:r w:rsidRPr="005A3271">
        <w:tab/>
        <w:t>Uvažavajući navedeno donesena je odluka kao u izreci.</w:t>
      </w:r>
    </w:p>
    <w:p w:rsidRDefault="006C677F" w:rsidP="006C677F" w:rsidR="006C677F" w:rsidRPr="005A3271">
      <w:pPr>
        <w:jc w:val="both"/>
      </w:pPr>
    </w:p>
    <w:p w:rsidRDefault="006C677F" w:rsidP="006C677F" w:rsidR="006C677F" w:rsidRPr="005A3271">
      <w:pPr>
        <w:jc w:val="center"/>
      </w:pPr>
      <w:r w:rsidRPr="005A3271">
        <w:t xml:space="preserve">U Pazinu dana </w:t>
      </w:r>
      <w:r w:rsidR="005A3271" w:rsidRPr="005A3271">
        <w:t>24</w:t>
      </w:r>
      <w:r w:rsidRPr="005A3271">
        <w:t>. kolovoza 2017.</w:t>
      </w:r>
    </w:p>
    <w:p w:rsidRDefault="006C677F" w:rsidP="006C677F" w:rsidR="006C677F" w:rsidRPr="005A3271">
      <w:pPr>
        <w:jc w:val="both"/>
      </w:pPr>
    </w:p>
    <w:p w:rsidRDefault="006C677F" w:rsidP="006C677F" w:rsidR="006C677F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6C677F" w:rsidP="006C677F" w:rsidR="006C677F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6C677F" w:rsidP="006C677F" w:rsidR="006C677F"/>
    <w:p w:rsidRDefault="006C677F" w:rsidP="006C677F" w:rsidR="006C677F" w:rsidRPr="00F100FA"/>
    <w:p w:rsidRDefault="006C677F" w:rsidP="006C677F" w:rsidR="006C677F" w:rsidRPr="00BB4AC9">
      <w:r w:rsidRPr="00BB4AC9">
        <w:t>UPUTA O PRAVNOM LIJEKU:</w:t>
      </w:r>
    </w:p>
    <w:p w:rsidRDefault="006C677F" w:rsidP="006C677F" w:rsidR="006C677F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istekom osmog dana od dana objave rješenja na mrežnoj stranici e-Oglasna ploča sudova (čl. </w:t>
      </w:r>
      <w:r w:rsidRPr="00BB4AC9">
        <w:lastRenderedPageBreak/>
        <w:t>12. st. 1. i 2. SZ-a). Žalba se podnosi putem ovog suda u tri istovjetna primjerka, a o žalbi odlučuje Visoki trgovački sud Republike Hrvatske.</w:t>
      </w:r>
    </w:p>
    <w:p w:rsidRDefault="006C677F" w:rsidP="006C677F" w:rsidR="006C677F" w:rsidRPr="00BB4AC9">
      <w:pPr>
        <w:jc w:val="both"/>
      </w:pPr>
    </w:p>
    <w:p w:rsidRDefault="006C677F" w:rsidP="006C677F" w:rsidR="006C677F" w:rsidRPr="00BB4AC9">
      <w:r w:rsidRPr="00BB4AC9">
        <w:t>DNA:</w:t>
      </w:r>
    </w:p>
    <w:p w:rsidRDefault="006C677F" w:rsidP="006C677F" w:rsidR="006C677F" w:rsidRPr="00BB4AC9">
      <w:r w:rsidRPr="00BB4AC9">
        <w:t>- stečajni upravitelj</w:t>
      </w:r>
      <w:r w:rsidRPr="00B4136E">
        <w:t xml:space="preserve"> </w:t>
      </w:r>
      <w:r>
        <w:t>Alein Khan,</w:t>
      </w:r>
      <w:r w:rsidRPr="00AA7AE3">
        <w:t xml:space="preserve"> Rijek</w:t>
      </w:r>
      <w:r>
        <w:t>a</w:t>
      </w:r>
      <w:r w:rsidRPr="00AA7AE3">
        <w:t>, Trg sv. Barbare 1</w:t>
      </w:r>
    </w:p>
    <w:p w:rsidRDefault="006C677F" w:rsidP="006C677F" w:rsidR="006C677F" w:rsidRPr="00A53B34">
      <w:r w:rsidRPr="00BB4AC9">
        <w:t>- e-Oglasna ploča 8 dana</w:t>
      </w:r>
    </w:p>
    <w:p w:rsidRDefault="006C677F" w:rsidP="006C677F" w:rsidR="006C677F" w:rsidRPr="00A53B34"/>
    <w:p w:rsidRDefault="006C677F" w:rsidP="006C677F" w:rsidR="006C677F" w:rsidRPr="00F100FA"/>
    <w:p w:rsidRDefault="006C677F" w:rsidP="006C677F" w:rsidR="006C677F" w:rsidRPr="00F100FA"/>
    <w:p w:rsidRDefault="006C677F" w:rsidP="006C677F" w:rsidR="006C677F" w:rsidRPr="00F100FA"/>
    <w:p w:rsidRDefault="006C677F" w:rsidP="006C677F" w:rsidR="006C677F" w:rsidRPr="00F100FA"/>
    <w:p w:rsidRDefault="006C677F" w:rsidP="006C677F" w:rsidR="006C677F"/>
    <w:p w:rsidRDefault="006C677F" w:rsidP="006C677F" w:rsidR="006C677F"/>
    <w:p w:rsidRDefault="006C677F" w:rsidP="006C677F" w:rsidR="006C677F"/>
    <w:p w:rsidRDefault="006C677F" w:rsidP="006C677F" w:rsidR="006C677F"/>
    <w:p w:rsidRDefault="006C677F" w:rsidP="006C677F" w:rsidR="006C677F"/>
    <w:p w:rsidRDefault="006C677F" w:rsidP="006C677F" w:rsidR="006C677F"/>
    <w:p w:rsidRDefault="006C677F" w:rsidP="006C677F" w:rsidR="006C677F"/>
    <w:p w:rsidRDefault="006C677F" w:rsidP="006C677F" w:rsidR="006C677F"/>
    <w:p w:rsidRDefault="00AA2D39" w:rsidR="00500701"/>
    <w:sectPr w:rsidSect="006878E0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77F" w:rsidP="006C677F" w:rsidR="006C677F">
      <w:r>
        <w:separator/>
      </w:r>
    </w:p>
  </w:endnote>
  <w:endnote w:id="0" w:type="continuationSeparator">
    <w:p w:rsidRDefault="006C677F" w:rsidP="006C677F" w:rsidR="006C6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77F" w:rsidP="006C677F" w:rsidR="006C677F">
      <w:r>
        <w:separator/>
      </w:r>
    </w:p>
  </w:footnote>
  <w:footnote w:id="0" w:type="continuationSeparator">
    <w:p w:rsidRDefault="006C677F" w:rsidP="006C677F" w:rsidR="006C67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77F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2D39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77F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2D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677F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</w:t>
    </w:r>
    <w:r w:rsidRPr="00F83270">
      <w:t xml:space="preserve"> St-</w:t>
    </w:r>
    <w:r>
      <w:t>743</w:t>
    </w:r>
    <w:r w:rsidRPr="00897965">
      <w:t>/</w:t>
    </w:r>
    <w:r w:rsidRPr="005A3271">
      <w:t>16-93</w:t>
    </w:r>
  </w:p>
  <w:p w:rsidRDefault="00AA2D39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677F"/>
    <w:rsid w:val="00554328"/>
    <w:rsid w:val="005A3271"/>
    <w:rsid w:val="006C677F"/>
    <w:rsid w:val="00985388"/>
    <w:rsid w:val="00AA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77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C67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677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C677F"/>
  </w:style>
  <w:style w:styleId="Tekstbalonia" w:type="paragraph">
    <w:name w:val="Balloon Text"/>
    <w:basedOn w:val="Normal"/>
    <w:link w:val="TekstbaloniaChar"/>
    <w:uiPriority w:val="99"/>
    <w:semiHidden/>
    <w:unhideWhenUsed/>
    <w:rsid w:val="006C67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677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67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677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2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D3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D3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D3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D3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77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C67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677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C677F"/>
  </w:style>
  <w:style w:styleId="Tekstbalonia" w:type="paragraph">
    <w:name w:val="Balloon Text"/>
    <w:basedOn w:val="Normal"/>
    <w:link w:val="TekstbaloniaChar"/>
    <w:uiPriority w:val="99"/>
    <w:semiHidden/>
    <w:unhideWhenUsed/>
    <w:rsid w:val="006C67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677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67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677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2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D3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D3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D3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D3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1856</properties:Characters>
  <properties:Lines>65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2017-08-17T11:51:00Z</dcterms:created>
  <dc:creator>Jasmina Matika</dc:creator>
  <cp:lastModifiedBy>Jasmina Matika</cp:lastModifiedBy>
  <dcterms:modified xmlns:xsi="http://www.w3.org/2001/XMLSchema-instance" xsi:type="dcterms:W3CDTF">2017-08-24T11:40:00Z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