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3255" w14:paraId="5013255" w:rsidRDefault="00B9254F" w:rsidP="00B9254F" w:rsidR="00B9254F" w:rsidRPr="00B92154">
      <w:pPr>
        <w:jc w:val="right"/>
        <w15:collapsed w:val="false"/>
      </w:pPr>
      <w:bookmarkStart w:name="_GoBack" w:id="0"/>
      <w:bookmarkEnd w:id="0"/>
      <w:proofErr w:type="spellStart"/>
      <w:r w:rsidRPr="00B92154">
        <w:t>Posl</w:t>
      </w:r>
      <w:proofErr w:type="spellEnd"/>
      <w:r w:rsidRPr="00B92154">
        <w:t>. br. 1 St-</w:t>
      </w:r>
      <w:r w:rsidR="000B039F">
        <w:t>463</w:t>
      </w:r>
      <w:r w:rsidR="00624020">
        <w:t>/1</w:t>
      </w:r>
      <w:r w:rsidR="000B039F">
        <w:t>7</w:t>
      </w:r>
      <w:r w:rsidR="00624020">
        <w:t>-</w:t>
      </w:r>
      <w:r w:rsidR="000B039F">
        <w:t>4</w:t>
      </w:r>
    </w:p>
    <w:p w:rsidRDefault="00616FB1" w:rsidP="00B9254F" w:rsidR="00616FB1" w:rsidRPr="00B92154"/>
    <w:p w:rsidRDefault="00616FB1" w:rsidP="00B9254F" w:rsidR="00616FB1" w:rsidRPr="00B92154"/>
    <w:p w:rsidRDefault="00A75669" w:rsidP="00B9254F" w:rsidR="00A75669" w:rsidRPr="00B92154"/>
    <w:p w:rsidRDefault="00616FB1" w:rsidP="00B9254F" w:rsidR="00B9254F" w:rsidRPr="00B92154">
      <w:r w:rsidRPr="00B92154">
        <w:t>REPUBLIKA HRVATSKA</w:t>
      </w:r>
    </w:p>
    <w:p w:rsidRDefault="00616FB1" w:rsidP="00B9254F" w:rsidR="00616FB1" w:rsidRPr="00B92154">
      <w:r w:rsidRPr="00B92154">
        <w:t>TRGOVAČKI SUD U ZADRU</w:t>
      </w:r>
    </w:p>
    <w:p w:rsidRDefault="00B9254F" w:rsidP="00B9254F" w:rsidR="00B9254F" w:rsidRPr="00B92154"/>
    <w:p w:rsidRDefault="00B92154" w:rsidP="00B9254F" w:rsidR="00B9254F" w:rsidRPr="00B92154">
      <w:pPr>
        <w:jc w:val="center"/>
      </w:pPr>
      <w:r>
        <w:t>U   I M E   R E P U B L I K E   H R V A T S K E</w:t>
      </w:r>
    </w:p>
    <w:p w:rsidRDefault="00B9254F" w:rsidP="00B9254F" w:rsidR="00B9254F" w:rsidRPr="00B92154"/>
    <w:p w:rsidRDefault="00B9254F" w:rsidP="00B9254F" w:rsidR="00B9254F" w:rsidRPr="00B92154">
      <w:pPr>
        <w:jc w:val="center"/>
      </w:pPr>
      <w:r w:rsidRPr="00B92154">
        <w:t>R  J  E  Š  E  N  J  E</w:t>
      </w:r>
    </w:p>
    <w:p w:rsidRDefault="00B9254F" w:rsidP="00B9254F" w:rsidR="00B9254F" w:rsidRPr="00B92154">
      <w:pPr>
        <w:jc w:val="both"/>
      </w:pPr>
    </w:p>
    <w:p w:rsidRDefault="00B9254F" w:rsidP="00B221A0" w:rsidR="00B221A0">
      <w:pPr>
        <w:ind w:firstLine="705"/>
        <w:jc w:val="both"/>
      </w:pPr>
      <w:r w:rsidRPr="00B92154">
        <w:t xml:space="preserve">Trgovački sud u Zadru u ime Republike Hrvatske, po </w:t>
      </w:r>
      <w:r w:rsidR="00606426">
        <w:t xml:space="preserve">stečajnoj </w:t>
      </w:r>
      <w:r w:rsidRPr="00B92154">
        <w:t>su</w:t>
      </w:r>
      <w:r w:rsidR="00606426">
        <w:t>tkinji</w:t>
      </w:r>
      <w:r w:rsidRPr="00B92154">
        <w:t xml:space="preserve"> Ardeni </w:t>
      </w:r>
      <w:proofErr w:type="spellStart"/>
      <w:r w:rsidRPr="00B92154">
        <w:t>Bajlo</w:t>
      </w:r>
      <w:proofErr w:type="spellEnd"/>
      <w:r w:rsidRPr="00B92154">
        <w:t xml:space="preserve">, u stečajnom postupku nad stečajnim dužnikom </w:t>
      </w:r>
      <w:r w:rsidR="000B039F">
        <w:t>PATENT d.o.o.</w:t>
      </w:r>
      <w:r w:rsidR="00606426">
        <w:t xml:space="preserve">, </w:t>
      </w:r>
      <w:r w:rsidR="000B039F">
        <w:t>Šibenik, Vrpoljački put 26</w:t>
      </w:r>
      <w:r w:rsidR="00606426">
        <w:t xml:space="preserve">, </w:t>
      </w:r>
      <w:r w:rsidR="00B221A0">
        <w:t xml:space="preserve">OIB: </w:t>
      </w:r>
      <w:r w:rsidR="000B039F">
        <w:t>28977133575</w:t>
      </w:r>
      <w:r w:rsidR="00606426">
        <w:t>, povodom prijedloga dužnika za otvaranje</w:t>
      </w:r>
      <w:r w:rsidR="000B039F">
        <w:t xml:space="preserve"> </w:t>
      </w:r>
      <w:proofErr w:type="spellStart"/>
      <w:r w:rsidR="000B039F">
        <w:t>pred</w:t>
      </w:r>
      <w:r w:rsidR="00B221A0">
        <w:t>stečajnoga</w:t>
      </w:r>
      <w:proofErr w:type="spellEnd"/>
      <w:r w:rsidR="00B221A0">
        <w:t xml:space="preserve"> postupka</w:t>
      </w:r>
      <w:r w:rsidR="00606426">
        <w:t xml:space="preserve"> od </w:t>
      </w:r>
      <w:r w:rsidR="000B039F">
        <w:t>10</w:t>
      </w:r>
      <w:r w:rsidR="00606426" w:rsidRPr="00677F4C">
        <w:t xml:space="preserve">. </w:t>
      </w:r>
      <w:r w:rsidR="000B039F">
        <w:t>studenog 2017</w:t>
      </w:r>
      <w:r w:rsidR="00606426">
        <w:t>.</w:t>
      </w:r>
      <w:r w:rsidR="00B221A0">
        <w:t xml:space="preserve">, </w:t>
      </w:r>
      <w:r w:rsidR="000B039F">
        <w:t>30</w:t>
      </w:r>
      <w:r w:rsidR="00502A74">
        <w:t xml:space="preserve">. </w:t>
      </w:r>
      <w:r w:rsidR="000B039F">
        <w:t>studenog</w:t>
      </w:r>
      <w:r w:rsidR="00B221A0">
        <w:t xml:space="preserve"> 201</w:t>
      </w:r>
      <w:r w:rsidR="000B039F">
        <w:t>7</w:t>
      </w:r>
      <w:r w:rsidR="00B221A0">
        <w:t xml:space="preserve">. </w:t>
      </w:r>
    </w:p>
    <w:p w:rsidRDefault="00B221A0" w:rsidP="00B221A0" w:rsidR="00B221A0"/>
    <w:p w:rsidRDefault="00B221A0" w:rsidP="00B221A0" w:rsidR="00B221A0">
      <w:pPr>
        <w:jc w:val="center"/>
      </w:pPr>
      <w:r>
        <w:t>r i j e š i o  j e</w:t>
      </w:r>
    </w:p>
    <w:p w:rsidRDefault="00B221A0" w:rsidP="00B221A0" w:rsidR="00B221A0">
      <w:pPr>
        <w:jc w:val="both"/>
      </w:pPr>
    </w:p>
    <w:p w:rsidRDefault="00B221A0" w:rsidP="00B221A0" w:rsidR="00B221A0">
      <w:pPr>
        <w:ind w:firstLine="708"/>
        <w:jc w:val="both"/>
      </w:pPr>
      <w:r>
        <w:t>Odbacuje se pri</w:t>
      </w:r>
      <w:r w:rsidR="00606426">
        <w:t xml:space="preserve">jedlog dužnika za otvaranje </w:t>
      </w:r>
      <w:proofErr w:type="spellStart"/>
      <w:r w:rsidR="000B039F">
        <w:t>pred</w:t>
      </w:r>
      <w:r>
        <w:t>stečajnoga</w:t>
      </w:r>
      <w:proofErr w:type="spellEnd"/>
      <w:r>
        <w:t xml:space="preserve"> postupka</w:t>
      </w:r>
      <w:r w:rsidR="008146DE">
        <w:t xml:space="preserve"> kao nedopušten</w:t>
      </w:r>
      <w:r>
        <w:t xml:space="preserve">. </w:t>
      </w:r>
    </w:p>
    <w:p w:rsidRDefault="00B221A0" w:rsidP="00B221A0" w:rsidR="00B221A0">
      <w:pPr>
        <w:ind w:firstLine="708"/>
        <w:jc w:val="both"/>
      </w:pPr>
      <w:r>
        <w:t xml:space="preserve"> </w:t>
      </w:r>
    </w:p>
    <w:p w:rsidRDefault="00B221A0" w:rsidP="00B221A0" w:rsidR="00B221A0">
      <w:pPr>
        <w:jc w:val="center"/>
      </w:pPr>
      <w:r>
        <w:t>Obrazloženje</w:t>
      </w:r>
    </w:p>
    <w:p w:rsidRDefault="00B221A0" w:rsidP="00B221A0" w:rsidR="00B221A0">
      <w:pPr>
        <w:jc w:val="both"/>
      </w:pPr>
    </w:p>
    <w:p w:rsidRDefault="00B221A0" w:rsidP="00B221A0" w:rsidR="00E07CBD">
      <w:pPr>
        <w:ind w:firstLine="708"/>
        <w:jc w:val="both"/>
      </w:pPr>
      <w:r>
        <w:t xml:space="preserve">Uvodno označeni dužnik je podnio ovom sudu </w:t>
      </w:r>
      <w:r w:rsidR="000B039F">
        <w:t>10</w:t>
      </w:r>
      <w:r w:rsidR="00E07CBD" w:rsidRPr="00677F4C">
        <w:t xml:space="preserve">. </w:t>
      </w:r>
      <w:r w:rsidR="000B039F">
        <w:t>studenog</w:t>
      </w:r>
      <w:r w:rsidR="00E07CBD">
        <w:t xml:space="preserve"> </w:t>
      </w:r>
      <w:r>
        <w:t>2</w:t>
      </w:r>
      <w:r w:rsidR="000B039F">
        <w:t>017</w:t>
      </w:r>
      <w:r w:rsidR="00606426">
        <w:t xml:space="preserve">. prijedlog za otvaranje </w:t>
      </w:r>
      <w:proofErr w:type="spellStart"/>
      <w:r w:rsidR="000B039F">
        <w:t>pred</w:t>
      </w:r>
      <w:r>
        <w:t>stečajnoga</w:t>
      </w:r>
      <w:proofErr w:type="spellEnd"/>
      <w:r>
        <w:t xml:space="preserve"> postupka na propisanom obrascu</w:t>
      </w:r>
      <w:r w:rsidR="00E07CBD">
        <w:t xml:space="preserve">. Uvidom u predmet i </w:t>
      </w:r>
      <w:proofErr w:type="spellStart"/>
      <w:r w:rsidR="00E07CBD">
        <w:t>kontovnik</w:t>
      </w:r>
      <w:proofErr w:type="spellEnd"/>
      <w:r w:rsidR="00E07CBD">
        <w:t xml:space="preserve"> dužnika utvrđeno je da podnositelj nije uplatio predujam</w:t>
      </w:r>
      <w:r w:rsidR="00606426">
        <w:t xml:space="preserve"> </w:t>
      </w:r>
      <w:proofErr w:type="spellStart"/>
      <w:r w:rsidR="000B039F">
        <w:t>predstečajnoga</w:t>
      </w:r>
      <w:proofErr w:type="spellEnd"/>
      <w:r w:rsidR="000B039F">
        <w:t xml:space="preserve"> </w:t>
      </w:r>
      <w:r w:rsidR="00E07CBD">
        <w:t>postupka u iznosu od 5.000,00 kuna.</w:t>
      </w:r>
    </w:p>
    <w:p w:rsidRDefault="00E07CBD" w:rsidP="00C52F1D" w:rsidR="00E07CBD">
      <w:pPr>
        <w:ind w:firstLine="708"/>
        <w:jc w:val="both"/>
      </w:pPr>
      <w:r>
        <w:t xml:space="preserve">Odredbom čl. </w:t>
      </w:r>
      <w:r w:rsidR="000B039F">
        <w:t>28</w:t>
      </w:r>
      <w:r w:rsidRPr="00C52F1D">
        <w:t xml:space="preserve">. st. </w:t>
      </w:r>
      <w:r w:rsidR="000B039F">
        <w:t>1</w:t>
      </w:r>
      <w:r>
        <w:t>. Stečajnog zakona (Narodne novine 71/15) propisano je da je podnositelj prijedloga dužan up</w:t>
      </w:r>
      <w:r w:rsidR="00606426">
        <w:t xml:space="preserve">latiti predujam za troškove </w:t>
      </w:r>
      <w:proofErr w:type="spellStart"/>
      <w:r w:rsidR="000B039F">
        <w:t>pred</w:t>
      </w:r>
      <w:r>
        <w:t>stečajnog</w:t>
      </w:r>
      <w:proofErr w:type="spellEnd"/>
      <w:r>
        <w:t xml:space="preserve"> pos</w:t>
      </w:r>
      <w:r w:rsidR="00C52F1D">
        <w:t>tupka u iznosu od 5.000,00 kuna, te je</w:t>
      </w:r>
      <w:r w:rsidR="000B039F">
        <w:t xml:space="preserve"> odredbom stavka 3. istog članka propisano </w:t>
      </w:r>
      <w:r w:rsidR="00C52F1D">
        <w:t xml:space="preserve">da će </w:t>
      </w:r>
      <w:r>
        <w:t xml:space="preserve">sud odbaciti prijedlog ukoliko predujam nije uplaćen. </w:t>
      </w:r>
    </w:p>
    <w:p w:rsidRDefault="00E07CBD" w:rsidP="00B221A0" w:rsidR="00E07CBD">
      <w:pPr>
        <w:ind w:firstLine="708"/>
        <w:jc w:val="both"/>
      </w:pPr>
      <w:r>
        <w:t xml:space="preserve">Kako dakle predlagatelj nije uplatio propisani predujam odlučeno je kao u izreci. </w:t>
      </w:r>
    </w:p>
    <w:p w:rsidRDefault="00B221A0" w:rsidP="00B221A0" w:rsidR="00B221A0">
      <w:pPr>
        <w:jc w:val="both"/>
      </w:pPr>
    </w:p>
    <w:p w:rsidRDefault="00B221A0" w:rsidP="00B221A0" w:rsidR="00B221A0">
      <w:pPr>
        <w:jc w:val="center"/>
      </w:pPr>
      <w:r>
        <w:t xml:space="preserve">U Zadru </w:t>
      </w:r>
      <w:r w:rsidR="000B039F">
        <w:t>30</w:t>
      </w:r>
      <w:r w:rsidR="00502A74">
        <w:t xml:space="preserve">. </w:t>
      </w:r>
      <w:r w:rsidR="000B039F">
        <w:t>studenog 2017</w:t>
      </w:r>
      <w:r>
        <w:t>.</w:t>
      </w:r>
    </w:p>
    <w:p w:rsidRDefault="00B221A0" w:rsidP="00594586" w:rsidR="00B221A0"/>
    <w:p w:rsidRDefault="006E2D25" w:rsidP="00B221A0" w:rsidR="00B221A0">
      <w:pPr>
        <w:ind w:firstLine="708"/>
        <w:jc w:val="right"/>
      </w:pPr>
      <w:r>
        <w:t xml:space="preserve">                                           Stečajna </w:t>
      </w:r>
      <w:r w:rsidR="00606426">
        <w:t>s</w:t>
      </w:r>
      <w:r>
        <w:t>utkinja</w:t>
      </w:r>
      <w:r w:rsidR="00B221A0">
        <w:t>:</w:t>
      </w:r>
    </w:p>
    <w:p w:rsidRDefault="00B221A0" w:rsidP="00B221A0" w:rsidR="00B221A0">
      <w:pPr>
        <w:ind w:firstLine="708"/>
        <w:jc w:val="right"/>
      </w:pPr>
      <w:r>
        <w:t xml:space="preserve">                                                                               </w:t>
      </w:r>
      <w:r w:rsidR="006E2D25">
        <w:t xml:space="preserve">Ardena </w:t>
      </w:r>
      <w:proofErr w:type="spellStart"/>
      <w:r w:rsidR="006E2D25">
        <w:t>Bajlo</w:t>
      </w:r>
      <w:proofErr w:type="spellEnd"/>
    </w:p>
    <w:p w:rsidRDefault="00B221A0" w:rsidP="00B221A0" w:rsidR="00B221A0">
      <w:pPr>
        <w:jc w:val="center"/>
      </w:pPr>
    </w:p>
    <w:p w:rsidRDefault="00594586" w:rsidP="00B221A0" w:rsidR="00594586">
      <w:pPr>
        <w:jc w:val="center"/>
      </w:pPr>
    </w:p>
    <w:p w:rsidRDefault="00B221A0" w:rsidP="00B221A0" w:rsidR="00B221A0">
      <w:pPr>
        <w:jc w:val="both"/>
        <w:rPr>
          <w:b/>
        </w:rPr>
      </w:pPr>
    </w:p>
    <w:p w:rsidRDefault="00B221A0" w:rsidP="00B221A0" w:rsidR="00B221A0">
      <w:pPr>
        <w:tabs>
          <w:tab w:pos="0" w:val="left"/>
        </w:tabs>
      </w:pPr>
      <w:r>
        <w:tab/>
        <w:t xml:space="preserve">UPUTA O PRAVNOM LIJEKU: </w:t>
      </w:r>
    </w:p>
    <w:p w:rsidRDefault="00B221A0" w:rsidP="00B221A0" w:rsidR="00B221A0">
      <w:pPr>
        <w:tabs>
          <w:tab w:pos="0" w:val="left"/>
        </w:tabs>
        <w:jc w:val="both"/>
      </w:pPr>
      <w:r>
        <w:tab/>
        <w:t xml:space="preserve">Protiv ovog rješenja može se </w:t>
      </w:r>
      <w:r w:rsidR="009C1702">
        <w:t>podnijeti</w:t>
      </w:r>
      <w:r>
        <w:t xml:space="preserve">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B221A0" w:rsidP="00B221A0" w:rsidR="00B221A0">
      <w:pPr>
        <w:tabs>
          <w:tab w:pos="4438" w:val="left"/>
        </w:tabs>
        <w:jc w:val="both"/>
      </w:pPr>
    </w:p>
    <w:p w:rsidRDefault="00B221A0" w:rsidP="00B221A0" w:rsidR="00B221A0">
      <w:pPr>
        <w:ind w:firstLine="360"/>
      </w:pPr>
      <w:r>
        <w:t xml:space="preserve">  </w:t>
      </w:r>
      <w:r>
        <w:tab/>
        <w:t xml:space="preserve">Dostaviti: </w:t>
      </w:r>
    </w:p>
    <w:p w:rsidRDefault="00B221A0" w:rsidP="00B221A0" w:rsidR="00B221A0">
      <w:pPr>
        <w:numPr>
          <w:ilvl w:val="0"/>
          <w:numId w:val="2"/>
        </w:numPr>
      </w:pPr>
      <w:r>
        <w:t xml:space="preserve">Podnositelju prijedloga-dužniku </w:t>
      </w:r>
      <w:r w:rsidR="00502A74">
        <w:t xml:space="preserve">na adresu i </w:t>
      </w:r>
      <w:r>
        <w:t>putem e-Oglasne ploče suda</w:t>
      </w:r>
    </w:p>
    <w:p w:rsidRDefault="00B221A0" w:rsidP="00B221A0" w:rsidR="00B221A0">
      <w:pPr>
        <w:numPr>
          <w:ilvl w:val="0"/>
          <w:numId w:val="2"/>
        </w:numPr>
      </w:pPr>
      <w:r>
        <w:t>e-Oglasna ploča suda</w:t>
      </w:r>
    </w:p>
    <w:p w:rsidRDefault="00B221A0" w:rsidP="00E07CBD" w:rsidR="00E42846" w:rsidRPr="00B92154">
      <w:pPr>
        <w:pStyle w:val="Odlomakpopisa"/>
        <w:numPr>
          <w:ilvl w:val="0"/>
          <w:numId w:val="2"/>
        </w:numPr>
        <w:jc w:val="both"/>
      </w:pPr>
      <w:r>
        <w:t xml:space="preserve">U spis </w:t>
      </w:r>
    </w:p>
    <w:sectPr w:rsidSect="006E2D25" w:rsidR="00E42846" w:rsidRPr="00B921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D25" w:rsidP="006E2D25" w:rsidR="006E2D25">
      <w:r>
        <w:separator/>
      </w:r>
    </w:p>
  </w:endnote>
  <w:endnote w:id="0" w:type="continuationSeparator">
    <w:p w:rsidRDefault="006E2D25" w:rsidP="006E2D25" w:rsidR="006E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D25" w:rsidP="006E2D25" w:rsidR="006E2D25">
      <w:r>
        <w:separator/>
      </w:r>
    </w:p>
  </w:footnote>
  <w:footnote w:id="0" w:type="continuationSeparator">
    <w:p w:rsidRDefault="006E2D25" w:rsidP="006E2D25" w:rsidR="006E2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616404"/>
      <w:docPartObj>
        <w:docPartGallery w:val="Page Numbers (Top of Page)"/>
        <w:docPartUnique/>
      </w:docPartObj>
    </w:sdtPr>
    <w:sdtEndPr/>
    <w:sdtContent>
      <w:p w:rsidRDefault="006E2D25" w:rsidP="006E2D25" w:rsidR="006E2D25" w:rsidRPr="00B9215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F1D">
          <w:rPr>
            <w:noProof/>
          </w:rPr>
          <w:t>2</w:t>
        </w:r>
        <w:r>
          <w:fldChar w:fldCharType="end"/>
        </w:r>
        <w:r w:rsidRPr="006E2D25">
          <w:t xml:space="preserve"> </w:t>
        </w:r>
        <w:r>
          <w:tab/>
        </w:r>
        <w:r>
          <w:tab/>
        </w:r>
        <w:r>
          <w:tab/>
        </w:r>
        <w:proofErr w:type="spellStart"/>
        <w:r w:rsidRPr="00B92154">
          <w:t>Posl</w:t>
        </w:r>
        <w:proofErr w:type="spellEnd"/>
        <w:r w:rsidRPr="00B92154">
          <w:t>. br. 1 St-</w:t>
        </w:r>
        <w:r>
          <w:t>391/16-2</w:t>
        </w:r>
      </w:p>
      <w:p w:rsidRDefault="004B55AE" w:rsidR="006E2D25">
        <w:pPr>
          <w:pStyle w:val="Zaglavlje"/>
          <w:jc w:val="center"/>
        </w:pPr>
      </w:p>
    </w:sdtContent>
  </w:sdt>
  <w:p w:rsidRDefault="006E2D25" w:rsidR="006E2D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B039F"/>
    <w:rsid w:val="00132FD4"/>
    <w:rsid w:val="00177F59"/>
    <w:rsid w:val="001C11C1"/>
    <w:rsid w:val="001C454A"/>
    <w:rsid w:val="002B63AF"/>
    <w:rsid w:val="003C06BF"/>
    <w:rsid w:val="00413959"/>
    <w:rsid w:val="004906FB"/>
    <w:rsid w:val="004B55AE"/>
    <w:rsid w:val="004C64A3"/>
    <w:rsid w:val="00502A74"/>
    <w:rsid w:val="00573AB5"/>
    <w:rsid w:val="00594586"/>
    <w:rsid w:val="005C6F07"/>
    <w:rsid w:val="00606426"/>
    <w:rsid w:val="00616FB1"/>
    <w:rsid w:val="00624020"/>
    <w:rsid w:val="006364F3"/>
    <w:rsid w:val="00665A68"/>
    <w:rsid w:val="00677F4C"/>
    <w:rsid w:val="006A16AD"/>
    <w:rsid w:val="006B77BB"/>
    <w:rsid w:val="006E2D25"/>
    <w:rsid w:val="00793FBB"/>
    <w:rsid w:val="007B368E"/>
    <w:rsid w:val="008146DE"/>
    <w:rsid w:val="0086266C"/>
    <w:rsid w:val="00872510"/>
    <w:rsid w:val="008C2E4D"/>
    <w:rsid w:val="008F5955"/>
    <w:rsid w:val="00944D0E"/>
    <w:rsid w:val="009C1702"/>
    <w:rsid w:val="009F5067"/>
    <w:rsid w:val="00A16A45"/>
    <w:rsid w:val="00A75669"/>
    <w:rsid w:val="00AC2022"/>
    <w:rsid w:val="00B221A0"/>
    <w:rsid w:val="00B92154"/>
    <w:rsid w:val="00B9254F"/>
    <w:rsid w:val="00BA484B"/>
    <w:rsid w:val="00BC0FAC"/>
    <w:rsid w:val="00BE2B06"/>
    <w:rsid w:val="00C40388"/>
    <w:rsid w:val="00C52F1D"/>
    <w:rsid w:val="00C5395A"/>
    <w:rsid w:val="00D007C7"/>
    <w:rsid w:val="00D874C5"/>
    <w:rsid w:val="00DA04C1"/>
    <w:rsid w:val="00E07CBD"/>
    <w:rsid w:val="00E4033C"/>
    <w:rsid w:val="00E42846"/>
    <w:rsid w:val="00F576FC"/>
    <w:rsid w:val="00F60A7F"/>
    <w:rsid w:val="00F7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5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58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PATENT d.o.o. za trgovinu i zastupanje</izvorni_sadrzaj>
    <derivirana_varijabla naziv="DomainObject.Predmet.StrankaFormated_1">  PATENT d.o.o. za trgovinu i zastupanje</derivirana_varijabla>
  </DomainObject.Predmet.StrankaFormated>
  <DomainObject.Predmet.StrankaFormatedOIB>
    <izvorni_sadrzaj>  PATENT d.o.o. za trgovinu i zastupanje, OIB 28977133575</izvorni_sadrzaj>
    <derivirana_varijabla naziv="DomainObject.Predmet.StrankaFormatedOIB_1">  PATENT d.o.o. za trgovinu i zastupanje, OIB 28977133575</derivirana_varijabla>
  </DomainObject.Predmet.StrankaFormatedOIB>
  <DomainObject.Predmet.StrankaFormatedWithAdress>
    <izvorni_sadrzaj> PATENT d.o.o. za trgovinu i zastupanje, Vrpoljački put 26, 22000 Šibenik</izvorni_sadrzaj>
    <derivirana_varijabla naziv="DomainObject.Predmet.StrankaFormatedWithAdress_1"> PATENT d.o.o. za trgovinu i zastupanje, Vrpoljački put 26, 22000 Šibenik</derivirana_varijabla>
  </DomainObject.Predmet.StrankaFormatedWithAdress>
  <DomainObject.Predmet.StrankaFormatedWithAdressOIB>
    <izvorni_sadrzaj> PATENT d.o.o. za trgovinu i zastupanje, OIB 28977133575, Vrpoljački put 26, 22000 Šibenik</izvorni_sadrzaj>
    <derivirana_varijabla naziv="DomainObject.Predmet.StrankaFormatedWithAdressOIB_1"> PATENT d.o.o. za trgovinu i zastupanje, OIB 28977133575, Vrpoljački put 26, 22000 Šibenik</derivirana_varijabla>
  </DomainObject.Predmet.StrankaFormatedWithAdressOIB>
  <DomainObject.Predmet.StrankaWithAdress>
    <izvorni_sadrzaj>PATENT d.o.o. za trgovinu i zastupanje Vrpoljački put 26,22000 Šibenik</izvorni_sadrzaj>
    <derivirana_varijabla naziv="DomainObject.Predmet.StrankaWithAdress_1">PATENT d.o.o. za trgovinu i zastupanje Vrpoljački put 26,22000 Šibenik</derivirana_varijabla>
  </DomainObject.Predmet.StrankaWithAdress>
  <DomainObject.Predmet.StrankaWithAdressOIB>
    <izvorni_sadrzaj>PATENT d.o.o. za trgovinu i zastupanje, OIB 28977133575, Vrpoljački put 26,22000 Šibenik</izvorni_sadrzaj>
    <derivirana_varijabla naziv="DomainObject.Predmet.StrankaWithAdressOIB_1">PATENT d.o.o. za trgovinu i zastupanje, OIB 28977133575, Vrpoljački put 26,22000 Šibenik</derivirana_varijabla>
  </DomainObject.Predmet.StrankaWithAdressOIB>
  <DomainObject.Predmet.StrankaNazivFormated>
    <izvorni_sadrzaj>PATENT d.o.o. za trgovinu i zastupanje</izvorni_sadrzaj>
    <derivirana_varijabla naziv="DomainObject.Predmet.StrankaNazivFormated_1">PATENT d.o.o. za trgovinu i zastupanje</derivirana_varijabla>
  </DomainObject.Predmet.StrankaNazivFormated>
  <DomainObject.Predmet.StrankaNazivFormatedOIB>
    <izvorni_sadrzaj>PATENT d.o.o. za trgovinu i zastupanje, OIB 28977133575</izvorni_sadrzaj>
    <derivirana_varijabla naziv="DomainObject.Predmet.StrankaNazivFormatedOIB_1">PATENT d.o.o. za trgovinu i zastupanje, OIB 28977133575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PATENT d.o.o. za trgovinu i zastupanje</item>
    </izvorni_sadrzaj>
    <derivirana_varijabla naziv="DomainObject.Predmet.StrankaListFormated_1">
      <item>PATENT d.o.o. za trgovinu i zastupanje</item>
    </derivirana_varijabla>
  </DomainObject.Predmet.StrankaListFormated>
  <DomainObject.Predmet.StrankaListFormatedOIB>
    <izvorni_sadrzaj>
      <item>PATENT d.o.o. za trgovinu i zastupanje, OIB 28977133575</item>
    </izvorni_sadrzaj>
    <derivirana_varijabla naziv="DomainObject.Predmet.StrankaListFormatedOIB_1">
      <item>PATENT d.o.o. za trgovinu i zastupanje, OIB 28977133575</item>
    </derivirana_varijabla>
  </DomainObject.Predmet.StrankaListFormatedOIB>
  <DomainObject.Predmet.StrankaListFormatedWithAdress>
    <izvorni_sadrzaj>
      <item>PATENT d.o.o. za trgovinu i zastupanje, Vrpoljački put 26, 22000 Šibenik</item>
    </izvorni_sadrzaj>
    <derivirana_varijabla naziv="DomainObject.Predmet.StrankaListFormatedWithAdress_1">
      <item>PATENT d.o.o. za trgovinu i zastupanje, Vrpoljački put 26, 22000 Šibenik</item>
    </derivirana_varijabla>
  </DomainObject.Predmet.StrankaListFormatedWithAdress>
  <DomainObject.Predmet.StrankaListFormatedWithAdressOIB>
    <izvorni_sadrzaj>
      <item>PATENT d.o.o. za trgovinu i zastupanje, OIB 28977133575, Vrpoljački put 26, 22000 Šibenik</item>
    </izvorni_sadrzaj>
    <derivirana_varijabla naziv="DomainObject.Predmet.StrankaListFormatedWithAdressOIB_1">
      <item>PATENT d.o.o. za trgovinu i zastupanje, OIB 28977133575, Vrpoljački put 26, 22000 Šibenik</item>
    </derivirana_varijabla>
  </DomainObject.Predmet.StrankaListFormatedWithAdressOIB>
  <DomainObject.Predmet.StrankaListNazivFormated>
    <izvorni_sadrzaj>
      <item>PATENT d.o.o. za trgovinu i zastupanje</item>
    </izvorni_sadrzaj>
    <derivirana_varijabla naziv="DomainObject.Predmet.StrankaListNazivFormated_1">
      <item>PATENT d.o.o. za trgovinu i zastupanje</item>
    </derivirana_varijabla>
  </DomainObject.Predmet.StrankaListNazivFormated>
  <DomainObject.Predmet.StrankaListNazivFormatedOIB>
    <izvorni_sadrzaj>
      <item>PATENT d.o.o. za trgovinu i zastupanje, OIB 28977133575</item>
    </izvorni_sadrzaj>
    <derivirana_varijabla naziv="DomainObject.Predmet.StrankaListNazivFormatedOIB_1">
      <item>PATENT d.o.o. za trgovinu i zastupanje, OIB 28977133575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PATENT d.o.o. za trgovinu i zastupanje</izvorni_sadrzaj>
    <derivirana_varijabla naziv="DomainObject.Predmet.StrankaIDrugi_1">PATENT d.o.o.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PATENT d.o.o. za trgovinu i zastupanje, OIB 28977133575, Vrpoljački put 26, 22000 Šibenik</izvorni_sadrzaj>
    <derivirana_varijabla naziv="DomainObject.Predmet.StrankaIDrugiAdressOIB_1">PATENT d.o.o. za trgovinu i zastupanje, OIB 28977133575, Vrpoljački put 26,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PATENT d.o.o. za trgovinu i zastupanje</item>
    </izvorni_sadrzaj>
    <derivirana_varijabla naziv="DomainObject.Predmet.SudioniciListNaziv_1">
      <item>PATENT d.o.o. za trgovinu i zastupanje</item>
    </derivirana_varijabla>
  </DomainObject.Predmet.SudioniciListNaziv>
  <DomainObject.Predmet.SudioniciListAdressOIB>
    <izvorni_sadrzaj>
      <item>PATENT d.o.o. za trgovinu i zastupanje, OIB 28977133575, Vrpoljački put 26,22000 Šibenik</item>
    </izvorni_sadrzaj>
    <derivirana_varijabla naziv="DomainObject.Predmet.SudioniciListAdressOIB_1">
      <item>PATENT d.o.o. za trgovinu i zastupanje, OIB 28977133575,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28977133575</item>
    </izvorni_sadrzaj>
    <derivirana_varijabla naziv="DomainObject.Predmet.SudioniciListNazivOIB_1">
      <item>, OIB 28977133575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1470</properties:Characters>
  <properties:Lines>50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2017-11-30T10:09:00Z</dcterms:created>
  <dc:creator>Ardena Bajlo</dc:creator>
  <cp:lastModifiedBy>Nena Mužanović</cp:lastModifiedBy>
  <cp:lastPrinted>2016-02-19T10:53:00Z</cp:lastPrinted>
  <dcterms:modified xmlns:xsi="http://www.w3.org/2001/XMLSchema-instance" xsi:type="dcterms:W3CDTF">2017-11-30T14:09:00Z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