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3c1c" w14:paraId="fe73c1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F528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F5285" w:rsidP="000F5285" w:rsidR="000F5285" w:rsidRPr="000F5285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0F5285">
        <w:rPr>
          <w:rFonts w:cs="Times New Roman" w:eastAsia="Times New Roman"/>
          <w:lang w:eastAsia="hr-HR"/>
        </w:rPr>
        <w:t>Posl</w:t>
      </w:r>
      <w:proofErr w:type="spellEnd"/>
      <w:r w:rsidRPr="000F5285">
        <w:rPr>
          <w:rFonts w:cs="Times New Roman" w:eastAsia="Times New Roman"/>
          <w:lang w:eastAsia="hr-HR"/>
        </w:rPr>
        <w:t>. br.: 1 St-967/16-4</w:t>
      </w: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>REPUBLIKA HRVATSKA</w:t>
      </w: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>TRGOVAČKI SUD U ZADRU</w:t>
      </w:r>
      <w:r w:rsidRPr="000F5285">
        <w:rPr>
          <w:rFonts w:cs="Times New Roman" w:eastAsia="Times New Roman"/>
          <w:lang w:eastAsia="hr-HR"/>
        </w:rPr>
        <w:tab/>
      </w: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>Dr. Franje Tuđmana 35</w:t>
      </w:r>
      <w:r w:rsidRPr="000F5285">
        <w:rPr>
          <w:rFonts w:cs="Times New Roman" w:eastAsia="Times New Roman"/>
          <w:lang w:eastAsia="hr-HR"/>
        </w:rPr>
        <w:tab/>
      </w:r>
      <w:r w:rsidRPr="000F5285">
        <w:rPr>
          <w:rFonts w:cs="Times New Roman" w:eastAsia="Times New Roman"/>
          <w:lang w:eastAsia="hr-HR"/>
        </w:rPr>
        <w:tab/>
      </w:r>
      <w:r w:rsidRPr="000F5285">
        <w:rPr>
          <w:rFonts w:cs="Times New Roman" w:eastAsia="Times New Roman"/>
          <w:lang w:eastAsia="hr-HR"/>
        </w:rPr>
        <w:tab/>
      </w:r>
      <w:r w:rsidRPr="000F5285">
        <w:rPr>
          <w:rFonts w:cs="Times New Roman" w:eastAsia="Times New Roman"/>
          <w:lang w:eastAsia="hr-HR"/>
        </w:rPr>
        <w:tab/>
      </w:r>
      <w:r w:rsidRPr="000F5285">
        <w:rPr>
          <w:rFonts w:cs="Times New Roman" w:eastAsia="Times New Roman"/>
          <w:lang w:eastAsia="hr-HR"/>
        </w:rPr>
        <w:tab/>
      </w:r>
    </w:p>
    <w:p w:rsidRDefault="000F5285" w:rsidP="000F5285" w:rsidR="000F5285" w:rsidRPr="000F52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jc w:val="center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 xml:space="preserve">R E P U B L I K A  H R V A T S KA </w:t>
      </w: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ab/>
        <w:t>R J E Š E N J E</w:t>
      </w:r>
      <w:r w:rsidRPr="000F5285">
        <w:rPr>
          <w:rFonts w:cs="Times New Roman" w:eastAsia="Times New Roman"/>
          <w:lang w:eastAsia="hr-HR"/>
        </w:rPr>
        <w:tab/>
      </w:r>
    </w:p>
    <w:p w:rsidRDefault="000F5285" w:rsidP="000F5285" w:rsidR="000F5285" w:rsidRPr="000F52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 xml:space="preserve">Trgovački sud u Zadru (OIB:39670464653) po sutkinji ovog suda Ardeni </w:t>
      </w:r>
      <w:proofErr w:type="spellStart"/>
      <w:r w:rsidRPr="000F5285">
        <w:rPr>
          <w:rFonts w:cs="Times New Roman" w:eastAsia="Times New Roman"/>
          <w:lang w:eastAsia="hr-HR"/>
        </w:rPr>
        <w:t>Bajlo</w:t>
      </w:r>
      <w:proofErr w:type="spellEnd"/>
      <w:r w:rsidRPr="000F5285">
        <w:rPr>
          <w:rFonts w:cs="Times New Roman" w:eastAsia="Times New Roman"/>
          <w:lang w:eastAsia="hr-HR"/>
        </w:rPr>
        <w:t>, postupajući po prijedlogu dužnika</w:t>
      </w:r>
      <w:r w:rsidRPr="000F5285">
        <w:rPr>
          <w:rFonts w:cs="Times New Roman" w:eastAsia="Times New Roman"/>
          <w:b/>
          <w:lang w:eastAsia="hr-HR"/>
        </w:rPr>
        <w:t xml:space="preserve"> </w:t>
      </w:r>
      <w:r w:rsidRPr="000F5285">
        <w:rPr>
          <w:rFonts w:cs="Times New Roman" w:eastAsia="Times New Roman"/>
          <w:lang w:eastAsia="hr-HR"/>
        </w:rPr>
        <w:t xml:space="preserve">za pokretanje stečajnog postupka nad stečajnim dužnikom IMPERA PROJEKT j.d.o.o., Zadar, Zrinsko </w:t>
      </w:r>
      <w:proofErr w:type="spellStart"/>
      <w:r w:rsidRPr="000F5285">
        <w:rPr>
          <w:rFonts w:cs="Times New Roman" w:eastAsia="Times New Roman"/>
          <w:lang w:eastAsia="hr-HR"/>
        </w:rPr>
        <w:t>Frankopanska</w:t>
      </w:r>
      <w:proofErr w:type="spellEnd"/>
      <w:r w:rsidRPr="000F5285">
        <w:rPr>
          <w:rFonts w:cs="Times New Roman" w:eastAsia="Times New Roman"/>
          <w:lang w:eastAsia="hr-HR"/>
        </w:rPr>
        <w:t xml:space="preserve"> 20/C, OIB: 49961231167, postupajući po čl. 115. Stečajnog zakona (Narodne Novine broj 71/15), dana 17. kolovoza 2016. </w:t>
      </w: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jc w:val="center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>r i j e š i o  j e</w:t>
      </w: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numPr>
          <w:ilvl w:val="0"/>
          <w:numId w:val="47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 xml:space="preserve">Pokreće se prethodni postupak radi utvrđivanja pretpostavki za otvaranje stečajnog postupka nad stečajnim dužnikom IMPERA PROJEKT j.d.o.o., Zadar, Zrinsko </w:t>
      </w:r>
      <w:proofErr w:type="spellStart"/>
      <w:r w:rsidRPr="000F5285">
        <w:rPr>
          <w:rFonts w:cs="Times New Roman" w:eastAsia="Times New Roman"/>
          <w:lang w:eastAsia="hr-HR"/>
        </w:rPr>
        <w:t>Frankopanska</w:t>
      </w:r>
      <w:proofErr w:type="spellEnd"/>
      <w:r w:rsidRPr="000F5285">
        <w:rPr>
          <w:rFonts w:cs="Times New Roman" w:eastAsia="Times New Roman"/>
          <w:lang w:eastAsia="hr-HR"/>
        </w:rPr>
        <w:t xml:space="preserve"> 20/C, OIB: 49961231167.</w:t>
      </w: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 xml:space="preserve">II.    Zakazuje se ročište radi utvrđivanja pretpostavki za otvaranje stečajnog postupka za dan </w:t>
      </w: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jc w:val="center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 xml:space="preserve">31. kolovoza 2016. u 12,35 sati kod Trgovačkog suda u Zadru, sudnica br. 26/I, </w:t>
      </w:r>
    </w:p>
    <w:p w:rsidRDefault="000F5285" w:rsidP="000F5285" w:rsidR="000F5285" w:rsidRPr="000F5285">
      <w:pPr>
        <w:spacing w:after="0"/>
        <w:jc w:val="center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>Dr. Franje Tuđmana 35.</w:t>
      </w:r>
    </w:p>
    <w:p w:rsidRDefault="000F5285" w:rsidP="000F5285" w:rsidR="000F5285" w:rsidRPr="000F52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numPr>
          <w:ilvl w:val="0"/>
          <w:numId w:val="48"/>
        </w:numPr>
        <w:spacing w:after="0"/>
        <w:ind w:firstLine="708" w:left="0"/>
        <w:contextualSpacing/>
        <w:jc w:val="both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 xml:space="preserve">Zakazuje se ročište radi očitovanja o prijedlogu za otvaranje stečajnog postupka  za dan </w:t>
      </w:r>
    </w:p>
    <w:p w:rsidRDefault="000F5285" w:rsidP="000F5285" w:rsidR="000F5285" w:rsidRPr="000F5285">
      <w:pPr>
        <w:spacing w:after="0"/>
        <w:ind w:left="1428"/>
        <w:contextualSpacing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jc w:val="center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 xml:space="preserve">31. kolovoza 2016. u 12,38 sati kod Trgovačkog suda u Zadru, sudnica 26/I, </w:t>
      </w:r>
    </w:p>
    <w:p w:rsidRDefault="000F5285" w:rsidP="000F5285" w:rsidR="000F5285" w:rsidRPr="000F5285">
      <w:pPr>
        <w:spacing w:after="0"/>
        <w:jc w:val="center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>Dr. Franje Tuđmana 35.</w:t>
      </w:r>
    </w:p>
    <w:p w:rsidRDefault="000F5285" w:rsidP="000F5285" w:rsidR="000F5285" w:rsidRPr="000F5285">
      <w:pPr>
        <w:spacing w:after="0"/>
        <w:contextualSpacing/>
        <w:jc w:val="center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numPr>
          <w:ilvl w:val="0"/>
          <w:numId w:val="48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 xml:space="preserve">Na ročište se poziva osoba ovlaštena za zastupanje dužnika po zakonu, podnositelji prijedloga, te pravna osoba koja obavlja poslove platnog prometa za dužnika. </w:t>
      </w: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jc w:val="center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lastRenderedPageBreak/>
        <w:t>Obrazloženje</w:t>
      </w:r>
    </w:p>
    <w:p w:rsidRDefault="000F5285" w:rsidP="000F5285" w:rsidR="000F5285" w:rsidRPr="000F52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jc w:val="both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ab/>
        <w:t xml:space="preserve">Financijska agencija je dostavila ovom sudu prijedlog za otvaranje stečajnog postupka nad stečajnim dužnikom IMPERA PROJEKT j.d.o.o., Zadar, navodeći da dužnik na dan 4. kolovoza 2016. u Očevidniku redoslijeda osnova za plaćanje ima evidentirane neizvršene osnove za plaćanje u neprekinutom razdoblju od 120 dana u iznosu od 293.373,34 kuna, te da ima jednog zaposlenika.   </w:t>
      </w:r>
    </w:p>
    <w:p w:rsidRDefault="000F5285" w:rsidP="000F5285" w:rsidR="000F5285" w:rsidRPr="000F5285">
      <w:pPr>
        <w:spacing w:after="0"/>
        <w:jc w:val="both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ab/>
        <w:t xml:space="preserve">Kako iz prijedloga za otvaranje stečajnog postupka proizlazi da je utvrđeno postojanje stečajnog razloga – nesposobnost za plaćanje predviđenog u čl. 6. st. 2. alineja 1. Stečajnog zakona, to je valjalo odrediti ročište radi utvrđivanja uvjeta za otvaranje i vođenje stečajnog postupka.   </w:t>
      </w: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jc w:val="center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 xml:space="preserve">U Zadru, 17. kolovoza 2016. </w:t>
      </w:r>
    </w:p>
    <w:p w:rsidRDefault="000F5285" w:rsidP="000F5285" w:rsidR="000F5285" w:rsidRPr="000F52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jc w:val="right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>Sutkinja:</w:t>
      </w:r>
    </w:p>
    <w:p w:rsidRDefault="000F5285" w:rsidP="000F5285" w:rsidR="000F5285" w:rsidRPr="000F5285">
      <w:pPr>
        <w:spacing w:after="0"/>
        <w:jc w:val="right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 xml:space="preserve">Ardena </w:t>
      </w:r>
      <w:proofErr w:type="spellStart"/>
      <w:r w:rsidRPr="000F5285">
        <w:rPr>
          <w:rFonts w:cs="Times New Roman" w:eastAsia="Times New Roman"/>
          <w:lang w:eastAsia="hr-HR"/>
        </w:rPr>
        <w:t>Bajlo</w:t>
      </w:r>
      <w:proofErr w:type="spellEnd"/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 xml:space="preserve">UPUTA O PRAVNOM LIJEKU:  </w:t>
      </w: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>Protiv ovog rješenja nije dopuštena žalba.</w:t>
      </w:r>
    </w:p>
    <w:p w:rsidRDefault="000F5285" w:rsidP="000F5285" w:rsidR="000F5285" w:rsidRPr="000F5285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ind w:firstLine="360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 xml:space="preserve">Dostaviti: </w:t>
      </w:r>
    </w:p>
    <w:p w:rsidRDefault="000F5285" w:rsidP="000F5285" w:rsidR="000F5285" w:rsidRPr="000F5285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>dužniku IMPERA PROJEKT j.d.o.o., Zadar i za člana uprave s upozorenjem</w:t>
      </w:r>
    </w:p>
    <w:p w:rsidRDefault="000F5285" w:rsidP="000F5285" w:rsidR="000F5285" w:rsidRPr="000F5285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 xml:space="preserve">ZORICA GREPO, Zadar, Ulica Andrije Hebranga 3, OIB: 84978176029 </w:t>
      </w:r>
      <w:r w:rsidRPr="000F5285">
        <w:rPr>
          <w:rFonts w:cs="Times New Roman" w:eastAsia="Times New Roman"/>
          <w:szCs w:val="20"/>
          <w:lang w:eastAsia="hr-HR"/>
        </w:rPr>
        <w:t>uz upozorenje na adresu i na e-oglasnu ploču suda</w:t>
      </w:r>
    </w:p>
    <w:p w:rsidRDefault="000F5285" w:rsidP="000F5285" w:rsidR="000F5285" w:rsidRPr="000F5285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 xml:space="preserve">FINA – elektronskim putem </w:t>
      </w:r>
    </w:p>
    <w:p w:rsidRDefault="000F5285" w:rsidP="000F5285" w:rsidR="000F5285" w:rsidRPr="000F5285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>e-oglasna ploča</w:t>
      </w:r>
    </w:p>
    <w:p w:rsidRDefault="000F5285" w:rsidP="000F5285" w:rsidR="000F5285" w:rsidRPr="000F5285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0F5285">
        <w:rPr>
          <w:rFonts w:cs="Times New Roman" w:eastAsia="Times New Roman"/>
          <w:lang w:eastAsia="hr-HR"/>
        </w:rPr>
        <w:t>u spis</w:t>
      </w: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0F5285" w:rsidP="000F5285" w:rsidR="000F5285" w:rsidRPr="000F5285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528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17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St-967/2016-3</izvorni_sadrzaj>
    <derivirana_varijabla naziv="DomainObject.Oznaka_1">St-967/2016-3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IMPERA PROJEKT j.d.o.o. za trgovinu i promet nekretnina</izvorni_sadrzaj>
    <derivirana_varijabla naziv="DomainObject.Predmet.ProtustrankaFormated_1">  IMPERA PROJEKT j.d.o.o. za trgovinu i promet nekretnina</derivirana_varijabla>
  </DomainObject.Predmet.ProtustrankaFormated>
  <DomainObject.Predmet.ProtustrankaFormatedOIB>
    <izvorni_sadrzaj>  IMPERA PROJEKT j.d.o.o. za trgovinu i promet nekretnina, OIB 49961231167</izvorni_sadrzaj>
    <derivirana_varijabla naziv="DomainObject.Predmet.ProtustrankaFormatedOIB_1">  IMPERA PROJEKT j.d.o.o. za trgovinu i promet nekretnina, OIB 49961231167</derivirana_varijabla>
  </DomainObject.Predmet.ProtustrankaFormatedOIB>
  <DomainObject.Predmet.ProtustrankaFormatedWithAdress>
    <izvorni_sadrzaj> IMPERA PROJEKT j.d.o.o. za trgovinu i promet nekretnina, Zrinsko Frankopanska 20C, 23000 Zadar</izvorni_sadrzaj>
    <derivirana_varijabla naziv="DomainObject.Predmet.ProtustrankaFormatedWithAdress_1"> IMPERA PROJEKT j.d.o.o. za trgovinu i promet nekretnina, Zrinsko Frankopanska 20C, 23000 Zadar</derivirana_varijabla>
  </DomainObject.Predmet.ProtustrankaFormatedWithAdress>
  <DomainObject.Predmet.ProtustrankaFormatedWithAdressOIB>
    <izvorni_sadrzaj> IMPERA PROJEKT j.d.o.o. za trgovinu i promet nekretnina, OIB 49961231167, Zrinsko Frankopanska 20C, 23000 Zadar</izvorni_sadrzaj>
    <derivirana_varijabla naziv="DomainObject.Predmet.ProtustrankaFormatedWithAdressOIB_1"> IMPERA PROJEKT j.d.o.o. za trgovinu i promet nekretnina, OIB 49961231167, Zrinsko Frankopanska 20C, 23000 Zadar</derivirana_varijabla>
  </DomainObject.Predmet.ProtustrankaFormatedWithAdressOIB>
  <DomainObject.Predmet.ProtustrankaWithAdress>
    <izvorni_sadrzaj>IMPERA PROJEKT j.d.o.o. za trgovinu i promet nekretnina Zrinsko Frankopanska 20C, 23000 Zadar</izvorni_sadrzaj>
    <derivirana_varijabla naziv="DomainObject.Predmet.ProtustrankaWithAdress_1">IMPERA PROJEKT j.d.o.o. za trgovinu i promet nekretnina Zrinsko Frankopanska 20C, 23000 Zadar</derivirana_varijabla>
  </DomainObject.Predmet.ProtustrankaWithAdress>
  <DomainObject.Predmet.ProtustrankaWithAdressOIB>
    <izvorni_sadrzaj>IMPERA PROJEKT j.d.o.o. za trgovinu i promet nekretnina, OIB 49961231167, Zrinsko Frankopanska 20C, 23000 Zadar</izvorni_sadrzaj>
    <derivirana_varijabla naziv="DomainObject.Predmet.ProtustrankaWithAdressOIB_1">IMPERA PROJEKT j.d.o.o. za trgovinu i promet nekretnina, OIB 49961231167, Zrinsko Frankopanska 20C, 23000 Zadar</derivirana_varijabla>
  </DomainObject.Predmet.ProtustrankaWithAdressOIB>
  <DomainObject.Predmet.ProtustrankaNazivFormated>
    <izvorni_sadrzaj>IMPERA PROJEKT j.d.o.o. za trgovinu i promet nekretnina</izvorni_sadrzaj>
    <derivirana_varijabla naziv="DomainObject.Predmet.ProtustrankaNazivFormated_1">IMPERA PROJEKT j.d.o.o. za trgovinu i promet nekretnina</derivirana_varijabla>
  </DomainObject.Predmet.ProtustrankaNazivFormated>
  <DomainObject.Predmet.ProtustrankaNazivFormatedOIB>
    <izvorni_sadrzaj>IMPERA PROJEKT j.d.o.o. za trgovinu i promet nekretnina, OIB 49961231167</izvorni_sadrzaj>
    <derivirana_varijabla naziv="DomainObject.Predmet.ProtustrankaNazivFormatedOIB_1">IMPERA PROJEKT j.d.o.o. za trgovinu i promet nekretnina, OIB 49961231167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293373.34</izvorni_sadrzaj>
    <derivirana_varijabla naziv="DomainObject.Predmet.TrenutnaVrijednost_1">293373.34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IMPERA PROJEKT j.d.o.o. za trgovinu i promet nekretnina</item>
    </izvorni_sadrzaj>
    <derivirana_varijabla naziv="DomainObject.Predmet.ProtuStrankaListFormated_1">
      <item>IMPERA PROJEKT j.d.o.o. za trgovinu i promet nekretnina</item>
    </derivirana_varijabla>
  </DomainObject.Predmet.ProtuStrankaListFormated>
  <DomainObject.Predmet.ProtuStrankaListFormatedOIB>
    <izvorni_sadrzaj>
      <item>IMPERA PROJEKT j.d.o.o. za trgovinu i promet nekretnina, OIB 49961231167</item>
    </izvorni_sadrzaj>
    <derivirana_varijabla naziv="DomainObject.Predmet.ProtuStrankaListFormatedOIB_1">
      <item>IMPERA PROJEKT j.d.o.o. za trgovinu i promet nekretnina, OIB 49961231167</item>
    </derivirana_varijabla>
  </DomainObject.Predmet.ProtuStrankaListFormatedOIB>
  <DomainObject.Predmet.ProtuStrankaListFormatedWithAdress>
    <izvorni_sadrzaj>
      <item>IMPERA PROJEKT j.d.o.o. za trgovinu i promet nekretnina, Zrinsko Frankopanska 20C, 23000 Zadar</item>
    </izvorni_sadrzaj>
    <derivirana_varijabla naziv="DomainObject.Predmet.ProtuStrankaListFormatedWithAdress_1">
      <item>IMPERA PROJEKT j.d.o.o. za trgovinu i promet nekretnina, Zrinsko Frankopanska 20C, 23000 Zadar</item>
    </derivirana_varijabla>
  </DomainObject.Predmet.ProtuStrankaListFormatedWithAdress>
  <DomainObject.Predmet.ProtuStrankaListFormatedWithAdressOIB>
    <izvorni_sadrzaj>
      <item>IMPERA PROJEKT j.d.o.o. za trgovinu i promet nekretnina, OIB 49961231167, Zrinsko Frankopanska 20C, 23000 Zadar</item>
    </izvorni_sadrzaj>
    <derivirana_varijabla naziv="DomainObject.Predmet.ProtuStrankaListFormatedWithAdressOIB_1">
      <item>IMPERA PROJEKT j.d.o.o. za trgovinu i promet nekretnina, OIB 49961231167, Zrinsko Frankopanska 20C, 23000 Zadar</item>
    </derivirana_varijabla>
  </DomainObject.Predmet.ProtuStrankaListFormatedWithAdressOIB>
  <DomainObject.Predmet.ProtuStrankaListNazivFormated>
    <izvorni_sadrzaj>
      <item>IMPERA PROJEKT j.d.o.o. za trgovinu i promet nekretnina</item>
    </izvorni_sadrzaj>
    <derivirana_varijabla naziv="DomainObject.Predmet.ProtuStrankaListNazivFormated_1">
      <item>IMPERA PROJEKT j.d.o.o. za trgovinu i promet nekretnina</item>
    </derivirana_varijabla>
  </DomainObject.Predmet.ProtuStrankaListNazivFormated>
  <DomainObject.Predmet.ProtuStrankaListNazivFormatedOIB>
    <izvorni_sadrzaj>
      <item>IMPERA PROJEKT j.d.o.o. za trgovinu i promet nekretnina, OIB 49961231167</item>
    </izvorni_sadrzaj>
    <derivirana_varijabla naziv="DomainObject.Predmet.ProtuStrankaListNazivFormatedOIB_1">
      <item>IMPERA PROJEKT j.d.o.o. za trgovinu i promet nekretnina, OIB 49961231167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St-967/2016-3</izvorni_sadrzaj>
    <derivirana_varijabla naziv="DomainObject.PoslovniBrojDokumenta_1">St-967/2016-3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IMPERA PROJEKT j.d.o.o. za trgovinu i promet nekretnina</izvorni_sadrzaj>
    <derivirana_varijabla naziv="DomainObject.Predmet.ProtustrankaIDrugi_1">IMPERA PROJEKT j.d.o.o. za trgovinu i promet nekretnina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IMPERA PROJEKT j.d.o.o. za trgovinu i promet nekretnina, OIB 49961231167, Zrinsko Frankopanska 20C, 23000 Zadar</izvorni_sadrzaj>
    <derivirana_varijabla naziv="DomainObject.Predmet.ProtustrankaIDrugiAdressOIB_1">IMPERA PROJEKT j.d.o.o. za trgovinu i promet nekretnina, OIB 49961231167, Zrinsko Frankopanska 20C,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IMPERA PROJEKT j.d.o.o. za trgovinu i promet nekretnina</item>
    </izvorni_sadrzaj>
    <derivirana_varijabla naziv="DomainObject.Predmet.SudioniciListNaziv_1">
      <item>FINA</item>
      <item>IMPERA PROJEKT j.d.o.o. za trgovinu i promet nekretnina</item>
    </derivirana_varijabla>
  </DomainObject.Predmet.SudioniciListNaziv>
  <DomainObject.Predmet.SudioniciListAdressOIB>
    <izvorni_sadrzaj>
      <item>FINA, OIB 85821130368</item>
      <item>IMPERA PROJEKT j.d.o.o. za trgovinu i promet nekretnina, OIB 49961231167, Zrinsko Frankopanska 20C,23000 Zadar</item>
    </izvorni_sadrzaj>
    <derivirana_varijabla naziv="DomainObject.Predmet.SudioniciListAdressOIB_1">
      <item>FINA, OIB 85821130368</item>
      <item>IMPERA PROJEKT j.d.o.o. za trgovinu i promet nekretnina, OIB 49961231167, Zrinsko Frankopanska 20C,23000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DDCE1-F628-47C4-AF59-42A7FE5F7D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358</properties:Words>
  <properties:Characters>1922</properties:Characters>
  <properties:Lines>87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2016-08-22T07:35:00Z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St-967/2016-3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