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52ca" w14:paraId="22252ca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 xml:space="preserve">Zagreb, </w:t>
      </w:r>
      <w:proofErr w:type="spellStart"/>
      <w:r w:rsidRPr="006A0ED3">
        <w:t>Amruševa</w:t>
      </w:r>
      <w:proofErr w:type="spellEnd"/>
      <w:r w:rsidRPr="006A0ED3">
        <w:t xml:space="preserve">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1D2584" w:rsidRPr="006A0ED3">
        <w:t>58</w:t>
      </w:r>
      <w:r w:rsidR="00D965EB" w:rsidRPr="006A0ED3">
        <w:t>/1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3E33E5">
        <w:t>14</w:t>
      </w:r>
      <w:r w:rsidR="00E5679B" w:rsidRPr="006A0ED3">
        <w:t xml:space="preserve">. </w:t>
      </w:r>
      <w:r w:rsidR="001D2584" w:rsidRPr="006A0ED3">
        <w:t xml:space="preserve">veljače </w:t>
      </w:r>
      <w:r w:rsidR="00E5679B" w:rsidRPr="006A0ED3">
        <w:t>201</w:t>
      </w:r>
      <w:r w:rsidR="001D2584" w:rsidRPr="006A0ED3">
        <w:t>9</w:t>
      </w:r>
      <w:r w:rsidR="00E5679B" w:rsidRPr="006A0ED3">
        <w:t xml:space="preserve">. godine,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D71608" w:rsidRPr="006A0ED3">
        <w:t>JUBBA PROJEKT d.o.o., OIB: 28537288701,  Zagreb</w:t>
      </w:r>
      <w:r w:rsidRPr="006A0ED3">
        <w:t xml:space="preserve"> </w:t>
      </w:r>
      <w:r w:rsidR="00D71608" w:rsidRPr="006A0ED3">
        <w:t xml:space="preserve">Davorina </w:t>
      </w:r>
      <w:proofErr w:type="spellStart"/>
      <w:r w:rsidR="00D71608" w:rsidRPr="006A0ED3">
        <w:t>Bazjanca</w:t>
      </w:r>
      <w:proofErr w:type="spellEnd"/>
      <w:r w:rsidR="00D71608" w:rsidRPr="006A0ED3">
        <w:t xml:space="preserve"> 9.</w:t>
      </w:r>
    </w:p>
    <w:p w:rsidRDefault="001346EE" w:rsidP="001346EE" w:rsidR="001346EE" w:rsidRPr="006A0ED3">
      <w:pPr>
        <w:pStyle w:val="Odlomakpopisa"/>
        <w:ind w:left="1428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Iznos duga evidentiran na temelju neizvršenih osnova za plaćanje je </w:t>
      </w:r>
      <w:r w:rsidR="006A0ED3" w:rsidRPr="006A0ED3">
        <w:t>218.216,94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3E33E5">
        <w:t>14</w:t>
      </w:r>
      <w:r w:rsidR="006A0ED3" w:rsidRPr="006A0ED3">
        <w:t>. veljače 2019.</w:t>
      </w:r>
      <w:r w:rsidR="00E5679B" w:rsidRPr="006A0ED3">
        <w:t xml:space="preserve"> godine</w:t>
      </w:r>
      <w:r w:rsidRPr="006A0ED3">
        <w:t>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1D2584">
      <w:rPr>
        <w:b/>
        <w:color w:themeColor="text1" w:val="000000"/>
      </w:rPr>
      <w:t>58</w:t>
    </w:r>
    <w:r w:rsidR="003E1AB9">
      <w:rPr>
        <w:b/>
        <w:color w:themeColor="text1" w:val="000000"/>
      </w:rPr>
      <w:t>/1</w:t>
    </w:r>
    <w:r w:rsidR="001D2584">
      <w:rPr>
        <w:b/>
        <w:color w:themeColor="text1" w:val="000000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EDDEE2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65E4B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652B5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St-58/2019</izvorni_sadrzaj>
    <derivirana_varijabla naziv="DomainObject.Predmet.OznakaBroj_1">St-58/2019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JUBBA PROJEKT d.o.o. zastupanog po punomoćniku Fatima Šimić</izvorni_sadrzaj>
    <derivirana_varijabla naziv="DomainObject.Predmet.ProtustrankaFormated_1">  JUBBA PROJEKT d.o.o. zastupanog po punomoćniku Fatima Šimić</derivirana_varijabla>
  </DomainObject.Predmet.ProtustrankaFormated>
  <DomainObject.Predmet.ProtustrankaFormatedOIB>
    <izvorni_sadrzaj>  JUBBA PROJEKT d.o.o., OIB 28537288701 zastupanog po punomoćniku Fatima Šimić</izvorni_sadrzaj>
    <derivirana_varijabla naziv="DomainObject.Predmet.ProtustrankaFormatedOIB_1">  JUBBA PROJEKT d.o.o., OIB 28537288701 zastupanog po punomoćniku Fatima Šimić</derivirana_varijabla>
  </DomainObject.Predmet.ProtustrankaFormatedOIB>
  <DomainObject.Predmet.ProtustrankaFormatedWithAdress>
    <izvorni_sadrzaj> JUBBA PROJEKT d.o.o., Davorina Bazjanca 9, 10000 Zagreb zastupanog po punomoćniku Fatima Šimić</izvorni_sadrzaj>
    <derivirana_varijabla naziv="DomainObject.Predmet.ProtustrankaFormatedWithAdress_1"> JUBBA PROJEKT d.o.o., Davorina Bazjanca 9, 10000 Zagreb zastupanog po punomoćniku Fatima Šimić</derivirana_varijabla>
  </DomainObject.Predmet.ProtustrankaFormatedWithAdress>
  <DomainObject.Predmet.ProtustrankaFormatedWithAdressOIB>
    <izvorni_sadrzaj> JUBBA PROJEKT d.o.o., OIB 28537288701, Davorina Bazjanca 9, 10000 Zagreb zastupanog po punomoćniku Fatima Šimić</izvorni_sadrzaj>
    <derivirana_varijabla naziv="DomainObject.Predmet.ProtustrankaFormatedWithAdressOIB_1"> JUBBA PROJEKT d.o.o., OIB 28537288701, Davorina Bazjanca 9, 10000 Zagreb zastupanog po punomoćniku Fatima Šimić</derivirana_varijabla>
  </DomainObject.Predmet.ProtustrankaFormatedWithAdressOIB>
  <DomainObject.Predmet.ProtustrankaWithAdress>
    <izvorni_sadrzaj>JUBBA PROJEKT d.o.o. Davorina Bazjanca 9, 10000 Zagreb</izvorni_sadrzaj>
    <derivirana_varijabla naziv="DomainObject.Predmet.ProtustrankaWithAdress_1">JUBBA PROJEKT d.o.o. Davorina Bazjanca 9, 10000 Zagreb</derivirana_varijabla>
  </DomainObject.Predmet.ProtustrankaWithAdress>
  <DomainObject.Predmet.ProtustrankaWithAdressOIB>
    <izvorni_sadrzaj>JUBBA PROJEKT d.o.o., OIB 28537288701, Davorina Bazjanca 9, 10000 Zagreb</izvorni_sadrzaj>
    <derivirana_varijabla naziv="DomainObject.Predmet.ProtustrankaWithAdressOIB_1">JUBBA PROJEKT d.o.o., OIB 28537288701, Davorina Bazjanca 9, 10000 Zagreb</derivirana_varijabla>
  </DomainObject.Predmet.ProtustrankaWithAdressOIB>
  <DomainObject.Predmet.ProtustrankaNazivFormated>
    <izvorni_sadrzaj>JUBBA PROJEKT d.o.o.</izvorni_sadrzaj>
    <derivirana_varijabla naziv="DomainObject.Predmet.ProtustrankaNazivFormated_1">JUBBA PROJEKT d.o.o.</derivirana_varijabla>
  </DomainObject.Predmet.ProtustrankaNazivFormated>
  <DomainObject.Predmet.ProtustrankaNazivFormatedOIB>
    <izvorni_sadrzaj>JUBBA PROJEKT d.o.o., OIB 28537288701</izvorni_sadrzaj>
    <derivirana_varijabla naziv="DomainObject.Predmet.ProtustrankaNazivFormatedOIB_1">JUBBA PROJEKT d.o.o., OIB 28537288701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JUBBA PROJEKT d.o.o. zastupanog po punomoćniku Fatima Šimić</item>
    </izvorni_sadrzaj>
    <derivirana_varijabla naziv="DomainObject.Predmet.ProtuStrankaListFormated_1">
      <item>JUBBA PROJEKT d.o.o. zastupanog po punomoćniku Fatima Šimić</item>
    </derivirana_varijabla>
  </DomainObject.Predmet.ProtuStrankaListFormated>
  <DomainObject.Predmet.ProtuStrankaListFormatedOIB>
    <izvorni_sadrzaj>
      <item>JUBBA PROJEKT d.o.o., OIB 28537288701 zastupanog po punomoćniku Fatima Šimić</item>
    </izvorni_sadrzaj>
    <derivirana_varijabla naziv="DomainObject.Predmet.ProtuStrankaListFormatedOIB_1">
      <item>JUBBA PROJEKT d.o.o., OIB 28537288701 zastupanog po punomoćniku Fatima Šimić</item>
    </derivirana_varijabla>
  </DomainObject.Predmet.ProtuStrankaListFormatedOIB>
  <DomainObject.Predmet.ProtuStrankaListFormatedWithAdress>
    <izvorni_sadrzaj>
      <item>JUBBA PROJEKT d.o.o., Davorina Bazjanca 9, 10000 Zagreb zastupanog po punomoćniku Fatima Šimić</item>
    </izvorni_sadrzaj>
    <derivirana_varijabla naziv="DomainObject.Predmet.ProtuStrankaListFormatedWithAdress_1">
      <item>JUBBA PROJEKT d.o.o., Davorina Bazjanca 9, 10000 Zagreb zastupanog po punomoćniku Fatima Šimić</item>
    </derivirana_varijabla>
  </DomainObject.Predmet.ProtuStrankaListFormatedWithAdress>
  <DomainObject.Predmet.ProtuStrankaListFormatedWithAdressOIB>
    <izvorni_sadrzaj>
      <item>JUBBA PROJEKT d.o.o., OIB 28537288701, Davorina Bazjanca 9, 10000 Zagreb zastupanog po punomoćniku Fatima Šimić</item>
    </izvorni_sadrzaj>
    <derivirana_varijabla naziv="DomainObject.Predmet.ProtuStrankaListFormatedWithAdressOIB_1">
      <item>JUBBA PROJEKT d.o.o., OIB 28537288701, Davorina Bazjanca 9, 10000 Zagreb zastupanog po punomoćniku Fatima Šimić</item>
    </derivirana_varijabla>
  </DomainObject.Predmet.ProtuStrankaListFormatedWithAdressOIB>
  <DomainObject.Predmet.ProtuStrankaListNazivFormated>
    <izvorni_sadrzaj>
      <item>JUBBA PROJEKT d.o.o.</item>
    </izvorni_sadrzaj>
    <derivirana_varijabla naziv="DomainObject.Predmet.ProtuStrankaListNazivFormated_1">
      <item>JUBBA PROJEKT d.o.o.</item>
    </derivirana_varijabla>
  </DomainObject.Predmet.ProtuStrankaListNazivFormated>
  <DomainObject.Predmet.ProtuStrankaListNazivFormatedOIB>
    <izvorni_sadrzaj>
      <item>JUBBA PROJEKT d.o.o., OIB 28537288701</item>
    </izvorni_sadrzaj>
    <derivirana_varijabla naziv="DomainObject.Predmet.ProtuStrankaListNazivFormatedOIB_1">
      <item>JUBBA PROJEKT d.o.o., OIB 28537288701</item>
    </derivirana_varijabla>
  </DomainObject.Predmet.ProtuStrankaListNazivFormatedOIB>
  <DomainObject.Predmet.OstaliListFormated>
    <izvorni_sadrzaj>
      <item>Fatima Šimić punomoćnik sudionika u postupku JUBBA PROJEKT d.o.o.</item>
    </izvorni_sadrzaj>
    <derivirana_varijabla naziv="DomainObject.Predmet.OstaliListFormated_1">
      <item>Fatima Šimić punomoćnik sudionika u postupku JUBBA PROJEKT d.o.o.</item>
    </derivirana_varijabla>
  </DomainObject.Predmet.OstaliListFormated>
  <DomainObject.Predmet.OstaliListFormatedOIB>
    <izvorni_sadrzaj>
      <item>Fatima Šimić, OIB 45437564829 punomoćnik sudionika u postupku JUBBA PROJEKT d.o.o.</item>
    </izvorni_sadrzaj>
    <derivirana_varijabla naziv="DomainObject.Predmet.OstaliListFormatedOIB_1">
      <item>Fatima Šimić, OIB 45437564829 punomoćnik sudionika u postupku JUBBA PROJEKT d.o.o.</item>
    </derivirana_varijabla>
  </DomainObject.Predmet.OstaliListFormatedOIB>
  <DomainObject.Predmet.OstaliListFormatedWithAdress>
    <izvorni_sadrzaj>
      <item>Fatima Šimić, Stonska 1, 31000 Osijek punomoćnik sudionika u postupku JUBBA PROJEKT d.o.o.</item>
    </izvorni_sadrzaj>
    <derivirana_varijabla naziv="DomainObject.Predmet.OstaliListFormatedWithAdress_1">
      <item>Fatima Šimić, Stonska 1, 31000 Osijek punomoćnik sudionika u postupku JUBBA PROJEKT d.o.o.</item>
    </derivirana_varijabla>
  </DomainObject.Predmet.OstaliListFormatedWithAdress>
  <DomainObject.Predmet.OstaliListFormatedWithAdressOIB>
    <izvorni_sadrzaj>
      <item>Fatima Šimić, OIB 45437564829, Stonska 1, 31000 Osijek punomoćnik sudionika u postupku JUBBA PROJEKT d.o.o.</item>
    </izvorni_sadrzaj>
    <derivirana_varijabla naziv="DomainObject.Predmet.OstaliListFormatedWithAdressOIB_1">
      <item>Fatima Šimić, OIB 45437564829, Stonska 1, 31000 Osijek punomoćnik sudionika u postupku JUBBA PROJEKT d.o.o.</item>
    </derivirana_varijabla>
  </DomainObject.Predmet.OstaliListFormatedWithAdressOIB>
  <DomainObject.Predmet.OstaliListNazivFormated>
    <izvorni_sadrzaj>
      <item>Fatima Šimić</item>
    </izvorni_sadrzaj>
    <derivirana_varijabla naziv="DomainObject.Predmet.OstaliListNazivFormated_1">
      <item>Fatima Šimić</item>
    </derivirana_varijabla>
  </DomainObject.Predmet.OstaliListNazivFormated>
  <DomainObject.Predmet.OstaliListNazivFormatedOIB>
    <izvorni_sadrzaj>
      <item>Fatima Šimić, OIB 45437564829</item>
    </izvorni_sadrzaj>
    <derivirana_varijabla naziv="DomainObject.Predmet.OstaliListNazivFormatedOIB_1">
      <item>Fatima Šimić, OIB 45437564829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JUBBA PROJEKT d.o.o.</izvorni_sadrzaj>
    <derivirana_varijabla naziv="DomainObject.Predmet.ProtustrankaIDrugi_1">JUBBA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JUBBA PROJEKT d.o.o., OIB 28537288701, Davorina Bazjanca 9, 10000 Zagreb</izvorni_sadrzaj>
    <derivirana_varijabla naziv="DomainObject.Predmet.ProtustrankaIDrugiAdressOIB_1">JUBBA PROJEKT d.o.o., OIB 28537288701, Davorina Bazjanca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JUBBA PROJEKT d.o.o.</item>
      <item>Fatima Šimić</item>
    </izvorni_sadrzaj>
    <derivirana_varijabla naziv="DomainObject.Predmet.SudioniciListNaziv_1">
      <item>FINA Regionalni centar Zagreb</item>
      <item>JUBBA PROJEKT d.o.o.</item>
      <item>Fatima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JUBBA PROJEKT d.o.o., OIB 28537288701, Davorina Bazjanca 9,10000 Zagreb</item>
      <item>Fatima Šimić, OIB 45437564829, Stonska 1,31000 Osijek</item>
    </izvorni_sadrzaj>
    <derivirana_varijabla naziv="DomainObject.Predmet.SudioniciListAdressOIB_1">
      <item>FINA Regionalni centar Zagreb, OIB 85821130368, Trg svibanjskih žrtava 1995. 1,10000 Zagreb</item>
      <item>JUBBA PROJEKT d.o.o., OIB 28537288701, Davorina Bazjanca 9,10000 Zagreb</item>
      <item>Fatima Šimić, OIB 45437564829, Stonska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28537288701</item>
      <item>, OIB 45437564829</item>
    </izvorni_sadrzaj>
    <derivirana_varijabla naziv="DomainObject.Predmet.SudioniciListNazivOIB_1">
      <item>, OIB 85821130368</item>
      <item>, OIB 28537288701</item>
      <item>, OIB 45437564829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1343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2019-02-14T08:20:00Z</dcterms:created>
  <dc:creator>ilukac</dc:creator>
  <cp:lastModifiedBy>Irena Benko</cp:lastModifiedBy>
  <cp:lastPrinted>2019-02-14T08:51:00Z</cp:lastPrinted>
  <dcterms:modified xmlns:xsi="http://www.w3.org/2001/XMLSchema-instance" xsi:type="dcterms:W3CDTF">2019-02-14T08:53:00Z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