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093a" w14:paraId="18c093a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3C58C5">
        <w:t>9294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644C8E">
        <w:t>31. svibnja</w:t>
      </w:r>
      <w:r w:rsidR="00BE567D" w:rsidRPr="00807F1E">
        <w:t xml:space="preserve"> </w:t>
      </w:r>
      <w:r w:rsidR="007055D0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3C58C5" w:rsidRPr="006F6CB3">
        <w:t>MARGARITA VINUM d.o.o., Zagreb, Bosutska 31, OIB: 96230383142</w:t>
      </w:r>
      <w:r w:rsidR="003C58C5" w:rsidRPr="009C7E9B">
        <w:t xml:space="preserve">, MBS: </w:t>
      </w:r>
      <w:r w:rsidR="003C58C5" w:rsidRPr="006F6CB3">
        <w:t>080820511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3C58C5">
        <w:t>53.198,13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644C8E">
        <w:t>31. svibnja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DE1B3E">
        <w:t>,v.r.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DE1B3E" w:rsidR="00BE567D">
      <w:pPr>
        <w:jc w:val="both"/>
      </w:pPr>
    </w:p>
    <w:p w:rsidRDefault="00DE1B3E" w:rsidP="001745C1" w:rsidR="00DE1B3E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DE1B3E" w:rsidP="00DE1B3E" w:rsidR="00DE1B3E" w:rsidRPr="00807F1E">
      <w:pPr>
        <w:jc w:val="both"/>
      </w:pPr>
    </w:p>
    <w:sectPr w:rsidSect="005632E0" w:rsidR="00DE1B3E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04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04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C8E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3C58C5">
      <w:t>t-9294</w:t>
    </w:r>
    <w:r w:rsidR="00BE567D" w:rsidRPr="00774CCB">
      <w:t>/15</w:t>
    </w:r>
    <w:r w:rsidR="00DE1B3E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525C0"/>
    <w:rsid w:val="0008515D"/>
    <w:rsid w:val="00114EAD"/>
    <w:rsid w:val="001721FB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C58C5"/>
    <w:rsid w:val="003D35F9"/>
    <w:rsid w:val="003D5269"/>
    <w:rsid w:val="003E3A15"/>
    <w:rsid w:val="00413F4C"/>
    <w:rsid w:val="0042313F"/>
    <w:rsid w:val="00430885"/>
    <w:rsid w:val="00471FCB"/>
    <w:rsid w:val="004B337A"/>
    <w:rsid w:val="004D2047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44C8E"/>
    <w:rsid w:val="00657B8E"/>
    <w:rsid w:val="006673F1"/>
    <w:rsid w:val="00695A8D"/>
    <w:rsid w:val="006C02C0"/>
    <w:rsid w:val="007055D0"/>
    <w:rsid w:val="00774CCB"/>
    <w:rsid w:val="007A6F83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9F6026"/>
    <w:rsid w:val="00A147E6"/>
    <w:rsid w:val="00A677F5"/>
    <w:rsid w:val="00A71431"/>
    <w:rsid w:val="00AC4528"/>
    <w:rsid w:val="00AD027A"/>
    <w:rsid w:val="00AE05B1"/>
    <w:rsid w:val="00AF7C23"/>
    <w:rsid w:val="00B82F18"/>
    <w:rsid w:val="00BE567D"/>
    <w:rsid w:val="00C35C3A"/>
    <w:rsid w:val="00C81806"/>
    <w:rsid w:val="00C836B9"/>
    <w:rsid w:val="00C958E9"/>
    <w:rsid w:val="00CE7362"/>
    <w:rsid w:val="00D01B78"/>
    <w:rsid w:val="00D6279B"/>
    <w:rsid w:val="00D66226"/>
    <w:rsid w:val="00D8335B"/>
    <w:rsid w:val="00DA748B"/>
    <w:rsid w:val="00DA7DAC"/>
    <w:rsid w:val="00DC21FC"/>
    <w:rsid w:val="00DE1B3E"/>
    <w:rsid w:val="00DF4661"/>
    <w:rsid w:val="00E04EDB"/>
    <w:rsid w:val="00E95791"/>
    <w:rsid w:val="00EC3302"/>
    <w:rsid w:val="00ED6AA8"/>
    <w:rsid w:val="00F034D3"/>
    <w:rsid w:val="00F761A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2C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1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B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B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B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B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9294</izvorni_sadrzaj>
    <derivirana_varijabla naziv="DomainObject.Predmet.Broj_1">9294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St-9294/2015</izvorni_sadrzaj>
    <derivirana_varijabla naziv="DomainObject.Predmet.OznakaBroj_1">St-9294/2015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MARGARITA VINUM d.o.o.</izvorni_sadrzaj>
    <derivirana_varijabla naziv="DomainObject.Predmet.ProtustrankaFormated_1">  MARGARITA VINUM d.o.o.</derivirana_varijabla>
  </DomainObject.Predmet.ProtustrankaFormated>
  <DomainObject.Predmet.ProtustrankaFormatedOIB>
    <izvorni_sadrzaj>  MARGARITA VINUM d.o.o., OIB 96230383142</izvorni_sadrzaj>
    <derivirana_varijabla naziv="DomainObject.Predmet.ProtustrankaFormatedOIB_1">  MARGARITA VINUM d.o.o., OIB 96230383142</derivirana_varijabla>
  </DomainObject.Predmet.ProtustrankaFormatedOIB>
  <DomainObject.Predmet.ProtustrankaFormatedWithAdress>
    <izvorni_sadrzaj> MARGARITA VINUM d.o.o., Bosutska 31, 10000 Zagreb</izvorni_sadrzaj>
    <derivirana_varijabla naziv="DomainObject.Predmet.ProtustrankaFormatedWithAdress_1"> MARGARITA VINUM d.o.o., Bosutska 31, 10000 Zagreb</derivirana_varijabla>
  </DomainObject.Predmet.ProtustrankaFormatedWithAdress>
  <DomainObject.Predmet.ProtustrankaFormatedWithAdressOIB>
    <izvorni_sadrzaj> MARGARITA VINUM d.o.o., OIB 96230383142, Bosutska 31, 10000 Zagreb</izvorni_sadrzaj>
    <derivirana_varijabla naziv="DomainObject.Predmet.ProtustrankaFormatedWithAdressOIB_1"> MARGARITA VINUM d.o.o., OIB 96230383142, Bosutska 31, 10000 Zagreb</derivirana_varijabla>
  </DomainObject.Predmet.ProtustrankaFormatedWithAdressOIB>
  <DomainObject.Predmet.ProtustrankaWithAdress>
    <izvorni_sadrzaj>MARGARITA VINUM d.o.o. Bosutska 31, 10000 Zagreb</izvorni_sadrzaj>
    <derivirana_varijabla naziv="DomainObject.Predmet.ProtustrankaWithAdress_1">MARGARITA VINUM d.o.o. Bosutska 31, 10000 Zagreb</derivirana_varijabla>
  </DomainObject.Predmet.ProtustrankaWithAdress>
  <DomainObject.Predmet.ProtustrankaWithAdressOIB>
    <izvorni_sadrzaj>MARGARITA VINUM d.o.o., OIB 96230383142, Bosutska 31, 10000 Zagreb</izvorni_sadrzaj>
    <derivirana_varijabla naziv="DomainObject.Predmet.ProtustrankaWithAdressOIB_1">MARGARITA VINUM d.o.o., OIB 96230383142, Bosutska 31, 10000 Zagreb</derivirana_varijabla>
  </DomainObject.Predmet.ProtustrankaWithAdressOIB>
  <DomainObject.Predmet.ProtustrankaNazivFormated>
    <izvorni_sadrzaj>MARGARITA VINUM d.o.o.</izvorni_sadrzaj>
    <derivirana_varijabla naziv="DomainObject.Predmet.ProtustrankaNazivFormated_1">MARGARITA VINUM d.o.o.</derivirana_varijabla>
  </DomainObject.Predmet.ProtustrankaNazivFormated>
  <DomainObject.Predmet.ProtustrankaNazivFormatedOIB>
    <izvorni_sadrzaj>MARGARITA VINUM d.o.o., OIB 96230383142</izvorni_sadrzaj>
    <derivirana_varijabla naziv="DomainObject.Predmet.ProtustrankaNazivFormatedOIB_1">MARGARITA VINUM d.o.o., OIB 96230383142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MARGARITA VINUM d.o.o.</item>
    </izvorni_sadrzaj>
    <derivirana_varijabla naziv="DomainObject.Predmet.ProtuStrankaListFormated_1">
      <item>MARGARITA VINUM d.o.o.</item>
    </derivirana_varijabla>
  </DomainObject.Predmet.ProtuStrankaListFormated>
  <DomainObject.Predmet.ProtuStrankaListFormatedOIB>
    <izvorni_sadrzaj>
      <item>MARGARITA VINUM d.o.o., OIB 96230383142</item>
    </izvorni_sadrzaj>
    <derivirana_varijabla naziv="DomainObject.Predmet.ProtuStrankaListFormatedOIB_1">
      <item>MARGARITA VINUM d.o.o., OIB 96230383142</item>
    </derivirana_varijabla>
  </DomainObject.Predmet.ProtuStrankaListFormatedOIB>
  <DomainObject.Predmet.ProtuStrankaListFormatedWithAdress>
    <izvorni_sadrzaj>
      <item>MARGARITA VINUM d.o.o., Bosutska 31, 10000 Zagreb</item>
    </izvorni_sadrzaj>
    <derivirana_varijabla naziv="DomainObject.Predmet.ProtuStrankaListFormatedWithAdress_1">
      <item>MARGARITA VINUM d.o.o., Bosutska 31, 10000 Zagreb</item>
    </derivirana_varijabla>
  </DomainObject.Predmet.ProtuStrankaListFormatedWithAdress>
  <DomainObject.Predmet.ProtuStrankaListFormatedWithAdressOIB>
    <izvorni_sadrzaj>
      <item>MARGARITA VINUM d.o.o., OIB 96230383142, Bosutska 31, 10000 Zagreb</item>
    </izvorni_sadrzaj>
    <derivirana_varijabla naziv="DomainObject.Predmet.ProtuStrankaListFormatedWithAdressOIB_1">
      <item>MARGARITA VINUM d.o.o., OIB 96230383142, Bosutska 31, 10000 Zagreb</item>
    </derivirana_varijabla>
  </DomainObject.Predmet.ProtuStrankaListFormatedWithAdressOIB>
  <DomainObject.Predmet.ProtuStrankaListNazivFormated>
    <izvorni_sadrzaj>
      <item>MARGARITA VINUM d.o.o.</item>
    </izvorni_sadrzaj>
    <derivirana_varijabla naziv="DomainObject.Predmet.ProtuStrankaListNazivFormated_1">
      <item>MARGARITA VINUM d.o.o.</item>
    </derivirana_varijabla>
  </DomainObject.Predmet.ProtuStrankaListNazivFormated>
  <DomainObject.Predmet.ProtuStrankaListNazivFormatedOIB>
    <izvorni_sadrzaj>
      <item>MARGARITA VINUM d.o.o., OIB 96230383142</item>
    </izvorni_sadrzaj>
    <derivirana_varijabla naziv="DomainObject.Predmet.ProtuStrankaListNazivFormatedOIB_1">
      <item>MARGARITA VINUM d.o.o., OIB 96230383142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MARGARITA VINUM d.o.o.</izvorni_sadrzaj>
    <derivirana_varijabla naziv="DomainObject.Predmet.ProtustrankaIDrugi_1">MARGARITA VINUM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MARGARITA VINUM d.o.o., OIB 96230383142, Bosutska 31, 10000 Zagreb</izvorni_sadrzaj>
    <derivirana_varijabla naziv="DomainObject.Predmet.ProtustrankaIDrugiAdressOIB_1">MARGARITA VINUM d.o.o., OIB 96230383142, Bosutska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MARGARITA VINUM d.o.o.</item>
    </izvorni_sadrzaj>
    <derivirana_varijabla naziv="DomainObject.Predmet.SudioniciListNaziv_1">
      <item>FINA Regionalni centar Zagreb</item>
      <item>MARGARITA VINUM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MARGARITA VINUM d.o.o., OIB 96230383142, Bosutska 31,10000 Zagreb</item>
    </izvorni_sadrzaj>
    <derivirana_varijabla naziv="DomainObject.Predmet.SudioniciListAdressOIB_1">
      <item>FINA Regionalni centar Zagreb, OIB 85821130368, Trg svibanjskih žrtava 1995. br. 1,10000 Zagreb</item>
      <item>MARGARITA VINUM d.o.o., OIB 96230383142, Bosutska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96230383142</item>
    </izvorni_sadrzaj>
    <derivirana_varijabla naziv="DomainObject.Predmet.SudioniciListNazivOIB_1">
      <item>, OIB 85821130368</item>
      <item>, OIB 96230383142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112765-2274-45D1-BEE8-054F083C96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1308</properties:Characters>
  <properties:Lines>44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2016-05-30T20:48:00Z</dcterms:created>
  <dc:creator>ilukac</dc:creator>
  <cp:lastModifiedBy>Ivana Rogić</cp:lastModifiedBy>
  <cp:lastPrinted>2016-05-31T12:14:00Z</cp:lastPrinted>
  <dcterms:modified xmlns:xsi="http://www.w3.org/2001/XMLSchema-instance" xsi:type="dcterms:W3CDTF">2016-05-31T12:15:00Z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