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9a69" w14:paraId="f369a69" w:rsidRDefault="00270F34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  </w:t>
      </w:r>
      <w:r w:rsidR="00875FAF">
        <w:rPr>
          <w:rFonts w:hAnsi="Times New Roman" w:ascii="Times New Roman"/>
          <w:b/>
          <w:sz w:val="28"/>
        </w:rPr>
        <w:t>Obrazac 19.</w:t>
      </w:r>
      <w:r>
        <w:rPr>
          <w:rFonts w:hAnsi="Times New Roman" w:ascii="Times New Roman"/>
          <w:b/>
          <w:sz w:val="28"/>
        </w:rPr>
        <w:t xml:space="preserve">   ISPRAVAK </w:t>
      </w:r>
    </w:p>
    <w:p w:rsidRDefault="00875FAF" w:rsidP="00875FAF" w:rsidR="00875FAF" w:rsidRPr="00E93D89">
      <w:pPr>
        <w:jc w:val="both"/>
        <w:rPr>
          <w:rFonts w:cs="Arial" w:hAnsi="Arial" w:ascii="Arial"/>
          <w:vertAlign w:val="superscript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="00126722" w:rsidRPr="00AE6E13">
        <w:rPr>
          <w:rFonts w:cs="Arial" w:hAnsi="Arial" w:ascii="Arial"/>
          <w:b/>
        </w:rPr>
        <w:t>Trgovački sud u Zagrebu</w:t>
      </w:r>
    </w:p>
    <w:p w:rsidRDefault="0037509C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 w:rsidR="00670894" w:rsidRPr="00AE6E13">
        <w:rPr>
          <w:rFonts w:cs="Arial" w:hAnsi="Arial" w:ascii="Arial"/>
          <w:b/>
        </w:rPr>
        <w:t xml:space="preserve"> </w:t>
      </w:r>
      <w:r w:rsidR="00AB3F02">
        <w:rPr>
          <w:rFonts w:cs="Arial" w:hAnsi="Arial" w:ascii="Arial"/>
          <w:b/>
        </w:rPr>
        <w:t xml:space="preserve"> </w:t>
      </w:r>
      <w:r w:rsidR="00FD0049">
        <w:rPr>
          <w:rFonts w:cs="Arial" w:hAnsi="Arial" w:ascii="Arial"/>
          <w:b/>
        </w:rPr>
        <w:t>4. St-3415/2017</w:t>
      </w:r>
    </w:p>
    <w:p w:rsidRDefault="00875FAF" w:rsidP="00875FAF" w:rsidR="00670894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AE6E13">
        <w:rPr>
          <w:rFonts w:cs="Arial" w:hAnsi="Arial" w:ascii="Arial"/>
        </w:rPr>
        <w:t xml:space="preserve"> </w:t>
      </w:r>
    </w:p>
    <w:p w:rsidRDefault="00FD0049" w:rsidP="00A47ADF" w:rsidR="00A47ADF" w:rsidRPr="00A47ADF">
      <w:pPr>
        <w:spacing w:after="0"/>
        <w:rPr>
          <w:rFonts w:cs="Arial" w:eastAsia="Times New Roman" w:hAnsi="Arial" w:ascii="Arial"/>
          <w:b/>
        </w:rPr>
      </w:pPr>
      <w:r>
        <w:rPr>
          <w:rFonts w:cs="Arial" w:eastAsia="Times New Roman" w:hAnsi="Arial" w:ascii="Arial"/>
          <w:b/>
        </w:rPr>
        <w:t xml:space="preserve">PAN-TVORNICA PAPIRA ZAGREB d.o.o. </w:t>
      </w:r>
      <w:r w:rsidR="00A47ADF" w:rsidRPr="00A47ADF">
        <w:rPr>
          <w:rFonts w:cs="Arial" w:eastAsia="Times New Roman" w:hAnsi="Arial" w:ascii="Arial"/>
          <w:b/>
        </w:rPr>
        <w:t xml:space="preserve"> u stečaju</w:t>
      </w:r>
      <w:r w:rsidR="00A47ADF">
        <w:rPr>
          <w:rFonts w:cs="Arial" w:eastAsia="Times New Roman" w:hAnsi="Arial" w:ascii="Arial"/>
          <w:b/>
        </w:rPr>
        <w:t xml:space="preserve">, </w:t>
      </w:r>
      <w:r>
        <w:rPr>
          <w:rFonts w:cs="Arial" w:eastAsia="Times New Roman" w:hAnsi="Arial" w:ascii="Arial"/>
          <w:b/>
        </w:rPr>
        <w:t>Zagreb,Radnička cesta 173</w:t>
      </w:r>
      <w:r w:rsidR="00A47ADF">
        <w:rPr>
          <w:rFonts w:cs="Arial" w:eastAsia="Times New Roman" w:hAnsi="Arial" w:ascii="Arial"/>
          <w:b/>
        </w:rPr>
        <w:t>,</w:t>
      </w:r>
      <w:r w:rsidR="00A47ADF" w:rsidRPr="00A47ADF">
        <w:t xml:space="preserve"> </w:t>
      </w:r>
      <w:r>
        <w:rPr>
          <w:rFonts w:cs="Arial" w:eastAsia="Times New Roman" w:hAnsi="Arial" w:ascii="Arial"/>
          <w:b/>
        </w:rPr>
        <w:t>OIB:48630586213</w:t>
      </w:r>
    </w:p>
    <w:p w:rsidRDefault="00AE6E13" w:rsidP="00721D1C" w:rsidR="00AE6E13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</w:p>
    <w:p w:rsidRDefault="00EF6F0D" w:rsidP="00EF6F0D" w:rsidR="00EF6F0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F6F0D" w:rsidP="00EF6F0D" w:rsidR="00EF6F0D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93C47" w:rsidP="00C93C47" w:rsidR="00C93C47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C93C47" w:rsidP="00C93C47" w:rsidR="00C93C47" w:rsidRPr="00953F7B">
      <w:pPr>
        <w:spacing w:after="0"/>
        <w:rPr>
          <w:rFonts w:cs="Arial" w:hAnsi="Arial" w:ascii="Arial"/>
          <w:b/>
          <w:sz w:val="16"/>
          <w:szCs w:val="16"/>
        </w:rPr>
      </w:pPr>
    </w:p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Tr="00FA415A" w:rsidR="00C93C47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Agatić Nada OIB:26108038508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Vukmanički Cerovac 43B, Karlovac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45.950,84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53.856,38</w:t>
            </w:r>
          </w:p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45.950,84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53.856,38</w:t>
            </w:r>
          </w:p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Aleksić Dragan OIB:09545536421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Taborska 10/1,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70.010,46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94.206,11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70.010,46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94.206,11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Antunović Jadranka OIB:90354390137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28,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24.956,28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30.713,37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24.956,28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30.713,37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Aračić  Iva OIB:56423959710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Perkovačka 2,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50.724,57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62.768,68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50.724,57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62.768,68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Atlija Šimo OIB:55116918601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Mrežnička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79.553,90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 w:rsidRPr="006C6AA3">
              <w:rPr>
                <w:rFonts w:hAnsi="Georgia" w:ascii="Georgia"/>
                <w:sz w:val="16"/>
                <w:szCs w:val="16"/>
              </w:rPr>
              <w:t>109.711,20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46449">
              <w:rPr>
                <w:rFonts w:cs="Arial" w:hAnsi="Arial" w:ascii="Arial"/>
                <w:sz w:val="16"/>
                <w:szCs w:val="16"/>
              </w:rPr>
              <w:t>79.553,90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 w:rsidRPr="006C6AA3">
              <w:rPr>
                <w:rFonts w:hAnsi="Georgia" w:ascii="Georgia"/>
                <w:sz w:val="16"/>
                <w:szCs w:val="16"/>
              </w:rPr>
              <w:t>109.711,20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Baličević Dragica OIB:59907548839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M.Gupca 130,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49.950,67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61.865,51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49.950,67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61.865,51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Baranašić Miroslav OIB:50801879929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Mraclinska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55.341,25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68.208,98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55.341,25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68.208,98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Barić Kata OIB:37964915686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77,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53.318,27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65.983,29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53.318,27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65.983,29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Begović Zlatko OIB:90728999577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 Alfirevića 15,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80.207,45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107.238,80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80.207,45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0B5372" w:rsidR="000B5372">
            <w:pPr>
              <w:jc w:val="center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107.238,80</w:t>
            </w:r>
          </w:p>
        </w:tc>
      </w:tr>
      <w:tr w:rsidTr="00FA415A" w:rsidR="000B5372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B5372" w:rsidP="00FA415A" w:rsidR="000B5372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0B5372" w:rsidP="00FA415A" w:rsidR="000B5372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Belobrajdić Marijan OIB:77655007702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Rimski Put 3,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9.793,29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12.997,44</w:t>
            </w:r>
          </w:p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9.793,29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12.997,44</w:t>
            </w:r>
          </w:p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Bogetić Jelica OIB:20767684373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 Radića 53,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50.664,27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65.288,42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50.664,27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65.288,42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Borevković-Šajer Dubravka OIB:72888603998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Kneza Trpimira 31,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58.950,08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72.633,49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58.950,08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72.633,49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Boronić Tomislav OIB:44135882641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Vrapčanska 111,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243,39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308,84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243,39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308,84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Breščaković Kristijan OIB:95114632814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V.Poljanice 20,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3.339,32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5.823,30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3.339,32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5.823,30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Brevulj Franjo OIB:43709139885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Josipa Jelačića 129,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35.058,89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45.648,52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35.058,89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45.648,52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Brezonjić Anto OIB:99981219289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Željeznička 24,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37.981,78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46.246,22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37.981,78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46.246,22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Brezonjić Božidar OIB:39576097974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J.J. Strosmayera 40,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11.371,14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14.179,85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11.371,14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14.179,85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Buholc Dario OIB:57351668133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137 A,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56.162,01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68.876,96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56.162,01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68.876,96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Bukatko Miroslav OIB:747365964827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90,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53.494,53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66.092,18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53.494,53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66.092,18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Bulat Robert OIB:38647978367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Balokovićeva 69,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48.512,61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59.439,65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48.512,61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59.439,65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Butorac Milan OIB:75780232339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Kolarova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140.832,63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194.357,08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140.832,63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194.357,08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Car Kristijan OIB:35158369998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Matice Hrvatske 42,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531,51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674,41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531,51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674,41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Ciganović Siniša OIB:47331275905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F. Milličevića 49,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584E8E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9.030,59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11.574,20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9.030,59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11.574,20</w:t>
            </w:r>
          </w:p>
        </w:tc>
      </w:tr>
      <w:tr w:rsidTr="00DF7BA3" w:rsidR="000B5372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BC6C67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Cigić Roko OIB:12963443452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Ištefanovečki Zavoj 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             20.228,09  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27.515,90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B5372" w:rsidP="00FA415A" w:rsidR="000B537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20.228,09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0B5372" w:rsidP="00DF7BA3" w:rsidR="000B5372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27.515,90</w:t>
            </w:r>
          </w:p>
        </w:tc>
      </w:tr>
      <w:tr w:rsidTr="00FA415A" w:rsidR="000B5372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B5372" w:rsidP="00FA415A" w:rsidR="000B5372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0B5372" w:rsidP="00FA415A" w:rsidR="000B5372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5372" w:rsidP="00FA415A" w:rsidR="000B5372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Culović Velimir OIB:64563724432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16,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34.869,29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43.217,29</w:t>
            </w:r>
          </w:p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34.869,29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43.217,29</w:t>
            </w:r>
          </w:p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Cvejić Gordana OIB:13516338461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Vrapca 02, Šenkovec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61.119,03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75.177,72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61.119,03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75.177,72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Cvetić Mladen OIB:88387231472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Ljudevita Gaja 30, Gornja Lomnica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37.152,49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47.179,11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37.152,49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47.179,11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Čadi Nedeljko OIB:44176919986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Luka  III Odvojak Br.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56.702,20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71.272,10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56.702,20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71.272,10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Čale Jerko OIB:79510718509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Sajmište 9,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53.342,19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66.354,03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53.342,19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66.354,03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Čale Marija OIB:83323760612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Sajmište 9,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53.057,00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65.609,31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53.057,00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65.609,31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Černić Ivan OIB:95006167669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8.000,00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8.000,00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Čutura Leonardo OIB:98295446873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Barutanski jarak 52,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265,83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463,57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265,83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463,57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Ćorluka-Mihić Barica OIB:66513199266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Čajkovci, H. Branitelja 94,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20.040,68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25.570,87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20.040,68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25.570,87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David Nikola OIB:10271309323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Kamenarka 12,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60.940,73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84.390,85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60.940,73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84.390,85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Davidović Drago OIB:38235809141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3 Kozari Put Ii Odvojak 24,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19.808,10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23.698,72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19.808,10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23.698,72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Dejak Nikola OIB:75694436143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Odranski Obrež,Janječići 20,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80.286,44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104.848,07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80.286,44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104.848,07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Delić Zdenka OIB:74172434440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Željeznička 20,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56.675,28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70.460,48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56.675,28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70.460,48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Dučkić Kristo OIB:11519242018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Južna, VII Odvojak 10,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              58.245,51  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71.926,49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58.245,51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71.926,49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Dujmić Goran OIB:01463290995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Maretičeva Ulica 10,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              49.224,15  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66.920,55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49.224,15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66.920,55</w:t>
            </w:r>
          </w:p>
        </w:tc>
      </w:tr>
      <w:tr w:rsidTr="00E30BAE" w:rsidR="00F91943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BC6C67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E30BAE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E30BAE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Iznos priznate tražbine bruto (kn)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Dujmović Mate OIB:91945335992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Dr.Jurja Dobrile 26,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43.715,73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54.296,88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43.715,73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54.296,88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Dušek Krešimir OIB:59058396026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Gjure Szaba 2,Zagreb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45.105,98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58.666,29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45.105,98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58.666,29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Džapo Ivan OIB:92710810015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Požarinje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226,79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287,45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226,79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287,45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Đaković Ivanka OIB:51739131886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8,D.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57.576,20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71.670,27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57.576,20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71.670,27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Đitko Zvonko OIB:89911383242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Daruvarska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76.660,48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98.755,26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76.660,48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98.755,26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Đukanović Gordana OIB:67824348190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1. Kozari Put, Odvojak 13, Broj 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27.192,50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34.352,90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27.192,50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34.352,90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Đurić Boris OIB:38979615255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Gobmoševa 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481,00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838,80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481,00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838,80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Erceg Milan OIB:97299112690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64,D.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147.425,95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210.084,87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147.425,95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210.084,87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Erceg Sanja OIB:06616289328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64,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18.584,59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22.041,60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18.584,59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22.041,60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Ergotić Monika OIB:84842231940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Branka Perice Ulica 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38.260,75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53.317,90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38.260,75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53.317,90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Eskeričić Josip OIB:58646480991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Beravci 108, V.Kopanica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53.220,51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65.226,57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53.220,51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65.226,57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Facković Natalija OIB:88488932696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Vugrovec Donji,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25.635,12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35.477,70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25.635,12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35.477,70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Fadljević Josip OIB:89530214996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112, Dugo Selo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9.386,92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11.702,78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9.386,92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11.702,78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Filaković Ružica OIB:08080210703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Gupca 13, Kešinci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130.801,31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182.599,08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130.801,31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182.599,08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Franić Božica OIB:77910978844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 Hebranga 8/19,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9.113,16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11.328,88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9.113,16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11.328,88</w:t>
            </w:r>
          </w:p>
        </w:tc>
      </w:tr>
      <w:tr w:rsidTr="00FA415A" w:rsidR="00F91943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BC6C67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155880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Furić Zvonko OIB:23669385084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Prvi Jakuševečki odvojak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5.476,86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6.846,08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5.476,86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6.846,08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Gavran Željko OIB:71440158589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99,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26.138,79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31.823,18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26.138,79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31.823,18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Gelo Niko OIB:72259737485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Petra Svačića 16,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10.507,60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15.571,35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10.507,60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15.571,35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Glavaš Vinko OIB:56533068219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Karlovačka 32,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61.265,23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75.144,92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61.265,23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75.144,92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Gostrec Josip OIB:29449806824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Glavna Ulica 59 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23.546,74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29.416,75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23.546,74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29.416,75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Grbeša Darko OIB:60874423135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F.Račkog 9,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44.573,04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56.191,51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44.573,04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56.191,51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Grbović Gordan OIB:99362343867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86.400,89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116.558,76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86.400,89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116.558,76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Grbović Martina OIB:69901118118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78.656,98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104.314,24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78.656,98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104.314,24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Grigić Antun OIB:88208968066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Junija Palmotića 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35.272,97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45.588,33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35.272,97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45.588,33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Grubešić Boško OIB:37499160306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Kralja Tomislava 16, Gašinci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69.332,15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86.854,28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69.332,15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86.854,28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Habuš Dubravko OIB:16578563006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Meksička 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76.672,69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99.522,08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76.672,69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99.522,08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Hasanagić Raza OIB:30330327899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27, Donji Andrijevci 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50.893,17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62.971,89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50.893,17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62.971,89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Hercigonja Josip OIB:78797139657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Milana Rešetara 19,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2.491,76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2.924,80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2.491,76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2.924,80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Hering Branimir OIB:31759700673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Selska cesta 123,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2.593,03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4.521,86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2.593,03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4.521,86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Hidić Tihomir OIB:42835815813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Petruševac 1 Odvojak  4 25A,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96.251,12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123.950,05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96.251,12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123.950,05</w:t>
            </w:r>
          </w:p>
        </w:tc>
      </w:tr>
      <w:tr w:rsidTr="00FA415A" w:rsidR="00F91943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Horvatić Branka OIB:40588807479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Jesenovec Jesenovečka Cesta 38, 10363 Belovar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51.750,01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6.846,08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51.750,01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6.846,08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Ana OIB:29079838015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Cvijića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25.976,04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31.823,18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25.976,04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31.823,18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Marin OIB:72286166111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Cviijića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91.951,90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15.571,35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91.951,90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15.571,35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Marko OIB:91455910559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Put Morovice 14, Lukoran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1.851,27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75.144,92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1.851,27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75.144,92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Hrženjak Ankica OIB:97654376779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Sopnička 43,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5.318,41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29.416,75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5.318,41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29.416,75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Hrženjak Zdravko OIB:08702588022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Jertovec 1a, Konjščina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3.734,21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56.191,51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3.734,21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56.191,51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Husnjak Siniša OIB:93027426753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Valunske Ploče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73.424,95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116.558,76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73.424,95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116.558,76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Ilić Stjepan OIB:69751277119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 J. Dobrile 8,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223,42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104.314,24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223,42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104.314,24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Ištuk Tomislav OIB:00769324733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A.Šenoe 70,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58.089,48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45.588,33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58.089,48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45.588,33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Ivanković Luka OIB:71991167063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Malinska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1.685,74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86.854,28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1.685,74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86.854,28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Ivanović Katarina OIB:08732288752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P.Preradovića 95,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59.108,25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99.522,08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59.108,25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99.522,08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Jakšić Branko OIB:33926885249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Ogrizekova 14,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5.865,03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62.971,89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5.865,03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62.971,89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Jelinčić Tomislav OIB:90928183232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Orešje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27.182,32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2.924,80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27.182,32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2.924,80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Jević Saša OIB:10424578401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Petra Preradovića 37,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52.095,05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4.521,86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52.095,05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4.521,86</w:t>
            </w:r>
          </w:p>
        </w:tc>
      </w:tr>
      <w:tr w:rsidTr="00DF7BA3" w:rsidR="00F91943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BC6C67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Jonjić Sanja OIB:62039611015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Ferenščica 68,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155880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24.267,73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123.950,05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91943" w:rsidP="00FA415A" w:rsidR="00F91943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24.267,73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91943" w:rsidP="00DF7BA3" w:rsidR="00F91943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123.950,05</w:t>
            </w:r>
          </w:p>
        </w:tc>
      </w:tr>
      <w:tr w:rsidTr="00FA415A" w:rsidR="00F91943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155880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1943" w:rsidP="00FA415A" w:rsidR="00F91943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Josić Mato OIB:42734386615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Školska 31, Bestovje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52.030,07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66.525,91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52.030,07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66.525,91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Jovičić Jasna OIB:32224886540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Mandaličina 21,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20.924,31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29.960,81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20.924,31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29.960,81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Jukić Melita OIB:94462404771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Poljska 57,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93.669,84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114.607,32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93.669,84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114.607,32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Jularić Goran OIB:09343942345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Vankina 31,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33.619,52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40.498,57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33.619,52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40.498,57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Jurić Dragan OIB:49239203222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60,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23.520,10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30.030,97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23.520,10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30.030,97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Jus Stjepan OIB:61817206586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Trnjanski nasip 5, 26,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12.181,22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15.291,45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12.181,22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15.291,45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Kaliman Gordan OIB:62415168614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Orahovac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73.037,53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98.442,52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73.037,53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98.442,52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Kamenicki Stjepan OIB:54599059454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Hrvatskih branitelja 23,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8.919,79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11.658,97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8.919,79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11.658,97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Katalinić Željko OIB:39417830328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Resnik 23,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12.605,91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16.112,05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12.605,91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16.112,05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Katičić Antonio OIB:06032412542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Vranička ulica 3a,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122,13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122,13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Kauf Zvonimir OIB:97341279296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Unijska 12,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55.419,77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72.032,40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55.419,77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72.032,40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Kaurin Leopold OIB:86262679565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J. Kozarca 14,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25.863,86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30.612,84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25.863,86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30.612,84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Kavran Željko OIB:97353137196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Netretička 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2.051,52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2.563,57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2.051,52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2.563,57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Kirhmajer Romano OIB:67308447909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Ljudevita Gaja 11,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10.633,11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13.420,70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10.633,11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13.420,70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Knežević Davor OIB:30582408160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28,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20.547,66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25.961,53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20.547,66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25.961,53</w:t>
            </w:r>
          </w:p>
        </w:tc>
      </w:tr>
      <w:tr w:rsidTr="00FA415A" w:rsidR="00E93D89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155880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Knežević Marica OIB:35870164545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Rušćica 99,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11.120,83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11.935,64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11.120,83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11.935,64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Komljenović Ivica OIB:19965503432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II Struge 23,Zagreb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25.622,11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33.127,64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25.622,11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33.127,64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Kosalec Klaudio OIB:70826808328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2. Ferenšćica 3, Odvojak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41.187,22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54.950,40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41.187,22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54.950,40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Kovačević Zumra OIB:21515653593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Radničko Naselje 14,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39.006,41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48.224,74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39.006,41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48.224,74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Kozić Ivo OIB:65114159767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Štafanovečka 23,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12.884,66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14.546,58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12.884,66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14.546,58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Kožarević Nada OIB:04544504113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B.Radića 15, Čajkovci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56.769,33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70.018,96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56.769,33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70.018,96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Krenek Gordana OIB:83434204069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Slavonija Ii. 1/4,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103.422,60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141.116,36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103.422,60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141.116,36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Krišto Ivan OIB:71872496303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Delnička 17,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112.621,00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156.309,61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112.621,00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156.309,61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Krivan Siniša OIB:13107746150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G. Marinkovac 50, VRBOVEC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17.977,03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22.100,19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17.977,03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22.100,19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Krnjić Nikola OIB:93375065396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Borongajski Lug 20,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74.463,62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96.846,87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74.463,62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96.846,87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Lipovac Mile OIB:61920519378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Okučani Fra Luke Ibrišimovića 2 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72.434,82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89.695,02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72.434,82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89.695,02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Lončarić Zlatko OIB:97457057710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Kovačića 2. ,Velika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56.541,49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69.586,75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56.541,49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69.586,75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Lukiški Božidar OIB:93848066551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Petruševac I 69B,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37.361,61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47.751,40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37.361,61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47.751,40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Lulić Mirjana OIB:56325952202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Strumička 15,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6.274,35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6.274,35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6.274,35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6.274,35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Ljubanović Mihalić Filip OIB:61810092293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Jagnedje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13.588,15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18.231,63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13.588,15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18.231,63</w:t>
            </w:r>
          </w:p>
        </w:tc>
      </w:tr>
      <w:tr w:rsidTr="00FA415A" w:rsidR="00E93D89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155880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Ljubičić Matteo OIB:98589727255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S, Radića 141, Banova Jaruga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31.228,76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39.210,85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31.228,76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39.210,85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Majdančić Šimun OIB:54496533975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 Hebranga 5 D,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63.144,51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78.248,67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63.144,51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78.248,67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Major Mijo OIB:23946573055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Trg K. Tomislava 10,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17.811,86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23.223,31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17.811,86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23.223,31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Mandarić Ivan OIB:21711641024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Žeževićka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54.449,00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67.321,96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54.449,00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67.321,96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Marijan Ivo OIB:71017969510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Kanalski Put 1 Odv 1 19,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96.719,59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131.102,02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96.719,59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131.102,02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Marjanović Ivica OIB:78467010422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Čerinina Ulica 13,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222.323,97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339.322,35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222.323,97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339.322,35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Matasović Mato OIB:53116228733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48, Gundinci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60.583,00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74.290,07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60.583,00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74.290,07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Matić Marija OIB:78680904870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 Račkog 4,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27.407,65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32.519,00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27.407,65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32.519,00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Matošić Anđelka OIB:28951662812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Dalmatinska 20 A, Staro Topolje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58.852,05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73.034,57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58.852,05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73.034,57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Matuško Karmen OIB:29747700240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P. Krešimira Iv, Br. 6,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51.798,32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62.599,20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51.798,32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62.599,20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Medić Saša OIB:06799705435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Veliko Vukovje 127, Veliko Vukovje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791,59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946,34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791,59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946,34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Mičić Damir OIB:22575299327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Tratinska 62,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86.325,55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111.037,41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86.325,55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111.037,41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Mihajlovski Žarko OIB:33946830370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Meštrovićev Trg 10,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70.049,71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85.540,59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70.049,71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85.540,59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Iva OIB:98123458097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J.Jelačića 79, Čakovec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173.770,57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243.880,50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173.770,57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243.880,50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Marija OIB:30831552019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64.176,18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81.645,64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64.176,18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81.645,64</w:t>
            </w:r>
          </w:p>
        </w:tc>
      </w:tr>
      <w:tr w:rsidTr="00FA415A" w:rsidR="00E93D89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Br prijave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155880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Marijan OIB:39381420416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44.670,55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55.347,35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44.670,55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55.347,35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Marinko OIB:57215562399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114.316,00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157.321,21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114.316,00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157.321,21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Miletić Mario OIB:78977131161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Batušića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263,33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334,13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263,33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334,13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Milić Marijan OIB:78977131161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Oporovečka 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49.182,90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58.438,23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49.182,90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58.438,23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Milišić Ana OIB:67657465538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Av.Dubrava 252,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89.775,39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120.507,77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89.775,39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120.507,77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Milišić Ivan OIB:62482507460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Kolara 29,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49.246,41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59.022,33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49.246,41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59.022,33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Mižurić Jasna OIB:15753055715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St. Perkovci, Đakovačka 37,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21.578,60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26.820,81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21.578,60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26.820,81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Mokosek Sandra OIB:01376812869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Dr.J.Dobrile 24,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44.317,41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55.800,09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44.317,41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55.800,09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Mošnička Josip OIB:61896997649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S. Radića 80, Kutina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11.614,07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14.817,80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11.614,07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14.817,80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Mrazić Aleksa OIB:73329812748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37/I,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53.233,56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65.269,58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53.233,56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65.269,58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Nočajević Karlo OIB:25741689478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Vojkovička 27,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7.033,87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7.438,47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7.033,87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7.438,47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Omerović Nasir OIB:84641001253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Kozari Put 13 Odv 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53.530,05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66.706,22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53.530,05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66.706,22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Omrčen Vinko OIB:34285945623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10 Ravnice 15.,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78.131,48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99.713,61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78.131,48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99.713,61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Oreški Igor OIB:26769853303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Žitnjak, Bogdani odvojak 3 br.6,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6.767,10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11.800,87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6.767,10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11.800,87</w:t>
            </w:r>
          </w:p>
        </w:tc>
      </w:tr>
      <w:tr w:rsidTr="00E55362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27965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Orlić Antonio OIB:40826607632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M.Držića 18, Novska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41.630,78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52.655,44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41.630,78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91943" w:rsidR="00E93D89" w:rsidRPr="00953F7B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F91943">
              <w:rPr>
                <w:rFonts w:cs="Arial" w:hAnsi="Arial" w:ascii="Arial"/>
                <w:sz w:val="16"/>
                <w:szCs w:val="16"/>
              </w:rPr>
              <w:t>52.655,44</w:t>
            </w:r>
          </w:p>
        </w:tc>
      </w:tr>
      <w:tr w:rsidTr="00FA415A" w:rsidR="00E93D89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155880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Ozimec Darko OIB:51103890265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Donja batina 246, Konjščina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5.988,35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10.170,42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5.988,35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10.170,42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Pavić Frano OIB:58850319139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A.Hebranga 7/4,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108.156,84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144.078,39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108.156,84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144.078,39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Pavić Mladen OIB:42638724826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Sv.Mateja 25,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70.253,54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92.281,68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70.253,54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92.281,68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Pazman Jadranka OIB:59937739032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Kneginečka 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72.767,08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95.502,61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72.767,08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95.502,61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Petričević Josip OIB:47734444344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Divoševci 127, Velika Kopanica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19.303,08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23.987,31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19.303,08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23.987,31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Petrović Slavko OIB:82888790318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Trnjani 60, Garčin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21.784,12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27.084,27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21.784,12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27.084,27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Petrović Zdravka OIB:72587199785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16,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52.471,38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64.875,19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52.471,38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64.875,19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Pinjuh Željko OIB:53676840562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Domjanićeva13,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29.392,46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34.786,52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29.392,46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34.786,52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Polučki Zdravko OIB:53166615519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Zvekovac 55,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17.093,75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20.687,85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17.093,75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20.687,85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Pranjić Ivana OIB:63731447065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Jaruge 12, Crno Selo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54.606,94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66.533,86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54.606,94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66.533,86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Prokl Ivan OIB:56724518290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Deanovića 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21.289,63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30.973,86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21.289,63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30.973,86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Pukljak Ivana OIB:00234041247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Vladimira Varičaka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32.871,65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44.093,14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32.871,65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44.093,14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Radman Franjo OIB:35594588214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44 A,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65.683,67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79.206,52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65.683,67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79.206,52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Radman Marin OIB:84921419219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44a,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23.198,46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29.757,64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23.198,46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29.757,64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Radoš Ivan OIB:72954598332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I. Ferenšćica 49,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13.854,85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20.337,43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13.854,85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20.337,43</w:t>
            </w:r>
          </w:p>
        </w:tc>
      </w:tr>
      <w:tr w:rsidTr="00FA415A" w:rsidR="00E93D89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155880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Ratković Andrea OIB:76611491899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20.648,40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26.093,33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20.648,40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26.093,33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Rihtar Robert OIB:54712868652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Prigornički Odvojak 12,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62.455,67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77.873,01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62.455,67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77.873,01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Sertić Marija OIB:97978407523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8.513,07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8.647,48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8.513,07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8.647,48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Sivac Mladen OIB:68418334841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1,Dugoselski Črnec, Dugo Selo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11.090,23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11.349,51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11.090,23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11.349,51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Skorupski Antun OIB:02530155139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Gupca 19,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57.797,63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72.568,65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57.797,63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72.568,65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Slunjski Daniel OIB:22757558600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Lhotkina 29,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54.317,58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66.692,19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54.317,58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66.692,19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Somođi Marko OIB:57897971873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Mostarska Ulica 15, Soblinec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68.581,19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89.577,37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68.581,19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89.577,37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Sovina Kristijan OIB:30371097025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Mala kopanica 51, Velika Kopanica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4.211,51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4.920,36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4.211,51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4.920,36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Stipić Igor OIB:34414175220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Podvežička 16,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340,17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431,16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340,17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431,16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Andrija OIB:57180556636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Glavna 10, Đurđanci Stari Mikanovci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44.159,60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53.899,28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44.159,60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53.899,28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Josip OIB:77596836485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B. Radić 75 ,Donji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37.568,49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50.301,48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37.568,49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50.301,48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Marija OIB:82185397400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Radić 75,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72.826,67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92.248,53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72.826,67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92.248,53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Studen Bogdan OIB:04972748011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Miljackina 44 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78.119,65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99.044,90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78.119,65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99.044,90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Sukalić Zvonko OIB:01237466620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Lekenik Dzžica 24, Sisak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14.674,52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16.469,03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14.674,52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16.469,03</w:t>
            </w:r>
          </w:p>
        </w:tc>
      </w:tr>
      <w:tr w:rsidTr="00383674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Svjetlić Marcel OIB:17166950031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Levanjska Varoš 142, Levanjska Varoš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47.670,68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62.843,51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47.670,68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383674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62.843,51</w:t>
            </w:r>
          </w:p>
        </w:tc>
      </w:tr>
      <w:tr w:rsidTr="00FA415A" w:rsidR="00E93D89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155880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Šerić Ivan OIB:41554211561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72,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26.699,20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32.644,42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26.699,20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32.644,42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Šiftar Kuhar Melita OIB:74399135172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Rajski Kut 21, Ivanić-Grad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43.851,40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55.300,46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43.851,40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55.300,46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Šimić Hrvoje OIB:34556904262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Lj.Gaja 24,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97.324,97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138.491,47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97.324,97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138.491,47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Šimić Katarina OIB:44018339339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Sajamska 16,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55.297,05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67.696,76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55.297,05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67.696,76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Škrnjug Mladen OIB:83705967914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Grge Novaka 14,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71.784,97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90.929,91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71.784,97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90.929,91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Šulc Lončarević Tomislav OIB:74878161849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Cvjetna Cesta 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89.266,72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113.903,18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89.266,72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113.903,18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Švedić Marija OIB:90153042254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Kralja Tomislava 94, Garčin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48.733,13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59.637,21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48.733,13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59.637,21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Tabak Vlado OIB:44134433977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Iločka 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63.517,65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85.059,09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63.517,65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85.059,09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Težak Tajana OIB:74958795101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Hallerova Aleja 1, Varaždin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35.458,45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44.705,29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35.458,45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44.705,29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Tisanić Slavko OIB:77625435543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Begovačka 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14.251,01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15.946,71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14.251,01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15.946,71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Tolić Mara OIB:83834739682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Resnik 160,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36.861,39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44.910,21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36.861,39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44.910,21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Tolić Zlatko OIB:25479409184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M.Gupca 149,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49.455,34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61.108,25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49.455,34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61.108,25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Topolovec Martina OIB:92643641788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Hrašćina 2, Hrašćina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7.297,43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9.083,70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7.297,43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9.083,70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Treščec Nenad OIB:05039942543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Budvanska 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24.635,15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32.801,11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24.635,15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32.801,11</w:t>
            </w:r>
          </w:p>
        </w:tc>
      </w:tr>
      <w:tr w:rsidTr="00E55362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Tunuković Zdravko OIB:26922207246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Jelačića 203,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61.736,68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75.780,88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61.736,68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546A26" w:rsidR="00E93D89" w:rsidRPr="00953F7B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6C7898">
              <w:rPr>
                <w:rFonts w:cs="Arial" w:hAnsi="Arial" w:ascii="Arial"/>
                <w:sz w:val="16"/>
                <w:szCs w:val="16"/>
              </w:rPr>
              <w:t>75.780,88</w:t>
            </w:r>
          </w:p>
        </w:tc>
      </w:tr>
      <w:tr w:rsidTr="00FA415A" w:rsidR="00E93D89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155880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3D89" w:rsidP="00FA415A" w:rsidR="00E93D89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Udovčić Igor OIB:67432623074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Meštrovića 19,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54.562,49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65.288,77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54.562,49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65.288,77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Vidas Zvonimir OIB:94808753002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Barutanski jarak 146,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32.813,68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42.573,33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32.813,68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42.573,33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Vrbanec Miroslav OIB:13271869858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Dragutina Krapeca 14,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23.148,38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30.041,74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23.148,38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30.041,74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Vrhovec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 xml:space="preserve"> Dominik OIB:85537756612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Sveti duh 39,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1.648,90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2.061,57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1.648,90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2.061,57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 Ivan OIB:59973671998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Kosorova 13,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10.245,12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11.915,18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10.245,12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11.915,18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Vukosavljević Todor OIB:68338641946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A. Cesarca 6,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18.502,78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23.443,16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18.502,78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23.443,16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Vuković Silvija OIB:33748481456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Sedlo 16,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105.060,44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145.295,84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105.060,44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145.295,84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Zagorec Irena OIB:29592579287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Okuje 75,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27.643,02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33.849,92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27.643,02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33.849,92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Zorić Željko OIB:72177449905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Dolenska 16 A, Donja Lomnica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105.419,04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146.710,50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105.419,04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146.710,50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Živko Štefica OIB:96447429054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Batušićeva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67.577,30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85.482,22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67.577,30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85.482,22</w:t>
            </w:r>
          </w:p>
        </w:tc>
      </w:tr>
      <w:tr w:rsidTr="00DF7BA3" w:rsidR="00E93D89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BC6C67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Župetić Željko OIB:64461576834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Kolara 11A,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155880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47.868,80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59.250,98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93D89" w:rsidP="00FA415A" w:rsidR="00E93D89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47.868,80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93D89" w:rsidP="00DF7BA3" w:rsidR="00E93D89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59.250,98</w:t>
            </w:r>
          </w:p>
        </w:tc>
      </w:tr>
    </w:tbl>
    <w:p w:rsidRDefault="00D96083" w:rsidP="005E7CC9" w:rsidR="005E7CC9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</w:p>
    <w:p w:rsidRDefault="008C1C00" w:rsidP="005E7CC9" w:rsidR="008C1C00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8C1C00" w:rsidP="005E7CC9" w:rsidR="008C1C00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8C1C00" w:rsidP="005E7CC9" w:rsidR="008C1C00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E30BAE" w:rsidP="005E7CC9" w:rsidR="00E30BAE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E30BAE" w:rsidP="005E7CC9" w:rsidR="00E30BAE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E30BAE" w:rsidP="005E7CC9" w:rsidR="00E30BAE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EF6F0D" w:rsidP="00875FAF" w:rsidR="00EF6F0D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884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811"/>
        <w:gridCol w:w="2268"/>
        <w:gridCol w:w="1417"/>
        <w:gridCol w:w="2411"/>
        <w:gridCol w:w="1559"/>
        <w:gridCol w:w="1417"/>
        <w:gridCol w:w="1559"/>
        <w:gridCol w:w="1418"/>
        <w:gridCol w:w="1417"/>
      </w:tblGrid>
      <w:tr w:rsidTr="008C1C00" w:rsidR="004A1215" w:rsidRPr="00CC571D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4A1215" w:rsidP="00B91D65" w:rsidR="004A1215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A1215" w:rsidP="00B91D65" w:rsidR="004A1215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F57BBE" w:rsidR="004A1215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CC571D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CC571D">
              <w:rPr>
                <w:rFonts w:cs="Arial" w:hAnsi="Arial" w:ascii="Arial"/>
                <w:sz w:val="16"/>
                <w:szCs w:val="16"/>
              </w:rPr>
              <w:t xml:space="preserve">neto </w:t>
            </w:r>
          </w:p>
          <w:p w:rsidRDefault="004A1215" w:rsidP="00F57BBE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4A121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Iznos </w:t>
            </w:r>
            <w:r w:rsidR="00F31735"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priznate tražbine bruto</w:t>
            </w: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</w:t>
            </w:r>
          </w:p>
          <w:p w:rsidRDefault="004A1215" w:rsidP="004A121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4A121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CC571D">
              <w:rPr>
                <w:rFonts w:cs="Arial" w:eastAsia="Times New Roman" w:hAnsi="Arial" w:ascii="Arial"/>
                <w:sz w:val="16"/>
                <w:szCs w:val="16"/>
              </w:rPr>
              <w:t xml:space="preserve">osporene tražbine </w:t>
            </w:r>
            <w:r w:rsidRPr="00CC571D">
              <w:rPr>
                <w:rFonts w:cs="Arial" w:hAnsi="Arial" w:ascii="Arial"/>
                <w:sz w:val="16"/>
                <w:szCs w:val="16"/>
              </w:rPr>
              <w:t>kn)</w:t>
            </w:r>
          </w:p>
        </w:tc>
      </w:tr>
      <w:tr w:rsidTr="008C1C00" w:rsidR="004A1215" w:rsidRPr="00CC571D">
        <w:trPr>
          <w:trHeight w:val="119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  <w:r w:rsidR="004A1215" w:rsidRPr="00CC571D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14</w:t>
            </w: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0015D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ROBERT BULAT</w:t>
            </w:r>
          </w:p>
          <w:p w:rsidRDefault="004A1215" w:rsidP="0000015D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OIB:38647978367</w:t>
            </w:r>
          </w:p>
          <w:p w:rsidRDefault="004A1215" w:rsidP="0000015D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zastupa odvjetnik Ivica Ćutuk iz Zagreba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0015D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Zagreb, Balokovićeva  69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CD482E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b/>
                <w:sz w:val="18"/>
                <w:szCs w:val="18"/>
              </w:rPr>
              <w:t>Povreda na radu,</w:t>
            </w:r>
            <w:r w:rsidRPr="00CC571D">
              <w:rPr>
                <w:rFonts w:cs="Arial" w:hAnsi="Arial" w:ascii="Arial"/>
                <w:sz w:val="18"/>
                <w:szCs w:val="18"/>
              </w:rPr>
              <w:t xml:space="preserve"> Zapisnik o inspekcijskom nadzoru od dana 7.2.2017. ; dokumentacija o provedenom liječenju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CD482E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214.000,00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214.000,00</w:t>
            </w:r>
          </w:p>
        </w:tc>
      </w:tr>
      <w:tr w:rsidTr="008C1C00" w:rsidR="004A1215" w:rsidRPr="00CC571D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  <w:r w:rsidR="004A1215" w:rsidRPr="00CC571D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49</w:t>
            </w: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4A1215" w:rsidP="00D3344B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D3344B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Porezi, doprinosi druga javna davanja JOPPD obrasci, ID obrasci</w:t>
            </w:r>
          </w:p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D510C" w:rsidP="002A4AD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31.491.788,02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6DF1" w:rsidP="00AD4E26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29.089.659,72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6DF1" w:rsidP="00BF5DDF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2.402.128,30</w:t>
            </w:r>
            <w:r w:rsidR="00147708" w:rsidRPr="00CC571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   </w:t>
            </w:r>
          </w:p>
        </w:tc>
      </w:tr>
      <w:tr w:rsidTr="008C1C00" w:rsidR="004A1215" w:rsidRPr="00CC571D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  <w:r w:rsidR="004A1215" w:rsidRPr="00CC571D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122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 xml:space="preserve">Nikola Žalac </w:t>
            </w:r>
          </w:p>
          <w:p w:rsidRDefault="004A1215" w:rsidP="00AD4E26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OIB:43402216869</w:t>
            </w:r>
          </w:p>
          <w:p w:rsidRDefault="004A1215" w:rsidP="00AD4E26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 xml:space="preserve">Zastupa odvjetnik I.Žalac iz Slavonskog Broda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Zagreb, Botićev  trg 2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7D4DF9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-neisplaćene plaće, rješenje Općinskog građanskog suda u Zagrebu broj Pr-1234/06  od 17.12.2008. ; presuda Županijskog suda u Osijeku broj Gž-4529/2013 od 9.10.2014.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376.470,99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376.470,99</w:t>
            </w:r>
          </w:p>
        </w:tc>
      </w:tr>
      <w:tr w:rsidTr="008C1C00" w:rsidR="004A1215" w:rsidRPr="00CC571D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4A1215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204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SLAVICA RANOGAJEC, </w:t>
            </w:r>
          </w:p>
          <w:p w:rsidRDefault="004A1215" w:rsidP="00FA415A" w:rsidR="004A1215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 63870864486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Zagrebačka 49, Donji Andrijevci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4A1215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-neisplaćene plaće, Presuda Općinskog suda u Slavonskom Brodu P-323/13 od dana15.siječnja 2014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17.019,21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CD482E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35.357,53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17.019,21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31735" w:rsidP="00FA415A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35.357,53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8C1C00" w:rsidR="00946132" w:rsidRPr="00CC571D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946132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205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0B2267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125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ĐURO ŠĆRBAK </w:t>
            </w:r>
          </w:p>
          <w:p w:rsidRDefault="00946132" w:rsidP="00FA415A" w:rsidR="00946132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 44009083503</w:t>
            </w:r>
          </w:p>
          <w:p w:rsidRDefault="00946132" w:rsidP="00FA415A" w:rsidR="00946132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Jagodno 71A, Novo Čiće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-Neisplaćene plaće- Presuda br Pr-3787/00Općinski sud u Zagrebu i Presuda br Gžr-765/14-2 od 20.05.2014</w:t>
            </w:r>
          </w:p>
          <w:p w:rsidRDefault="00CC571D" w:rsidP="00FA415A" w:rsidR="00CC571D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915.342,53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CD482E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946132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915.342,53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46132" w:rsidP="00CD482E" w:rsidR="00946132" w:rsidRPr="00CC571D">
            <w:pPr>
              <w:pStyle w:val="Bezproreda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8C1C00" w:rsidR="00564C1D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564C1D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</w:t>
            </w:r>
            <w:r w:rsidR="00F260C1" w:rsidRPr="000B2267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B91D65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FA415A" w:rsidR="00564C1D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ĐURO ŠĆRBAK </w:t>
            </w:r>
          </w:p>
          <w:p w:rsidRDefault="00564C1D" w:rsidP="00FA415A" w:rsidR="00564C1D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44009083503</w:t>
            </w:r>
          </w:p>
          <w:p w:rsidRDefault="00564C1D" w:rsidP="00FA415A" w:rsidR="00564C1D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FA415A" w:rsidR="00564C1D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Jagodno 71A, Novo Čiće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FA415A" w:rsidR="00564C1D" w:rsidRPr="005A55B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A55B7">
              <w:rPr>
                <w:rFonts w:cs="Arial" w:hAnsi="Arial" w:ascii="Arial"/>
                <w:sz w:val="18"/>
                <w:szCs w:val="18"/>
              </w:rPr>
              <w:t>-Neisplaćene plaće- Presuda br Pr-2349/16 Općinski radni sud u Zagrebu od24.05.2017.</w:t>
            </w:r>
          </w:p>
          <w:p w:rsidRDefault="00D13FD7" w:rsidP="00E32F6F" w:rsidR="005A55B7" w:rsidRPr="005A55B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A55B7">
              <w:rPr>
                <w:rFonts w:cs="Arial" w:hAnsi="Arial" w:ascii="Arial"/>
                <w:sz w:val="18"/>
                <w:szCs w:val="18"/>
              </w:rPr>
              <w:t>(glavnica</w:t>
            </w:r>
            <w:r w:rsidR="00E32F6F" w:rsidRPr="005A55B7">
              <w:rPr>
                <w:rFonts w:cs="Arial" w:hAnsi="Arial" w:ascii="Arial"/>
                <w:sz w:val="18"/>
                <w:szCs w:val="18"/>
              </w:rPr>
              <w:t xml:space="preserve"> 159.001,29 kn+zzk</w:t>
            </w:r>
            <w:r w:rsidR="00564C1D" w:rsidRPr="005A55B7">
              <w:rPr>
                <w:rFonts w:cs="Arial" w:hAnsi="Arial" w:ascii="Arial"/>
                <w:sz w:val="18"/>
                <w:szCs w:val="18"/>
              </w:rPr>
              <w:t>)</w:t>
            </w:r>
          </w:p>
          <w:p w:rsidRDefault="005A55B7" w:rsidP="00E32F6F" w:rsidR="005A55B7" w:rsidRPr="005A55B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5E6C06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304.874,61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CD482E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564C1D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304.874,61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64C1D" w:rsidP="00CD482E" w:rsidR="00564C1D" w:rsidRPr="000B2267">
            <w:pPr>
              <w:pStyle w:val="Bezproreda"/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8C1C00" w:rsidR="008C1C00" w:rsidRPr="00CC571D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8C1C00" w:rsidP="004C2822" w:rsidR="008C1C00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8C1C00" w:rsidP="004C2822" w:rsidR="008C1C00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1C00" w:rsidP="004C2822" w:rsidR="008C1C00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CC571D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CC571D">
              <w:rPr>
                <w:rFonts w:cs="Arial" w:hAnsi="Arial" w:ascii="Arial"/>
                <w:sz w:val="16"/>
                <w:szCs w:val="16"/>
              </w:rPr>
              <w:t xml:space="preserve">neto </w:t>
            </w:r>
          </w:p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Iznos </w:t>
            </w: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priznate tražbine bruto </w:t>
            </w:r>
          </w:p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4C2822" w:rsidR="008C1C00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CC571D">
              <w:rPr>
                <w:rFonts w:cs="Arial" w:eastAsia="Times New Roman" w:hAnsi="Arial" w:ascii="Arial"/>
                <w:sz w:val="16"/>
                <w:szCs w:val="16"/>
              </w:rPr>
              <w:t xml:space="preserve">osporene tražbine </w:t>
            </w:r>
            <w:r w:rsidRPr="00CC571D">
              <w:rPr>
                <w:rFonts w:cs="Arial" w:hAnsi="Arial" w:ascii="Arial"/>
                <w:sz w:val="16"/>
                <w:szCs w:val="16"/>
              </w:rPr>
              <w:t>kn)</w:t>
            </w:r>
          </w:p>
        </w:tc>
      </w:tr>
      <w:tr w:rsidTr="008C1C00" w:rsidR="00A926A0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8C1C00" w:rsidR="00A926A0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207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B91D65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FA415A" w:rsidR="00A926A0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IVO ĐAKOVIĆ, </w:t>
            </w:r>
          </w:p>
          <w:p w:rsidRDefault="00A926A0" w:rsidP="00FA415A" w:rsidR="00A926A0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50363007143</w:t>
            </w:r>
          </w:p>
          <w:p w:rsidRDefault="00A926A0" w:rsidP="00FA415A" w:rsidR="00A926A0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Zastupa odvjetnik Zvonimir Jurić iz Đakova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FA415A" w:rsidR="00A926A0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Braće Radić 58, Vrhovine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E32F6F" w:rsidR="00A926A0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Neisplaćene plaće i parnični trošak</w:t>
            </w:r>
            <w:r w:rsidR="00E32F6F">
              <w:rPr>
                <w:rFonts w:cs="Arial" w:hAnsi="Arial" w:ascii="Arial"/>
                <w:sz w:val="16"/>
                <w:szCs w:val="16"/>
              </w:rPr>
              <w:t>;</w:t>
            </w:r>
            <w:r w:rsidRPr="000B2267">
              <w:rPr>
                <w:rFonts w:cs="Arial" w:hAnsi="Arial" w:ascii="Arial"/>
                <w:sz w:val="16"/>
                <w:szCs w:val="16"/>
              </w:rPr>
              <w:t>Presuda Općinskog suda u Slavonskom brodu br. P-391/14 od 03.07.2014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5E6C06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CD482E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46.915,14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CD482E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CD482E" w:rsidR="00A926A0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46.915,14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A926A0" w:rsidP="00CD482E" w:rsidR="00A926A0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C1C00" w:rsidR="00194DA8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194DA8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</w:t>
            </w:r>
            <w:r w:rsidR="00627FC5" w:rsidRPr="000B2267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JOSIP ĐAKOVIĆ </w:t>
            </w:r>
          </w:p>
          <w:p w:rsidRDefault="00194DA8" w:rsidP="00FA415A" w:rsidR="00194DA8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18068929562 zastupa odvjetnik Zvonimir Jurić iz Đakova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A. Stepinca 64, Vrhovine, Trnjani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Neisplaćene plaće i parnični trošak Presuda Općinskog suda u Slavonskom Brodu br. P-390/14 od 23.07.2014.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5E6C06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CD482E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55.978,74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CD482E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CD482E" w:rsidR="00194DA8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55.978,74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94DA8" w:rsidP="00CD482E" w:rsidR="00194DA8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C1C00" w:rsidR="001B4235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1B4235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</w:t>
            </w:r>
            <w:r w:rsidR="00627FC5" w:rsidRPr="000B2267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 xml:space="preserve">BOŽIDAR STOJIĆ, </w:t>
            </w:r>
          </w:p>
          <w:p w:rsidRDefault="001B4235" w:rsidP="00FA415A" w:rsidR="001B42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OIB 69159749166</w:t>
            </w:r>
          </w:p>
          <w:p w:rsidRDefault="001B4235" w:rsidP="00FA415A" w:rsidR="001B42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Zastupa odvjetnik Zvonimir Jurić iz Đakova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Đakovo, Ulica A.Hebranga 52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Razlika plaće i naknada za prijeđene kilometre. Presude od Općinskog suda u Đakovu br. P-166/14 od 10.07.2014 i P-251/13 od 07.11.2014.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5E6C06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CD482E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32.748,17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CD482E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32.748,17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B4235" w:rsidP="00CD482E" w:rsidR="001B4235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C1C00" w:rsidR="00E158FB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E158FB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</w:t>
            </w:r>
            <w:r w:rsidR="00627FC5" w:rsidRPr="000B2267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 xml:space="preserve">MARIO JOSKIĆ </w:t>
            </w:r>
          </w:p>
          <w:p w:rsidRDefault="00E158FB" w:rsidP="00FA415A" w:rsidR="00E158FB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OIB 85942972309</w:t>
            </w:r>
          </w:p>
          <w:p w:rsidRDefault="00E158FB" w:rsidP="00FA415A" w:rsidR="00E158FB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Zastupan po odvjetnici Kornelija Krizmanić iz Vinkovaca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Ivankovo, Kolodvorska 10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-Ustegnute plaće neuplaćene banci, pripadajuće zatezne kamate i parnični trošak Presuda Općinskog suda u Đakovu br. P-648/12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5E6C06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CD482E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1.136,57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CD482E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CD482E" w:rsidR="00E158FB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1.136,57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158FB" w:rsidP="00CD482E" w:rsidR="00E158FB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C1C00" w:rsidR="002F3F35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C1C00" w:rsidP="00B91D65" w:rsidR="002F3F35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</w:t>
            </w:r>
            <w:r w:rsidR="00627FC5" w:rsidRPr="000B2267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IVAN JOSKIĆ</w:t>
            </w:r>
          </w:p>
          <w:p w:rsidRDefault="002F3F35" w:rsidP="00FA415A" w:rsidR="002F3F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OIB 08424359879</w:t>
            </w:r>
          </w:p>
          <w:p w:rsidRDefault="002F3F35" w:rsidP="00FA415A" w:rsidR="002F3F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Zastupan po odvjetnici Kornelija Krizmanić iz Vinkovaca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Ivankovo, Kolodvorska 100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 xml:space="preserve">-radni odnos,  trošak Presuda Općinskog suda u Đakovu br.P-632/12 , pravomoćna 22.04.2014.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5E6C06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CD482E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78.177,55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CD482E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CD482E" w:rsidR="002F3F35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78.177,55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2F3F35" w:rsidP="00CD482E" w:rsidR="002F3F35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C1C00" w:rsidR="00F54CF7" w:rsidRPr="003F0FFF">
        <w:trPr>
          <w:trHeight w:val="533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6B31F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B31F5">
              <w:rPr>
                <w:rFonts w:cs="Arial" w:hAnsi="Arial" w:ascii="Arial"/>
                <w:sz w:val="18"/>
                <w:szCs w:val="18"/>
              </w:rPr>
              <w:t>212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5C6E" w:rsidP="003F0FFF" w:rsidR="00F54CF7" w:rsidRPr="007C5C6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C5C6E">
              <w:rPr>
                <w:rFonts w:cs="Arial" w:hAnsi="Arial" w:ascii="Arial"/>
                <w:sz w:val="18"/>
                <w:szCs w:val="18"/>
              </w:rPr>
              <w:t>133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7313D" w:rsidR="00F54CF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Anka M</w:t>
            </w:r>
            <w:r w:rsidRPr="00F54CF7">
              <w:rPr>
                <w:rFonts w:cs="Arial" w:hAnsi="Arial" w:ascii="Arial"/>
                <w:sz w:val="18"/>
                <w:szCs w:val="18"/>
              </w:rPr>
              <w:t>išćević</w:t>
            </w:r>
          </w:p>
          <w:p w:rsidRDefault="00F54CF7" w:rsidP="0037313D" w:rsidR="00F54CF7" w:rsidRPr="00F54CF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OIB:27478345501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F54CF7" w:rsidR="00F54CF7" w:rsidRPr="00F54CF7">
            <w:pPr>
              <w:rPr>
                <w:rFonts w:cs="Arial" w:hAnsi="Arial" w:ascii="Arial"/>
                <w:sz w:val="18"/>
                <w:szCs w:val="18"/>
              </w:rPr>
            </w:pPr>
            <w:r w:rsidRPr="00F54CF7">
              <w:rPr>
                <w:rFonts w:cs="Arial" w:hAnsi="Arial" w:ascii="Arial"/>
                <w:sz w:val="18"/>
                <w:szCs w:val="18"/>
              </w:rPr>
              <w:t xml:space="preserve">Zagreb, Trnsko </w:t>
            </w:r>
            <w:r>
              <w:rPr>
                <w:rFonts w:cs="Arial" w:hAnsi="Arial" w:ascii="Arial"/>
                <w:sz w:val="18"/>
                <w:szCs w:val="18"/>
              </w:rPr>
              <w:t>40a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F54CF7" w:rsidR="00F54CF7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Neisplaćene plaće i parnični trošak Presuda O</w:t>
            </w:r>
            <w:r>
              <w:rPr>
                <w:rFonts w:cs="Arial" w:hAnsi="Arial" w:ascii="Arial"/>
                <w:sz w:val="16"/>
                <w:szCs w:val="16"/>
              </w:rPr>
              <w:t xml:space="preserve">pćinskog suda u Zagrebu </w:t>
            </w:r>
            <w:r w:rsidRPr="000B2267">
              <w:rPr>
                <w:rFonts w:cs="Arial" w:hAnsi="Arial" w:ascii="Arial"/>
                <w:sz w:val="16"/>
                <w:szCs w:val="16"/>
              </w:rPr>
              <w:t xml:space="preserve"> br. </w:t>
            </w:r>
            <w:r>
              <w:rPr>
                <w:rFonts w:cs="Arial" w:hAnsi="Arial" w:ascii="Arial"/>
                <w:sz w:val="16"/>
                <w:szCs w:val="16"/>
              </w:rPr>
              <w:t>16Pr-13043/2013 pravomoćno 8.3.2016.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F54CF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4CF7">
              <w:rPr>
                <w:rFonts w:cs="Arial" w:hAnsi="Arial" w:ascii="Arial"/>
                <w:sz w:val="18"/>
                <w:szCs w:val="18"/>
              </w:rPr>
              <w:t>68.019,55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F54CF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54CF7">
              <w:rPr>
                <w:rFonts w:cs="Arial" w:hAnsi="Arial" w:ascii="Arial"/>
                <w:color w:val="000000"/>
                <w:sz w:val="18"/>
                <w:szCs w:val="18"/>
              </w:rPr>
              <w:t>68.019,55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C1C00" w:rsidR="00F54CF7" w:rsidRPr="003F0FFF">
        <w:trPr>
          <w:trHeight w:val="533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7313D" w:rsidR="00F54CF7" w:rsidRPr="003F0FFF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3F0FFF">
              <w:rPr>
                <w:rFonts w:cs="Arial" w:hAnsi="Arial" w:ascii="Arial"/>
                <w:b/>
                <w:sz w:val="18"/>
                <w:szCs w:val="18"/>
              </w:rPr>
              <w:t>Ukupno I. Viši isplatni red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pojedinačne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02F12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45.007.332,60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4CF7" w:rsidP="003F0FFF" w:rsidR="00F54CF7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02F12" w:rsidP="003F0FFF" w:rsidR="00F54CF7" w:rsidRPr="003F0FF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>42.014.733,31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02F12" w:rsidP="003F0FFF" w:rsidR="00F54CF7" w:rsidRPr="003F0FF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>2.992.599,29</w:t>
            </w:r>
          </w:p>
        </w:tc>
      </w:tr>
    </w:tbl>
    <w:p w:rsidRDefault="008C1C00" w:rsidP="008C1C00" w:rsidR="008C1C00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Napomena:</w:t>
      </w:r>
    </w:p>
    <w:p w:rsidRDefault="008C1C00" w:rsidP="00BD7FB7" w:rsidR="008C1C00">
      <w:pPr>
        <w:spacing w:after="0"/>
        <w:ind w:left="6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-</w:t>
      </w:r>
      <w:r w:rsidRPr="008C1C00">
        <w:rPr>
          <w:rFonts w:cs="Arial" w:eastAsia="Times New Roman" w:hAnsi="Arial" w:ascii="Arial"/>
          <w:sz w:val="20"/>
          <w:szCs w:val="20"/>
        </w:rPr>
        <w:t>rb 1do rb 200</w:t>
      </w:r>
      <w:r>
        <w:rPr>
          <w:rFonts w:cs="Arial" w:eastAsia="Times New Roman" w:hAnsi="Arial" w:ascii="Arial"/>
          <w:sz w:val="20"/>
          <w:szCs w:val="20"/>
        </w:rPr>
        <w:t>-obračun prijave tražbina</w:t>
      </w:r>
      <w:r w:rsidR="00A7701E">
        <w:rPr>
          <w:rFonts w:cs="Arial" w:eastAsia="Times New Roman" w:hAnsi="Arial" w:ascii="Arial"/>
          <w:sz w:val="20"/>
          <w:szCs w:val="20"/>
        </w:rPr>
        <w:t xml:space="preserve"> radnika po </w:t>
      </w:r>
      <w:r w:rsidR="001E0562">
        <w:rPr>
          <w:rFonts w:cs="Arial" w:eastAsia="Times New Roman" w:hAnsi="Arial" w:ascii="Arial"/>
          <w:sz w:val="20"/>
          <w:szCs w:val="20"/>
        </w:rPr>
        <w:t xml:space="preserve">  s</w:t>
      </w:r>
      <w:r w:rsidR="00A7701E">
        <w:rPr>
          <w:rFonts w:cs="Arial" w:eastAsia="Times New Roman" w:hAnsi="Arial" w:ascii="Arial"/>
          <w:sz w:val="20"/>
          <w:szCs w:val="20"/>
        </w:rPr>
        <w:t>tečajnom upravitelju</w:t>
      </w:r>
      <w:r>
        <w:rPr>
          <w:rFonts w:cs="Arial" w:eastAsia="Times New Roman" w:hAnsi="Arial" w:ascii="Arial"/>
          <w:sz w:val="20"/>
          <w:szCs w:val="20"/>
        </w:rPr>
        <w:t xml:space="preserve"> </w:t>
      </w:r>
      <w:r w:rsidR="00A7701E">
        <w:rPr>
          <w:rFonts w:cs="Arial" w:eastAsia="Times New Roman" w:hAnsi="Arial" w:ascii="Arial"/>
          <w:sz w:val="20"/>
          <w:szCs w:val="20"/>
        </w:rPr>
        <w:t>(neto plaća, doprinos za mirovinsko, porez i prirez, naknade)</w:t>
      </w:r>
      <w:r w:rsidR="00BD7FB7">
        <w:rPr>
          <w:rFonts w:cs="Arial" w:eastAsia="Times New Roman" w:hAnsi="Arial" w:ascii="Arial"/>
          <w:sz w:val="20"/>
          <w:szCs w:val="20"/>
        </w:rPr>
        <w:t xml:space="preserve">, doprinosi na plaće priznati      su u tražbini RH Ministarstva financija,Porezna uprava u I.višem isplatnom redu. </w:t>
      </w:r>
    </w:p>
    <w:p w:rsidRDefault="005B43C7" w:rsidP="005E7CC9" w:rsidR="00224F4F">
      <w:pPr>
        <w:spacing w:after="0"/>
        <w:rPr>
          <w:rFonts w:cs="Arial" w:eastAsia="Times New Roman" w:hAnsi="Arial" w:ascii="Arial"/>
          <w:sz w:val="18"/>
          <w:szCs w:val="18"/>
        </w:rPr>
      </w:pPr>
      <w:r w:rsidRPr="004E081E">
        <w:rPr>
          <w:rFonts w:cs="Arial" w:eastAsia="Times New Roman" w:hAnsi="Arial" w:ascii="Arial"/>
          <w:sz w:val="18"/>
          <w:szCs w:val="18"/>
        </w:rPr>
        <w:t>Napomena:</w:t>
      </w:r>
      <w:r w:rsidR="005E7CC9" w:rsidRPr="004E081E">
        <w:rPr>
          <w:rFonts w:cs="Arial" w:eastAsia="Times New Roman" w:hAnsi="Arial" w:ascii="Arial"/>
          <w:sz w:val="18"/>
          <w:szCs w:val="18"/>
        </w:rPr>
        <w:t xml:space="preserve"> </w:t>
      </w:r>
      <w:r w:rsidR="005E7CC9" w:rsidRPr="004E081E">
        <w:rPr>
          <w:rFonts w:cs="Arial" w:eastAsia="Times New Roman" w:hAnsi="Arial" w:ascii="Arial"/>
          <w:b/>
          <w:sz w:val="18"/>
          <w:szCs w:val="18"/>
        </w:rPr>
        <w:t xml:space="preserve">prijava tražbine broj 14, </w:t>
      </w:r>
      <w:r w:rsidRPr="004E081E">
        <w:rPr>
          <w:rFonts w:cs="Arial" w:eastAsia="Times New Roman" w:hAnsi="Arial" w:ascii="Arial"/>
          <w:b/>
          <w:sz w:val="18"/>
          <w:szCs w:val="18"/>
        </w:rPr>
        <w:t xml:space="preserve"> </w:t>
      </w:r>
      <w:r w:rsidRPr="004E081E">
        <w:rPr>
          <w:rFonts w:cs="Arial" w:eastAsia="Times New Roman" w:hAnsi="Arial" w:ascii="Arial"/>
          <w:sz w:val="18"/>
          <w:szCs w:val="18"/>
        </w:rPr>
        <w:t>vjerovnik</w:t>
      </w:r>
      <w:r w:rsidR="005E7CC9" w:rsidRPr="004E081E">
        <w:rPr>
          <w:rFonts w:cs="Arial" w:eastAsia="Times New Roman" w:hAnsi="Arial" w:ascii="Arial"/>
          <w:sz w:val="18"/>
          <w:szCs w:val="18"/>
        </w:rPr>
        <w:t xml:space="preserve"> ROBERT BULAT, OIB:38647978367, zastupan po odvjetniku Ivici Ćutuk iz Zagreba, stečajni upravitelj osporava prijavu tražbine u cijelosti na iznos od  =214.000,00 kn iz razloga</w:t>
      </w:r>
      <w:r w:rsidR="00FF2182" w:rsidRPr="004E081E">
        <w:rPr>
          <w:rFonts w:cs="Arial" w:eastAsia="Times New Roman" w:hAnsi="Arial" w:ascii="Arial"/>
          <w:sz w:val="18"/>
          <w:szCs w:val="18"/>
        </w:rPr>
        <w:t xml:space="preserve"> što </w:t>
      </w:r>
      <w:r w:rsidR="005E7CC9" w:rsidRPr="004E081E">
        <w:rPr>
          <w:rFonts w:cs="Arial" w:eastAsia="Times New Roman" w:hAnsi="Arial" w:ascii="Arial"/>
          <w:sz w:val="18"/>
          <w:szCs w:val="18"/>
        </w:rPr>
        <w:t>nije priložena</w:t>
      </w:r>
      <w:r w:rsidR="00FF2182" w:rsidRPr="004E081E">
        <w:rPr>
          <w:rFonts w:cs="Arial" w:eastAsia="Times New Roman" w:hAnsi="Arial" w:ascii="Arial"/>
          <w:sz w:val="18"/>
          <w:szCs w:val="18"/>
        </w:rPr>
        <w:t xml:space="preserve"> dokumentacija o </w:t>
      </w:r>
      <w:r w:rsidR="005E7CC9" w:rsidRPr="004E081E">
        <w:rPr>
          <w:rFonts w:cs="Arial" w:eastAsia="Times New Roman" w:hAnsi="Arial" w:ascii="Arial"/>
          <w:sz w:val="18"/>
          <w:szCs w:val="18"/>
        </w:rPr>
        <w:t xml:space="preserve"> </w:t>
      </w:r>
      <w:r w:rsidR="00FF2182" w:rsidRPr="004E081E">
        <w:rPr>
          <w:rFonts w:cs="Arial" w:eastAsia="Times New Roman" w:hAnsi="Arial" w:ascii="Arial"/>
          <w:sz w:val="18"/>
          <w:szCs w:val="18"/>
        </w:rPr>
        <w:t>vještačenjem utvrđenoj visini naknade štete.</w:t>
      </w:r>
    </w:p>
    <w:p w:rsidRDefault="000E47AC" w:rsidP="000E47AC" w:rsidR="000E47AC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b/>
          <w:sz w:val="18"/>
          <w:szCs w:val="18"/>
        </w:rPr>
        <w:t>p</w:t>
      </w:r>
      <w:r w:rsidR="00224F4F" w:rsidRPr="004E081E">
        <w:rPr>
          <w:rFonts w:cs="Arial" w:hAnsi="Arial" w:ascii="Arial"/>
          <w:b/>
          <w:sz w:val="18"/>
          <w:szCs w:val="18"/>
        </w:rPr>
        <w:t>rijava tražbine broj 49, vjerovnik</w:t>
      </w:r>
      <w:r w:rsidR="00224F4F" w:rsidRPr="004E081E">
        <w:rPr>
          <w:sz w:val="18"/>
          <w:szCs w:val="18"/>
        </w:rPr>
        <w:t xml:space="preserve">  </w:t>
      </w:r>
      <w:r w:rsidR="00224F4F" w:rsidRPr="004E081E">
        <w:rPr>
          <w:rFonts w:cs="Arial" w:hAnsi="Arial" w:ascii="Arial"/>
          <w:b/>
          <w:sz w:val="18"/>
          <w:szCs w:val="18"/>
        </w:rPr>
        <w:t>RH Ministarstvo financija, Porezna uprava, Područni ured Zagreb</w:t>
      </w:r>
      <w:r w:rsidR="003F767D">
        <w:rPr>
          <w:rFonts w:cs="Arial" w:hAnsi="Arial" w:ascii="Arial"/>
          <w:b/>
          <w:sz w:val="18"/>
          <w:szCs w:val="18"/>
        </w:rPr>
        <w:t>,</w:t>
      </w:r>
      <w:r w:rsidR="00224F4F" w:rsidRPr="004E081E">
        <w:rPr>
          <w:rFonts w:cs="Arial" w:hAnsi="Arial" w:ascii="Arial"/>
          <w:b/>
          <w:sz w:val="18"/>
          <w:szCs w:val="18"/>
        </w:rPr>
        <w:t xml:space="preserve"> </w:t>
      </w:r>
      <w:r w:rsidR="00EA7CF6" w:rsidRPr="003F767D">
        <w:rPr>
          <w:rFonts w:cs="Arial" w:hAnsi="Arial" w:ascii="Arial"/>
          <w:sz w:val="18"/>
          <w:szCs w:val="18"/>
        </w:rPr>
        <w:t>zastupa Županijsko</w:t>
      </w:r>
      <w:r w:rsidR="00EA7CF6">
        <w:rPr>
          <w:rFonts w:cs="Arial" w:hAnsi="Arial" w:ascii="Arial"/>
          <w:b/>
          <w:sz w:val="18"/>
          <w:szCs w:val="18"/>
        </w:rPr>
        <w:t xml:space="preserve"> </w:t>
      </w:r>
      <w:r w:rsidR="00EA7CF6" w:rsidRPr="00EA7CF6">
        <w:rPr>
          <w:rFonts w:cs="Arial" w:hAnsi="Arial" w:ascii="Arial"/>
          <w:sz w:val="18"/>
          <w:szCs w:val="18"/>
        </w:rPr>
        <w:t>državno odvjetništvo u Zagrebu podneskom odredila tražbinu u I.višem isplatnom redu u iznosu od =31.491.788,02 kn</w:t>
      </w:r>
      <w:r w:rsidR="00EA7CF6">
        <w:rPr>
          <w:rFonts w:cs="Arial" w:hAnsi="Arial" w:ascii="Arial"/>
          <w:sz w:val="18"/>
          <w:szCs w:val="18"/>
        </w:rPr>
        <w:t xml:space="preserve"> </w:t>
      </w:r>
      <w:r w:rsidR="007418FE">
        <w:rPr>
          <w:rFonts w:cs="Arial" w:hAnsi="Arial" w:ascii="Arial"/>
          <w:sz w:val="18"/>
          <w:szCs w:val="18"/>
        </w:rPr>
        <w:t xml:space="preserve">.Ista tražbina je osporena je </w:t>
      </w:r>
      <w:r>
        <w:rPr>
          <w:rFonts w:cs="Arial" w:hAnsi="Arial" w:ascii="Arial"/>
          <w:sz w:val="18"/>
          <w:szCs w:val="18"/>
        </w:rPr>
        <w:t xml:space="preserve"> za iznos od =</w:t>
      </w:r>
      <w:r w:rsidR="007418FE">
        <w:rPr>
          <w:rFonts w:cs="Arial" w:hAnsi="Arial" w:ascii="Arial"/>
          <w:color w:val="000000"/>
          <w:sz w:val="18"/>
          <w:szCs w:val="18"/>
          <w:lang w:eastAsia="hr-HR"/>
        </w:rPr>
        <w:t>2.402.128,30</w:t>
      </w:r>
      <w:r>
        <w:rPr>
          <w:rFonts w:cs="Arial" w:hAnsi="Arial" w:ascii="Arial"/>
          <w:color w:val="000000"/>
          <w:sz w:val="18"/>
          <w:szCs w:val="18"/>
          <w:lang w:eastAsia="hr-HR"/>
        </w:rPr>
        <w:t xml:space="preserve"> kn </w:t>
      </w:r>
      <w:r>
        <w:rPr>
          <w:rFonts w:cs="Arial" w:hAnsi="Arial" w:ascii="Arial"/>
          <w:sz w:val="18"/>
          <w:szCs w:val="18"/>
        </w:rPr>
        <w:t>a</w:t>
      </w:r>
      <w:r w:rsidRPr="000B2267">
        <w:rPr>
          <w:rFonts w:cs="Arial" w:hAnsi="Arial" w:ascii="Arial"/>
          <w:sz w:val="18"/>
          <w:szCs w:val="18"/>
        </w:rPr>
        <w:t xml:space="preserve"> </w:t>
      </w:r>
      <w:r w:rsidRPr="004E081E">
        <w:rPr>
          <w:rFonts w:cs="Arial" w:hAnsi="Arial" w:ascii="Arial"/>
          <w:sz w:val="18"/>
          <w:szCs w:val="18"/>
        </w:rPr>
        <w:t xml:space="preserve"> koji je obračunat,</w:t>
      </w:r>
      <w:r>
        <w:rPr>
          <w:rFonts w:cs="Arial" w:hAnsi="Arial" w:ascii="Arial"/>
          <w:sz w:val="18"/>
          <w:szCs w:val="18"/>
        </w:rPr>
        <w:t xml:space="preserve"> </w:t>
      </w:r>
      <w:r w:rsidRPr="004E081E">
        <w:rPr>
          <w:rFonts w:cs="Arial" w:hAnsi="Arial" w:ascii="Arial"/>
          <w:sz w:val="18"/>
          <w:szCs w:val="18"/>
        </w:rPr>
        <w:t xml:space="preserve"> prijavljen i priznat  u I. višem isplatnom redu u pojedinačnim prijavama </w:t>
      </w:r>
      <w:r w:rsidR="007418FE">
        <w:rPr>
          <w:rFonts w:cs="Arial" w:hAnsi="Arial" w:ascii="Arial"/>
          <w:sz w:val="18"/>
          <w:szCs w:val="18"/>
        </w:rPr>
        <w:t xml:space="preserve">radnika po osnovu obračunatog doprinosa za mirovinsko osiguranje te poreza i prireza iz plača. </w:t>
      </w:r>
    </w:p>
    <w:p w:rsidRDefault="004D6382" w:rsidP="004E081E" w:rsidR="00E32F6F">
      <w:pPr>
        <w:rPr>
          <w:rFonts w:cs="Arial" w:eastAsia="Times New Roman" w:hAnsi="Arial" w:ascii="Arial"/>
          <w:sz w:val="18"/>
          <w:szCs w:val="18"/>
        </w:rPr>
      </w:pPr>
      <w:r w:rsidRPr="004E081E">
        <w:rPr>
          <w:rFonts w:cs="Arial" w:eastAsia="Times New Roman" w:hAnsi="Arial" w:ascii="Arial"/>
          <w:b/>
          <w:sz w:val="18"/>
          <w:szCs w:val="18"/>
        </w:rPr>
        <w:t>p</w:t>
      </w:r>
      <w:r w:rsidR="007D4DF9" w:rsidRPr="004E081E">
        <w:rPr>
          <w:rFonts w:cs="Arial" w:eastAsia="Times New Roman" w:hAnsi="Arial" w:ascii="Arial"/>
          <w:b/>
          <w:sz w:val="18"/>
          <w:szCs w:val="18"/>
        </w:rPr>
        <w:t>rijava tražbine broj 122</w:t>
      </w:r>
      <w:r w:rsidR="007D4DF9" w:rsidRPr="004E081E">
        <w:rPr>
          <w:rFonts w:cs="Arial" w:eastAsia="Times New Roman" w:hAnsi="Arial" w:ascii="Arial"/>
          <w:sz w:val="18"/>
          <w:szCs w:val="18"/>
        </w:rPr>
        <w:t xml:space="preserve"> vjerovnik Nikola Žalac OIB:43402216869, Zastupa odvjetnik I.Žalac iz Slavonskog Broda, stečajni upravitelj osporava prijavu tražbine u cijelosti na iznos od =</w:t>
      </w:r>
      <w:r w:rsidR="002F4528" w:rsidRPr="004E081E">
        <w:rPr>
          <w:rFonts w:cs="Arial" w:eastAsia="Times New Roman" w:hAnsi="Arial" w:ascii="Arial"/>
          <w:sz w:val="18"/>
          <w:szCs w:val="18"/>
        </w:rPr>
        <w:t xml:space="preserve">376.470,99 kn,  a sve </w:t>
      </w:r>
      <w:r w:rsidR="001312B5" w:rsidRPr="004E081E">
        <w:rPr>
          <w:rFonts w:cs="Arial" w:eastAsia="Times New Roman" w:hAnsi="Arial" w:ascii="Arial"/>
          <w:sz w:val="18"/>
          <w:szCs w:val="18"/>
        </w:rPr>
        <w:t xml:space="preserve"> </w:t>
      </w:r>
      <w:r w:rsidR="007D4DF9" w:rsidRPr="004E081E">
        <w:rPr>
          <w:rFonts w:cs="Arial" w:eastAsia="Times New Roman" w:hAnsi="Arial" w:ascii="Arial"/>
          <w:sz w:val="18"/>
          <w:szCs w:val="18"/>
        </w:rPr>
        <w:t>u skladu sa presudom i rješenjem Županijskog suda u Osijeku broj Gž-4529/2013 od 9.10.2014.</w:t>
      </w:r>
      <w:r w:rsidRPr="004E081E">
        <w:rPr>
          <w:rFonts w:cs="Arial" w:eastAsia="Times New Roman" w:hAnsi="Arial" w:ascii="Arial"/>
          <w:sz w:val="18"/>
          <w:szCs w:val="18"/>
        </w:rPr>
        <w:t xml:space="preserve"> točka b) izreke spomenute presude i rješenja.</w:t>
      </w:r>
    </w:p>
    <w:p w:rsidRDefault="005A3148" w:rsidP="005A3148" w:rsidR="002936E3" w:rsidRPr="002936E3">
      <w:pPr>
        <w:spacing w:after="0"/>
        <w:rPr>
          <w:rFonts w:cs="Arial" w:eastAsia="Times New Roman" w:hAnsi="Arial" w:ascii="Arial"/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lastRenderedPageBreak/>
        <w:t>PAN-TVORNICA PAPIRA ZAGREB d.o.o.  u stečaju</w:t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>
        <w:rPr>
          <w:rFonts w:cs="Arial" w:eastAsia="Times New Roman" w:hAnsi="Arial" w:ascii="Arial"/>
          <w:sz w:val="18"/>
          <w:szCs w:val="18"/>
        </w:rPr>
        <w:t xml:space="preserve">                      </w:t>
      </w:r>
      <w:r w:rsidR="002936E3" w:rsidRPr="002936E3">
        <w:rPr>
          <w:rFonts w:cs="Arial" w:eastAsia="Times New Roman" w:hAnsi="Arial" w:ascii="Arial"/>
          <w:sz w:val="18"/>
          <w:szCs w:val="18"/>
        </w:rPr>
        <w:t>Na broj:</w:t>
      </w:r>
      <w:r w:rsidR="002936E3" w:rsidRPr="002936E3">
        <w:t xml:space="preserve"> </w:t>
      </w:r>
      <w:r w:rsidR="002936E3" w:rsidRPr="002936E3">
        <w:rPr>
          <w:rFonts w:cs="Arial" w:eastAsia="Times New Roman" w:hAnsi="Arial" w:ascii="Arial"/>
          <w:sz w:val="18"/>
          <w:szCs w:val="18"/>
        </w:rPr>
        <w:t>4. St-3415/2017</w:t>
      </w:r>
    </w:p>
    <w:p w:rsidRDefault="005A3148" w:rsidP="005A3148" w:rsidR="002936E3" w:rsidRPr="002936E3">
      <w:pPr>
        <w:spacing w:after="0"/>
        <w:rPr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t>Zagreb,Radnička cesta 173</w:t>
      </w:r>
    </w:p>
    <w:p w:rsidRDefault="005A3148" w:rsidP="005A3148" w:rsidR="005A3148" w:rsidRPr="002936E3">
      <w:pPr>
        <w:spacing w:after="0"/>
        <w:rPr>
          <w:rFonts w:cs="Arial" w:eastAsia="Times New Roman" w:hAnsi="Arial" w:ascii="Arial"/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t>OIB:48630586213</w:t>
      </w:r>
    </w:p>
    <w:p w:rsidRDefault="005A3148" w:rsidP="00907878" w:rsidR="002B1C03" w:rsidRPr="009B21F6">
      <w:pPr>
        <w:spacing w:after="0"/>
        <w:rPr>
          <w:sz w:val="18"/>
          <w:szCs w:val="18"/>
        </w:rPr>
      </w:pP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 xml:space="preserve">       </w:t>
      </w:r>
      <w:r w:rsidR="009B21F6" w:rsidRPr="009B21F6">
        <w:rPr>
          <w:rFonts w:cs="Arial" w:hAnsi="Arial" w:ascii="Arial"/>
          <w:sz w:val="20"/>
          <w:szCs w:val="20"/>
        </w:rPr>
        <w:tab/>
        <w:t xml:space="preserve">                  </w:t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  <w:t xml:space="preserve">  </w:t>
      </w:r>
      <w:r w:rsidR="009B21F6" w:rsidRPr="009B21F6">
        <w:rPr>
          <w:rFonts w:cs="Arial" w:hAnsi="Arial" w:ascii="Arial"/>
          <w:sz w:val="20"/>
          <w:szCs w:val="20"/>
        </w:rPr>
        <w:tab/>
        <w:t xml:space="preserve">  </w:t>
      </w:r>
    </w:p>
    <w:p w:rsidRDefault="00EF6F0D" w:rsidP="00CF5596" w:rsidR="00EF6F0D" w:rsidRPr="006B7798">
      <w:pPr>
        <w:spacing w:after="0"/>
        <w:ind w:firstLine="708" w:left="4956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EF6F0D" w:rsidP="00EF6F0D" w:rsidR="00EF6F0D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168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550"/>
        <w:gridCol w:w="2127"/>
        <w:gridCol w:w="3969"/>
        <w:gridCol w:w="1701"/>
        <w:gridCol w:w="1701"/>
        <w:gridCol w:w="1701"/>
      </w:tblGrid>
      <w:tr w:rsidTr="007644A2" w:rsidR="00875FAF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982953" w:rsidR="00875FA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</w:t>
            </w:r>
            <w:r w:rsidR="00982953"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982953" w:rsidR="00875FA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</w:t>
            </w:r>
            <w:r w:rsidR="00982953"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</w:tr>
      <w:tr w:rsidTr="00ED3093" w:rsidR="00A8261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A826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AUTO HRVATSKA d.d.</w:t>
            </w:r>
          </w:p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OIB:42523247815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Heinzelova 70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Isporučena roba i usluge </w:t>
            </w:r>
          </w:p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5.105,08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AD160D" w:rsidR="00A826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5.105,08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R="00A826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825A8E" w:rsidRPr="002717EA">
        <w:trPr>
          <w:trHeight w:val="59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825A8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E-Kolektor d.o.o.</w:t>
            </w:r>
          </w:p>
          <w:p w:rsidRDefault="00825A8E" w:rsidP="0000015D" w:rsidR="00825A8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OIB:50538578553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58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25A8E" w:rsidP="0000015D" w:rsidR="00825A8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Isporuka robe-karton po računima  iz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440.283,94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AD160D" w:rsidR="00825A8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440.283,94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R="00825A8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FC06EC" w:rsidRPr="002717EA">
        <w:trPr>
          <w:trHeight w:val="56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FC06E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ELTRA MG d.o.o.</w:t>
            </w:r>
          </w:p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OIB:86252349701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Prigornica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 za uslugu 11/2016 ,1 -6/17; 7-12/17</w:t>
            </w:r>
          </w:p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1-7/18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58.831,43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AD160D" w:rsidR="00FC06E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58.831,43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R="00FC06E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00015D" w:rsidR="0015465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15465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HRVATSKI TELEKOM d.d.</w:t>
            </w:r>
          </w:p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OIB:81793146560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R.F.Mihanovića 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Računi za uslugu; prijavljeni iznos po rješenju o odobrenoj predstečajnoj nagodbi St-762/17 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481.792,22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78F3" w:rsidP="00AD160D" w:rsidR="0015465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481.792,22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R="0015465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00015D" w:rsidR="00741F0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HRVATSKE VODE-pravna osoba za upravljanje vodama</w:t>
            </w:r>
          </w:p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OIB:28921383001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Vodni doprinos , rješenje klasa:UP/I-325-08/17-01/0088123, Ur broj:374-3501-2-18-2 od 19.07.2018.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5.236,00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AD160D" w:rsidR="00741F0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5.236,00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741F07" w:rsidRPr="002717EA">
        <w:trPr>
          <w:trHeight w:val="621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BISONDE d.o.o.</w:t>
            </w:r>
          </w:p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OIB:48270876028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Fallerovo šetalište 22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Izvod iz poslovnih knjiga računi iz 2016.godine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AD160D" w:rsidR="00741F0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B36D34" w:rsidRPr="002717EA">
        <w:trPr>
          <w:trHeight w:val="55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VIPNET d.o.o.</w:t>
            </w:r>
          </w:p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OIB:29524210204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Zagreb,Vrtni put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 za usluge</w:t>
            </w:r>
            <w:r w:rsidR="007B4195"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u w:val="single"/>
                <w:lang w:eastAsia="hr-HR"/>
              </w:rPr>
              <w:t xml:space="preserve"> </w:t>
            </w:r>
            <w:r w:rsidR="007B4195"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u 2018 </w:t>
            </w:r>
          </w:p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Računi za otpa</w:t>
            </w:r>
            <w:r w:rsidR="007B4195"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</w:t>
            </w: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ni papir iz 2016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45.178,34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B4195" w:rsidP="00AD160D" w:rsidR="00B36D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45.178,34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00015D" w:rsidR="00B36D3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RWE Energija d.o.o.</w:t>
            </w:r>
          </w:p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OIB:81103558092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Capraška 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Računi za opskrbu električnom energijom 12/2016 do 5/2017; temeljem Ugovora od 20.05.2015. ; zadužnice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4.162.723,00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1907" w:rsidP="00AD160D" w:rsidR="00B36D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4.162.723,00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385878" w:rsidR="00B36D34" w:rsidRPr="002717EA">
        <w:trPr>
          <w:trHeight w:val="47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CD2EDD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IVERO d.o.o.</w:t>
            </w:r>
          </w:p>
          <w:p w:rsidRDefault="00B36D34" w:rsidP="00D655B0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OIB:89206455960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Sesvete, Planinska 13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Isporuka roba po računima u 2017.godini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126.912,45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1907" w:rsidP="00ED3093" w:rsidR="00B36D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126.912,45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E3739A" w:rsidR="00B36D34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385878" w:rsidR="00ED41F0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11707B" w:rsidR="00ED41F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INA Industrija nafte d.d. </w:t>
            </w:r>
          </w:p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OIB:27759560625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,Avenija V.Holjevca 10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2.592,10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11707B" w:rsidR="00ED41F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2.592,10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11707B" w:rsidR="00ED41F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85878" w:rsidR="00385878" w:rsidRPr="002717EA">
        <w:trPr>
          <w:trHeight w:val="642"/>
        </w:trPr>
        <w:tc>
          <w:tcPr>
            <w:tcW w:type="dxa" w:w="15168"/>
            <w:gridSpan w:val="8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5878" w:rsidP="00385878" w:rsidR="00385878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 :     </w:t>
            </w:r>
          </w:p>
          <w:p w:rsidRDefault="00385878" w:rsidP="00385878" w:rsidR="00385878" w:rsidRPr="002717EA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  </w:t>
            </w:r>
          </w:p>
        </w:tc>
      </w:tr>
      <w:tr w:rsidTr="00385878" w:rsidR="00D655B0" w:rsidRPr="002717EA">
        <w:trPr>
          <w:trHeight w:val="64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385878" w:rsidR="00F30D22" w:rsidRPr="002717EA">
        <w:trPr>
          <w:trHeight w:val="610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30D2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Institut Ruđer Bošković </w:t>
            </w:r>
          </w:p>
          <w:p w:rsidRDefault="00F30D22" w:rsidP="0000015D" w:rsidR="00F30D2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OIB:69715301002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Bijenička cesta 54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0D22" w:rsidP="0000015D" w:rsidR="00F30D22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30D22" w:rsidP="0000015D" w:rsidR="00F30D2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2/17 i 2/18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2.500,00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ED3093" w:rsidR="00F30D2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2.500,00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E3739A" w:rsidR="00F30D22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0B3A00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2717EA" w:rsidR="000B3A0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12..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GENERALI OSIGURANJE d.d.</w:t>
            </w:r>
          </w:p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OIB:10840749604</w:t>
            </w:r>
          </w:p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Eterović i Šarić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284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Polica osiguranja od opće odgovornosti, police osiguranja za vozila; Rješenje o ovrsi javni bilježnik V.Marčinko, broj Ovrv-1452/2018 od 13.07.2018. po računima iz 2016.godine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27.531,26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ED3093" w:rsidR="000B3A0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27.531,26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E3739A" w:rsidR="000B3A00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43768B" w:rsidR="0043768B" w:rsidRPr="002717EA">
        <w:trPr>
          <w:trHeight w:val="64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3768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  <w:p w:rsidRDefault="0043768B" w:rsidP="0000015D" w:rsidR="0043768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768B" w:rsidP="0000015D" w:rsidR="0043768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električnu energiju 2017. i 2018.godina,  obračunsko mjesto Zagreb ,Radnička 173; obračun kamata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1.252.415,02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ED3093" w:rsidR="0043768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1.252.415,02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E3739A" w:rsidR="0043768B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C714F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C714F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DRAVA-PROMET d.o.o. </w:t>
            </w:r>
          </w:p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OIB:38668338725</w:t>
            </w:r>
          </w:p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Ravlić/Šurjak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Aleja ruža 2B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javni bilježnik S. Panđa iz Zagreba, posl. broj Ovrv-5162/16 od dana 22.11.2016. pravomoćno 05.12.2016.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9.719,48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E3739A" w:rsidR="00C714F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9.719,48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E3739A" w:rsidR="00C714F8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4A1499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A1499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00015D" w:rsidR="004A149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00015D" w:rsidR="004A149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HEP –Operator distribucijskog sustava d.o.o. </w:t>
            </w:r>
          </w:p>
          <w:p w:rsidRDefault="004A1499" w:rsidP="0000015D" w:rsidR="004A149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OIB:46830600751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00015D" w:rsidR="004A149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1499" w:rsidP="0000015D" w:rsidR="004A149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13.6.2017; presuda Trgovačkog suda u Zagrebu broj Povrv-6138/2015; rješenje o ovrsi javni bilježnik L.Drašković broj 6862/15 ; rješenje o ovrsi  javni bilježnik J.Rotim broj 6535/17; rješenje o ovrsi javni bilježnik L.Drašković broj 2661/17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1CC9" w:rsidP="00ED3093" w:rsidR="004A149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12.332.757,93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5C15" w:rsidP="00E3739A" w:rsidR="004A149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12.332.757,93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E3739A" w:rsidR="004A1499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3B6A19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11707B" w:rsidR="003B6A19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zaštite okoliša i energetike</w:t>
            </w:r>
          </w:p>
          <w:p w:rsidRDefault="003B6A19" w:rsidP="0000015D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OIB:19370100881 </w:t>
            </w:r>
          </w:p>
          <w:p w:rsidRDefault="003B6A19" w:rsidP="003B6A19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RH Županijsko državno odvjetništvo u Zagrebu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6A19" w:rsidP="0000015D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Naknada za koncesiju za gospodarsko korištenje voda za tehnološke i slične potrebe rješenje Hrvatske vode klasa UP/I325-03/17-09/0000411 Ur broj374-3501-2-17-17 od 7.7.2017. i rješenje Hrvatske  vode  klasa UP/I325-03/18-09/0000200 Ur broj374-3501-2-18-1 od 15.3.2018.</w:t>
            </w:r>
          </w:p>
          <w:p w:rsidRDefault="00D373C3" w:rsidP="0000015D" w:rsidR="00D373C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11.854,25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8282D" w:rsidP="0011707B" w:rsidR="003B6A19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11.854,25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11707B" w:rsidR="003B6A19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3739A" w:rsidR="009A027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9A027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MESSER CROATIA PLIN d.o.o.</w:t>
            </w:r>
          </w:p>
          <w:p w:rsidRDefault="009A0278" w:rsidP="00CF5593" w:rsidR="009A027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OIB:32179081874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Zaprešić, Industrijska cesta 173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robu i uslugu ; </w:t>
            </w: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1.167,36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E3739A" w:rsidR="009A027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1.167,36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E3739A" w:rsidR="009A0278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3876F4" w:rsidR="005679BE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3876F4" w:rsidR="005679B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Davor Popović vlasnik TEHNODIV-SERVIS </w:t>
            </w:r>
          </w:p>
          <w:p w:rsidRDefault="005679BE" w:rsidP="00CF5593" w:rsidR="005679B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OIB:82906842080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A91CAE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Križevi, Istarska ulica </w:t>
            </w:r>
          </w:p>
          <w:p w:rsidRDefault="005679BE" w:rsidP="00CF5593" w:rsidR="005679B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iz 2017.godine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10.651,88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3876F4" w:rsidR="005679B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10.651,88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3876F4" w:rsidR="005679BE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FC6474" w:rsidR="00FC6474" w:rsidRPr="002717EA">
        <w:trPr>
          <w:trHeight w:val="69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BC337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C33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KAESER KOMPRESSOREN d.o.o.</w:t>
            </w:r>
          </w:p>
          <w:p w:rsidRDefault="00BC3372" w:rsidP="00CF5593" w:rsidR="00BC337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OIB:42572807012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Sesvete, Rimski put 11 d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uslugu 9/16; rješenje o ovrsi javni bilježnik V.Marčinko posl broj : Ovrv-1289/2017 od dna 29.09.2017.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155.337,82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155.337,82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5C6676" w:rsidR="00BC337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807E0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07E0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Hrvatski zavod za zdravstveno osiguranje Zagreb, OIB:02958272670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Margaretska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  <w:p w:rsidRDefault="00EE3A47" w:rsidP="00CF5593" w:rsidR="00EE3A4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naknada za troškove liječenja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15.801,75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89777C" w:rsidR="00807E0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15.801,75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5C6676" w:rsidR="00807E0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5593" w:rsidR="00EF1C5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EF1C5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38587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RH Ministarstvo financija , Carinska uprava, Područni carinski ured Osijek OIB:18683136487</w:t>
            </w:r>
          </w:p>
          <w:p w:rsidRDefault="00EF1C5F" w:rsidP="00CF5593" w:rsidR="00EF1C5F" w:rsidRPr="0038587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Zastupa RH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1C5F" w:rsidP="00EF1C5F" w:rsidR="00EF1C5F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3.220,25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89777C" w:rsidR="00EF1C5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3.220,25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5C6676" w:rsidR="00EF1C5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EF1C5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EF1C5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Fond za zaštitu okoliša i energetsku učinkovitost</w:t>
            </w:r>
          </w:p>
          <w:p w:rsidRDefault="00EF1C5F" w:rsidP="00CF5593" w:rsidR="00EF1C5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OIB:85828625994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Zagreb,Radnička cesta 80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0A19F8" w:rsidR="00EF1C5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i privremeni obračun  o konačnom obračunu naknade na emisiju u okoliš ugljikovog dioksida za 2017. Klasa:UP/I-351-02/17-11/294, Ur broj:563-06-3-1/06-17-1 od 13.3.2017.;   Rješenje i privremeni obračun  o konačnom obračunu naknade na emisiju u okoliš ugljikovog dioksida za 2018. Klasa:UP/I-351-02/17-11/598, Ur broj:563-06-3-1/06-17-1 od 27.11..2017.;   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1.429.381,57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A0F91" w:rsidP="0089777C" w:rsidR="00EF1C5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1.429.381,57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5C6676" w:rsidR="00EF1C5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5593" w:rsidR="001657C0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1657C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Odvjetnik </w:t>
            </w:r>
          </w:p>
          <w:p w:rsidRDefault="001657C0" w:rsidP="00CF5593" w:rsidR="001657C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Ivan Žalac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LJ.Gaja 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57C0" w:rsidP="00CF5593" w:rsidR="001657C0" w:rsidRPr="00ED71F4">
            <w:pPr>
              <w:rPr>
                <w:rFonts w:cs="Arial" w:hAnsi="Arial" w:ascii="Arial"/>
                <w:sz w:val="16"/>
                <w:szCs w:val="16"/>
              </w:rPr>
            </w:pPr>
            <w:r w:rsidRPr="00790126">
              <w:rPr>
                <w:rFonts w:cs="Arial" w:hAnsi="Arial" w:ascii="Arial"/>
                <w:b/>
                <w:sz w:val="16"/>
                <w:szCs w:val="16"/>
              </w:rPr>
              <w:t>Zabilježba spora na nekretninama</w:t>
            </w:r>
            <w:r w:rsidRPr="00ED71F4">
              <w:rPr>
                <w:rFonts w:cs="Arial" w:hAnsi="Arial" w:ascii="Arial"/>
                <w:sz w:val="16"/>
                <w:szCs w:val="16"/>
              </w:rPr>
              <w:t xml:space="preserve"> po rješenju Općinskog suda u Sl.Brodu broj P-1331/12</w:t>
            </w:r>
            <w:r w:rsidR="006A25E1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ED71F4">
              <w:rPr>
                <w:rFonts w:cs="Arial" w:hAnsi="Arial" w:ascii="Arial"/>
                <w:sz w:val="16"/>
                <w:szCs w:val="16"/>
              </w:rPr>
              <w:t>od 11.2.2014. potvrđeno rješenjem Županijskog suda u SL. Brodu bro</w:t>
            </w:r>
            <w:r w:rsidR="000A19F8" w:rsidRPr="00ED71F4">
              <w:rPr>
                <w:rFonts w:cs="Arial" w:hAnsi="Arial" w:ascii="Arial"/>
                <w:sz w:val="16"/>
                <w:szCs w:val="16"/>
              </w:rPr>
              <w:t xml:space="preserve">j Gž-1019/2014 od dana 9.7.2014. </w:t>
            </w:r>
            <w:r w:rsidRPr="00ED71F4"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4.461.718,60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06C6E" w:rsidP="0089777C" w:rsidR="001657C0" w:rsidRPr="00A06C6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A06C6E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19F8" w:rsidP="005C6676" w:rsidR="001657C0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4.461.718,60</w:t>
            </w:r>
          </w:p>
        </w:tc>
      </w:tr>
      <w:tr w:rsidTr="0089777C" w:rsidR="00FF67F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F67F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TRIGLAV OSIGURANJE d.d.</w:t>
            </w:r>
          </w:p>
          <w:p w:rsidRDefault="00FF67FB" w:rsidP="00CF5593" w:rsidR="00FF67F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OIB:29743547503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A.Heinza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-police osiguranja 2015.godine i 2016.godine</w:t>
            </w:r>
          </w:p>
          <w:p w:rsidRDefault="00FF67FB" w:rsidP="00CF5593" w:rsidR="00FF67F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javni bilježnik T.Sudar iz Zagreba broj Ovrv-435/17 od 22.09.2017.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785.238,32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61334" w:rsidP="0089777C" w:rsidR="00FF67FB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785.238,32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5C6676" w:rsidR="00FF67F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3021B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3021B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3021BB" w:rsidP="00CF5593" w:rsidR="003021B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OIB:61817894937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Komunalna naknada </w:t>
            </w:r>
          </w:p>
          <w:p w:rsidRDefault="003021BB" w:rsidP="00385878" w:rsidR="00BE4B0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6.262.846,82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4709" w:rsidP="0089777C" w:rsidR="003021BB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6.262.846,82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5C6676" w:rsidR="003021B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385878" w:rsidR="00385878" w:rsidRPr="002717EA">
        <w:trPr>
          <w:trHeight w:val="557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5878" w:rsidP="005A6C26" w:rsidR="00385878" w:rsidRPr="002717EA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="00790126" w:rsidRPr="005A6C26">
              <w:rPr>
                <w:rFonts w:cs="Arial" w:hAnsi="Arial" w:ascii="Arial"/>
                <w:b/>
                <w:sz w:val="18"/>
                <w:szCs w:val="18"/>
              </w:rPr>
              <w:t>Prijava tražbine broj 24,vjerovnik</w:t>
            </w:r>
            <w:r w:rsidR="005A6C26">
              <w:rPr>
                <w:rFonts w:cs="Arial" w:hAnsi="Arial" w:ascii="Arial"/>
                <w:b/>
                <w:sz w:val="18"/>
                <w:szCs w:val="18"/>
              </w:rPr>
              <w:t xml:space="preserve"> odvjetnik </w:t>
            </w:r>
            <w:r w:rsidR="00790126" w:rsidRPr="005A6C26">
              <w:rPr>
                <w:rFonts w:cs="Arial" w:hAnsi="Arial" w:ascii="Arial"/>
                <w:b/>
                <w:sz w:val="18"/>
                <w:szCs w:val="18"/>
              </w:rPr>
              <w:t xml:space="preserve"> Ivan Žalac</w:t>
            </w:r>
            <w:r w:rsidR="00790126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5A6C26">
              <w:rPr>
                <w:rFonts w:cs="Arial" w:hAnsi="Arial" w:ascii="Arial"/>
                <w:sz w:val="18"/>
                <w:szCs w:val="18"/>
              </w:rPr>
              <w:t xml:space="preserve">tražbina se osporava u cijelosti za iznos od </w:t>
            </w:r>
            <w:r w:rsidR="00927965">
              <w:rPr>
                <w:rFonts w:cs="Arial" w:hAnsi="Arial" w:ascii="Arial"/>
                <w:sz w:val="18"/>
                <w:szCs w:val="18"/>
              </w:rPr>
              <w:t>=</w:t>
            </w:r>
            <w:r w:rsidR="005A6C26">
              <w:rPr>
                <w:rFonts w:cs="Arial" w:hAnsi="Arial" w:ascii="Arial"/>
                <w:sz w:val="18"/>
                <w:szCs w:val="18"/>
              </w:rPr>
              <w:t>4.461.708,60 kn</w:t>
            </w:r>
            <w:r w:rsidR="0079012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540C7">
              <w:rPr>
                <w:rFonts w:cs="Arial" w:hAnsi="Arial" w:ascii="Arial"/>
                <w:sz w:val="18"/>
                <w:szCs w:val="18"/>
              </w:rPr>
              <w:t>obzirom da stečajni upravitelj  iz dostupne dokumentacije nije mogao utvrditi ni visinu ni osnovanost  tražbine,</w:t>
            </w:r>
            <w:r w:rsidR="008231DF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540C7">
              <w:rPr>
                <w:rFonts w:cs="Arial" w:hAnsi="Arial" w:ascii="Arial"/>
                <w:sz w:val="18"/>
                <w:szCs w:val="18"/>
              </w:rPr>
              <w:t xml:space="preserve">a kako je  </w:t>
            </w:r>
            <w:r w:rsidR="00790126">
              <w:rPr>
                <w:rFonts w:cs="Arial" w:hAnsi="Arial" w:ascii="Arial"/>
                <w:sz w:val="18"/>
                <w:szCs w:val="18"/>
              </w:rPr>
              <w:t xml:space="preserve">u tijeku postupak pri Općinskom sudu u Slavonskom Brodu posl.broj </w:t>
            </w:r>
            <w:r w:rsidR="005A6C2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790126">
              <w:rPr>
                <w:rFonts w:cs="Arial" w:hAnsi="Arial" w:ascii="Arial"/>
                <w:sz w:val="18"/>
                <w:szCs w:val="18"/>
              </w:rPr>
              <w:t>P-1331/12</w:t>
            </w:r>
            <w:r w:rsidR="00A540C7">
              <w:rPr>
                <w:rFonts w:cs="Arial" w:hAnsi="Arial" w:ascii="Arial"/>
                <w:sz w:val="18"/>
                <w:szCs w:val="18"/>
              </w:rPr>
              <w:t xml:space="preserve"> čeka se okončanje postupka.</w:t>
            </w:r>
          </w:p>
        </w:tc>
      </w:tr>
      <w:tr w:rsidTr="00616548" w:rsidR="008A2D6F" w:rsidRPr="002717EA">
        <w:trPr>
          <w:trHeight w:val="55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8C3F5E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C3F5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DOK ING d.o.o. </w:t>
            </w:r>
          </w:p>
          <w:p w:rsidRDefault="008C3F5E" w:rsidP="00751CF7" w:rsidR="008C3F5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OIB:399828657045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Kanalski put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M.Matoš iz Zagreba broj Ovrv-3358/2017 od 25.10.2017. stavljeno izvan snage rješenjem Trgovačkog suda u Zagrebu broj 6.Povrv-4232/2017 od dana 5.1.2018.-račun za uslugu iz 2017.godine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21.328,14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89777C" w:rsidR="008C3F5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21.328,14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5C6676" w:rsidR="008C3F5E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BF4A25" w:rsidR="00616548" w:rsidRPr="002717EA">
        <w:trPr>
          <w:trHeight w:val="57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1654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Elektra d.o.o.</w:t>
            </w:r>
          </w:p>
          <w:p w:rsidRDefault="00616548" w:rsidP="00751CF7" w:rsidR="00616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09/17 do 3/2018 mjerno mjesto Donji Andrijevci, Grobljanska 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120.444,97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454BB" w:rsidP="0089777C" w:rsidR="0061654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120.444,97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5C6676" w:rsidR="0061654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7467F2" w:rsidR="0070012C" w:rsidRPr="002717EA">
        <w:trPr>
          <w:trHeight w:val="6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70012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907BD" w:rsidP="00751CF7" w:rsidR="0070012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ZIRS</w:t>
            </w:r>
            <w:r w:rsidR="0070012C" w:rsidRPr="002717EA">
              <w:rPr>
                <w:rFonts w:cs="Arial" w:hAnsi="Arial" w:ascii="Arial"/>
                <w:sz w:val="18"/>
                <w:szCs w:val="18"/>
              </w:rPr>
              <w:t>.</w:t>
            </w:r>
            <w:r w:rsidR="00A13A64">
              <w:rPr>
                <w:rFonts w:cs="Arial" w:hAnsi="Arial" w:ascii="Arial"/>
                <w:sz w:val="18"/>
                <w:szCs w:val="18"/>
              </w:rPr>
              <w:t xml:space="preserve"> učilište</w:t>
            </w:r>
            <w:r w:rsidR="0070012C"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6907BD" w:rsidP="0070012C" w:rsidR="0070012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OIB:22228764473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68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-usluga obrazovanja po računu 5/17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6A8" w:rsidP="0089777C" w:rsidR="0070012C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5C6676" w:rsidR="0070012C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A42B15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A42B1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HŽ CARGO d.o.o. </w:t>
            </w:r>
          </w:p>
          <w:p w:rsidRDefault="00A42B15" w:rsidP="00751CF7" w:rsidR="00A42B1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OIB:08720210702</w:t>
            </w:r>
          </w:p>
          <w:p w:rsidRDefault="00A42B15" w:rsidP="00751CF7" w:rsidR="00A42B1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odvjet. Društvo Smolčić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Heinzelova 51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27.254,97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55C6" w:rsidP="0089777C" w:rsidR="003255C6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  <w:p w:rsidRDefault="001C23E9" w:rsidP="0089777C" w:rsidR="00E37B9A" w:rsidRPr="001C23E9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0,79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C23E9" w:rsidP="005C6676" w:rsidR="00A42B15" w:rsidRPr="001C23E9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C23E9">
              <w:rPr>
                <w:rFonts w:cs="Arial" w:hAnsi="Arial" w:ascii="Arial"/>
                <w:color w:val="000000"/>
                <w:sz w:val="18"/>
                <w:szCs w:val="18"/>
              </w:rPr>
              <w:t>27.</w:t>
            </w:r>
            <w:r>
              <w:rPr>
                <w:rFonts w:cs="Arial" w:hAnsi="Arial" w:ascii="Arial"/>
                <w:color w:val="000000"/>
                <w:sz w:val="18"/>
                <w:szCs w:val="18"/>
              </w:rPr>
              <w:t>2</w:t>
            </w:r>
            <w:r w:rsidRPr="001C23E9">
              <w:rPr>
                <w:rFonts w:cs="Arial" w:hAnsi="Arial" w:ascii="Arial"/>
                <w:color w:val="000000"/>
                <w:sz w:val="18"/>
                <w:szCs w:val="18"/>
              </w:rPr>
              <w:t>54,18</w:t>
            </w:r>
          </w:p>
        </w:tc>
      </w:tr>
      <w:tr w:rsidTr="0089777C" w:rsidR="00C901F3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C901F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C901F3" w:rsidP="00751CF7" w:rsidR="00C901F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58D7" w:rsidP="00C901F3" w:rsidR="005C58D7" w:rsidRPr="00385878">
            <w:pPr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 xml:space="preserve">Naknada </w:t>
            </w:r>
            <w:r w:rsidRPr="00385878">
              <w:rPr>
                <w:rFonts w:cs="Arial" w:hAnsi="Arial" w:ascii="Arial"/>
                <w:b/>
                <w:sz w:val="16"/>
                <w:szCs w:val="16"/>
              </w:rPr>
              <w:t>za uređenje voda</w:t>
            </w:r>
            <w:r w:rsidRPr="00385878">
              <w:rPr>
                <w:rFonts w:cs="Arial" w:hAnsi="Arial" w:ascii="Arial"/>
                <w:sz w:val="16"/>
                <w:szCs w:val="16"/>
              </w:rPr>
              <w:t xml:space="preserve"> Zagreb,Radnička cesta 173, Sv.Mateja 65,</w:t>
            </w:r>
            <w:r w:rsidR="00951839" w:rsidRPr="00385878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>Čerinina 13,</w:t>
            </w:r>
            <w:r w:rsidR="00951839" w:rsidRPr="00385878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 xml:space="preserve"> Otona Župančića6  i 10</w:t>
            </w:r>
          </w:p>
          <w:p w:rsidRDefault="00C901F3" w:rsidP="00C901F3" w:rsidR="00C901F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Utvrđena tražbina po rješenju o odobrenoj predstečajnoj nagodbi St-762/17, pravomoćno dana 13.6.2017</w:t>
            </w:r>
            <w:r w:rsidR="00EF02EA" w:rsidRPr="00385878">
              <w:rPr>
                <w:rFonts w:cs="Arial" w:hAnsi="Arial" w:ascii="Arial"/>
                <w:sz w:val="16"/>
                <w:szCs w:val="16"/>
              </w:rPr>
              <w:t>.;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EF02EA" w:rsidRPr="00385878">
              <w:rPr>
                <w:rFonts w:cs="Arial" w:hAnsi="Arial" w:ascii="Arial"/>
                <w:sz w:val="16"/>
                <w:szCs w:val="16"/>
              </w:rPr>
              <w:t xml:space="preserve">rješenje o ovrsi klasa:UP/I363-03/2016-15/0013 od  18.11.2016.; 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 xml:space="preserve">rješenja </w:t>
            </w:r>
            <w:r w:rsidR="00EF02EA" w:rsidRPr="00385878">
              <w:rPr>
                <w:rFonts w:cs="Arial" w:hAnsi="Arial" w:ascii="Arial"/>
                <w:sz w:val="16"/>
                <w:szCs w:val="16"/>
              </w:rPr>
              <w:t>o obvezi.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 xml:space="preserve"> od </w:t>
            </w:r>
            <w:r w:rsidR="00354F7B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>2011. do 2015.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1.211.701,43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1.211.701,43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5C6676" w:rsidR="00C901F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C287B" w:rsidR="00F4767A" w:rsidRPr="002717EA">
        <w:trPr>
          <w:trHeight w:val="99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4767A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F4767A" w:rsidP="00A82E28" w:rsidR="00F476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Naknada </w:t>
            </w:r>
            <w:r w:rsidRPr="002717EA">
              <w:rPr>
                <w:rFonts w:cs="Arial" w:hAnsi="Arial" w:ascii="Arial"/>
                <w:b/>
                <w:sz w:val="18"/>
                <w:szCs w:val="18"/>
              </w:rPr>
              <w:t>za korištenje  voda</w:t>
            </w:r>
            <w:r w:rsidR="007467F2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  <w:p w:rsidRDefault="001C79BF" w:rsidP="008C287B" w:rsidR="00F4767A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Utvrđena tražbina po rješenju o odobrenoj predstečajnoj nagodbi St-762/17, </w:t>
            </w:r>
            <w:r w:rsidR="007467F2">
              <w:rPr>
                <w:rFonts w:cs="Arial" w:hAnsi="Arial" w:ascii="Arial"/>
                <w:sz w:val="18"/>
                <w:szCs w:val="18"/>
              </w:rPr>
              <w:t>pravomoćno dana 13.6.2017.;</w:t>
            </w:r>
            <w:r w:rsidR="00F4767A" w:rsidRPr="002717EA">
              <w:rPr>
                <w:rFonts w:cs="Arial" w:hAnsi="Arial" w:ascii="Arial"/>
                <w:b/>
                <w:sz w:val="18"/>
                <w:szCs w:val="18"/>
              </w:rPr>
              <w:t xml:space="preserve">              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720.706,23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4F7B" w:rsidP="0089777C" w:rsidR="003255C6" w:rsidRPr="00354F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54F7B">
              <w:rPr>
                <w:rFonts w:cs="Arial" w:hAnsi="Arial" w:ascii="Arial"/>
                <w:color w:val="000000"/>
                <w:sz w:val="18"/>
                <w:szCs w:val="18"/>
              </w:rPr>
              <w:t>511.720,18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D336C" w:rsidP="005C6676" w:rsidR="00F4767A" w:rsidRPr="00354F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208.986,05</w:t>
            </w:r>
          </w:p>
        </w:tc>
      </w:tr>
      <w:tr w:rsidTr="0089777C" w:rsidR="002D589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2D589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751CF7" w:rsidR="002D589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751CF7" w:rsidR="002D589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2D5897" w:rsidP="00751CF7" w:rsidR="002D589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2D5897" w:rsidP="00751CF7" w:rsidR="002D589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Županijsko državno odvjetništvo u Zagrebu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751CF7" w:rsidR="002D589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385878" w:rsidR="002D589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-trošak postupak osiguranja Općinski sud u Slavonskom Brodu broj Ovr-548/11 od 9.3.2011.</w:t>
            </w:r>
            <w:r w:rsidR="00184DAB" w:rsidRPr="002717EA">
              <w:rPr>
                <w:rFonts w:cs="Arial" w:hAnsi="Arial" w:ascii="Arial"/>
                <w:sz w:val="18"/>
                <w:szCs w:val="18"/>
              </w:rPr>
              <w:t xml:space="preserve"> Utvrđena tražbina po 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E9F" w:rsidP="00751CF7" w:rsidR="002D589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14.635,60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E9F" w:rsidP="0089777C" w:rsidR="002D5897" w:rsidRPr="00165E9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65E9F">
              <w:rPr>
                <w:rFonts w:cs="Arial" w:hAnsi="Arial" w:ascii="Arial"/>
                <w:color w:val="000000"/>
                <w:sz w:val="18"/>
                <w:szCs w:val="18"/>
              </w:rPr>
              <w:t>14.635,60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5C6676" w:rsidR="002D5897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385878" w:rsidR="00385878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5878" w:rsidP="003255C6" w:rsidR="003255C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="003255C6" w:rsidRPr="004A3A9C">
              <w:rPr>
                <w:rFonts w:cs="Arial" w:hAnsi="Arial" w:ascii="Arial"/>
                <w:b/>
                <w:sz w:val="18"/>
                <w:szCs w:val="18"/>
              </w:rPr>
              <w:t>Prijava tražbine broj 30, vjerovnik HŽ CARGO d.o.o</w:t>
            </w:r>
            <w:r w:rsidR="003255C6" w:rsidRPr="003255C6">
              <w:rPr>
                <w:rFonts w:cs="Arial" w:hAnsi="Arial" w:ascii="Arial"/>
                <w:sz w:val="18"/>
                <w:szCs w:val="18"/>
              </w:rPr>
              <w:t>. OIB:08720210702</w:t>
            </w:r>
            <w:r w:rsidR="003255C6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3255C6" w:rsidRPr="003255C6">
              <w:rPr>
                <w:rFonts w:cs="Arial" w:hAnsi="Arial" w:ascii="Arial"/>
                <w:sz w:val="18"/>
                <w:szCs w:val="18"/>
              </w:rPr>
              <w:t xml:space="preserve">osporeni iznos tražbine = </w:t>
            </w:r>
            <w:r w:rsidR="001C23E9">
              <w:rPr>
                <w:rFonts w:cs="Arial" w:hAnsi="Arial" w:ascii="Arial"/>
                <w:sz w:val="18"/>
                <w:szCs w:val="18"/>
              </w:rPr>
              <w:t xml:space="preserve">27.254,18 kn, obzirom da </w:t>
            </w:r>
            <w:r w:rsidR="003255C6" w:rsidRPr="003255C6">
              <w:rPr>
                <w:rFonts w:cs="Arial" w:hAnsi="Arial" w:ascii="Arial"/>
                <w:sz w:val="18"/>
                <w:szCs w:val="18"/>
              </w:rPr>
              <w:t>vjerovnik nije uskladio tražbinu prema utvrđenoj mu tražbini u predstečajnoj nagodbi</w:t>
            </w:r>
          </w:p>
          <w:p w:rsidRDefault="00AD68B4" w:rsidP="00385878" w:rsidR="003255C6">
            <w:pPr>
              <w:rPr>
                <w:rFonts w:cs="Arial" w:hAnsi="Arial" w:ascii="Arial"/>
                <w:sz w:val="18"/>
                <w:szCs w:val="18"/>
              </w:rPr>
            </w:pPr>
            <w:r w:rsidRPr="004A3A9C">
              <w:rPr>
                <w:rFonts w:cs="Arial" w:hAnsi="Arial" w:ascii="Arial"/>
                <w:b/>
                <w:sz w:val="18"/>
                <w:szCs w:val="18"/>
              </w:rPr>
              <w:t>Prijava tražbine broj 32, vjerovnik HRVATSKE VODE</w:t>
            </w:r>
            <w:r>
              <w:rPr>
                <w:rFonts w:cs="Arial" w:hAnsi="Arial" w:ascii="Arial"/>
                <w:sz w:val="18"/>
                <w:szCs w:val="18"/>
              </w:rPr>
              <w:t>,</w:t>
            </w:r>
            <w:r w:rsidR="00157544">
              <w:t xml:space="preserve"> </w:t>
            </w:r>
            <w:r w:rsidR="00157544" w:rsidRPr="00157544">
              <w:rPr>
                <w:rFonts w:cs="Arial" w:hAnsi="Arial" w:ascii="Arial"/>
                <w:sz w:val="18"/>
                <w:szCs w:val="18"/>
              </w:rPr>
              <w:t>OIB:28921383001</w:t>
            </w:r>
            <w:r w:rsidR="00157544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 naknada za korištenje voda.</w:t>
            </w:r>
            <w:r w:rsidR="00A36037">
              <w:t xml:space="preserve"> </w:t>
            </w:r>
            <w:r w:rsidR="00A36037" w:rsidRPr="00A36037">
              <w:rPr>
                <w:rFonts w:cs="Arial" w:hAnsi="Arial" w:ascii="Arial"/>
                <w:sz w:val="18"/>
                <w:szCs w:val="18"/>
              </w:rPr>
              <w:t>osp</w:t>
            </w:r>
            <w:r w:rsidR="00BD336C">
              <w:rPr>
                <w:rFonts w:cs="Arial" w:hAnsi="Arial" w:ascii="Arial"/>
                <w:sz w:val="18"/>
                <w:szCs w:val="18"/>
              </w:rPr>
              <w:t>oreni iznos tražbine = 208.98</w:t>
            </w:r>
            <w:r w:rsidR="00A36037">
              <w:rPr>
                <w:rFonts w:cs="Arial" w:hAnsi="Arial" w:ascii="Arial"/>
                <w:sz w:val="18"/>
                <w:szCs w:val="18"/>
              </w:rPr>
              <w:t>6,05</w:t>
            </w:r>
            <w:r w:rsidR="00A36037" w:rsidRPr="00A36037">
              <w:rPr>
                <w:rFonts w:cs="Arial" w:hAnsi="Arial" w:ascii="Arial"/>
                <w:sz w:val="18"/>
                <w:szCs w:val="18"/>
              </w:rPr>
              <w:t xml:space="preserve"> kn</w:t>
            </w:r>
            <w:r w:rsidR="00A36037">
              <w:t xml:space="preserve"> </w:t>
            </w:r>
            <w:r w:rsidR="00A36037" w:rsidRPr="00A36037">
              <w:rPr>
                <w:rFonts w:cs="Arial" w:hAnsi="Arial" w:ascii="Arial"/>
                <w:sz w:val="18"/>
                <w:szCs w:val="18"/>
              </w:rPr>
              <w:t xml:space="preserve">obzirom da </w:t>
            </w:r>
            <w:r w:rsidR="000521D8" w:rsidRPr="000521D8">
              <w:rPr>
                <w:rFonts w:cs="Arial" w:hAnsi="Arial" w:ascii="Arial"/>
                <w:sz w:val="18"/>
                <w:szCs w:val="18"/>
              </w:rPr>
              <w:t xml:space="preserve"> vjerovnik nije uskladio tražbinu prema utvrđenoj mu tražbini u predstečajnoj nagodbi</w:t>
            </w:r>
          </w:p>
          <w:p w:rsidRDefault="00AD68B4" w:rsidP="00385878" w:rsidR="0038587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..</w:t>
            </w:r>
          </w:p>
        </w:tc>
      </w:tr>
      <w:tr w:rsidTr="00F16D83" w:rsidR="00F16D83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15758D" w:rsidR="008C287B" w:rsidRPr="002717EA">
        <w:trPr>
          <w:trHeight w:val="49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C287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RNK TRANSPORTI d.o.o.</w:t>
            </w:r>
          </w:p>
          <w:p w:rsidRDefault="008C287B" w:rsidP="00751CF7" w:rsidR="008C287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OIB:46564276045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31400 Đakovo, A.Šenoe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uslugu prijevoza 2017.godina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56.938,87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89777C" w:rsidR="008C287B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56.938,87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5C6676" w:rsidR="008C287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DB060C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DB060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CROATIA osiguranje d.d.</w:t>
            </w:r>
          </w:p>
          <w:p w:rsidRDefault="00DB060C" w:rsidP="00751CF7" w:rsidR="00DB060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OIB:26187994862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10000 Zagreb, Vatroslava Jagića 33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DB060C" w:rsidR="00DB060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3.268.549,43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89777C" w:rsidR="00DB060C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3.268.549,43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5C6676" w:rsidR="00DB060C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456EC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56EC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ERSTE&amp;STEIERMARKISCHE BANK d.d.</w:t>
            </w:r>
          </w:p>
          <w:p w:rsidRDefault="00456EC4" w:rsidP="00751CF7" w:rsidR="00456EC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OIB:23057039320</w:t>
            </w:r>
          </w:p>
          <w:p w:rsidRDefault="00D35202" w:rsidP="00751CF7" w:rsidR="00D3520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Buterin &amp;Posavec  iz </w:t>
            </w:r>
            <w:r w:rsidRPr="00E13D18">
              <w:rPr>
                <w:rFonts w:cs="Arial" w:hAnsi="Arial" w:ascii="Arial"/>
                <w:sz w:val="16"/>
                <w:szCs w:val="16"/>
              </w:rPr>
              <w:t>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Rijeka, Jadranski trg 3a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Ugovor o vođenju transakcijskog računa  po Ugovoru od 20.2.2015.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46.963,51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89777C" w:rsidR="00456EC4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46.963,51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5C6676" w:rsidR="00456EC4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15758D" w:rsidR="0064313E" w:rsidRPr="002717EA">
        <w:trPr>
          <w:trHeight w:val="64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4313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Međunarodna zračna luka Zagreb d.o.o.</w:t>
            </w:r>
          </w:p>
          <w:p w:rsidRDefault="0064313E" w:rsidP="00751CF7" w:rsidR="0064313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OIB:79446233150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D826D5" w:rsidR="0064313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10410 Velika Gorica, U</w:t>
            </w:r>
            <w:r w:rsidR="00D826D5">
              <w:rPr>
                <w:rFonts w:cs="Arial" w:hAnsi="Arial" w:ascii="Arial"/>
                <w:sz w:val="18"/>
                <w:szCs w:val="18"/>
              </w:rPr>
              <w:t>l</w:t>
            </w:r>
            <w:r w:rsidRPr="002717EA">
              <w:rPr>
                <w:rFonts w:cs="Arial" w:hAnsi="Arial" w:ascii="Arial"/>
                <w:sz w:val="18"/>
                <w:szCs w:val="18"/>
              </w:rPr>
              <w:t>.</w:t>
            </w:r>
            <w:r w:rsidR="00D826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>Rudolfa Fizira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-naknada za otpadni papir po računima 2/17 do  8/17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6.542,63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89777C" w:rsidR="0064313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6.542,63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5C6676" w:rsidR="0064313E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76604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76604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Financijska agencija</w:t>
            </w:r>
          </w:p>
          <w:p w:rsidRDefault="00766048" w:rsidP="00751CF7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OIB:85821130368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15758D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obavljanju certificiranja po računima</w:t>
            </w:r>
          </w:p>
          <w:p w:rsidRDefault="00766048" w:rsidP="0015758D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nagodbeno vijeće ZG17 –trošak predstečajne nagodbe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1.506,95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89777C" w:rsidR="0076604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1.506,95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5C6676" w:rsidR="0076604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E44F62" w:rsidR="0076604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766048" w:rsidRPr="001B6E7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B6E7C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1B6E7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B6E7C">
              <w:rPr>
                <w:rFonts w:cs="Arial" w:hAnsi="Arial" w:ascii="Arial"/>
                <w:sz w:val="18"/>
                <w:szCs w:val="18"/>
              </w:rPr>
              <w:t>39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1B6E7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B6E7C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766048" w:rsidP="00751CF7" w:rsidR="00766048" w:rsidRPr="001B6E7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B6E7C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766048" w:rsidP="00751CF7" w:rsidR="00766048" w:rsidRPr="001B6E7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B6E7C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1B6E7C">
            <w:pPr>
              <w:rPr>
                <w:rFonts w:cs="Arial" w:hAnsi="Arial" w:ascii="Arial"/>
                <w:sz w:val="18"/>
                <w:szCs w:val="18"/>
              </w:rPr>
            </w:pPr>
            <w:r w:rsidRPr="001B6E7C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1B6E7C">
            <w:pPr>
              <w:rPr>
                <w:rFonts w:cs="Arial" w:hAnsi="Arial" w:ascii="Arial"/>
                <w:sz w:val="18"/>
                <w:szCs w:val="18"/>
              </w:rPr>
            </w:pPr>
            <w:r w:rsidRPr="001B6E7C">
              <w:rPr>
                <w:rFonts w:cs="Arial" w:hAnsi="Arial" w:ascii="Arial"/>
                <w:sz w:val="18"/>
                <w:szCs w:val="18"/>
              </w:rPr>
              <w:t>Trošak zastupanja tuženika RH Ministarstvo financija u predmetima pred Trgovačkim sudom u Zagrebu broj P-126/17, P-3842/09 i P-110/14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1B6E7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B6E7C">
              <w:rPr>
                <w:rFonts w:cs="Arial" w:hAnsi="Arial" w:ascii="Arial"/>
                <w:sz w:val="18"/>
                <w:szCs w:val="18"/>
              </w:rPr>
              <w:t>2.600.000,00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25" w:rsidP="0089777C" w:rsidR="00766048" w:rsidRPr="001B6E7C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25" w:rsidP="005C6676" w:rsidR="00766048" w:rsidRPr="0070625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2.600,000,00</w:t>
            </w:r>
          </w:p>
        </w:tc>
      </w:tr>
      <w:tr w:rsidTr="00E13D18" w:rsidR="00ED3065" w:rsidRPr="002717EA">
        <w:trPr>
          <w:trHeight w:val="88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ED306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ED3065" w:rsidP="00ED3065" w:rsidR="00ED306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5758D" w:rsidP="00E13D18" w:rsidR="00ED3065" w:rsidRPr="0015758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</w:t>
            </w:r>
            <w:r w:rsidRPr="0015758D">
              <w:rPr>
                <w:rFonts w:cs="Arial" w:hAnsi="Arial" w:ascii="Arial"/>
                <w:sz w:val="18"/>
                <w:szCs w:val="18"/>
              </w:rPr>
              <w:t xml:space="preserve">ješenja o naknadi za zaštitu voda od 2010. </w:t>
            </w:r>
            <w:r>
              <w:rPr>
                <w:rFonts w:cs="Arial" w:hAnsi="Arial" w:ascii="Arial"/>
                <w:sz w:val="18"/>
                <w:szCs w:val="18"/>
              </w:rPr>
              <w:t>d</w:t>
            </w:r>
            <w:r w:rsidRPr="0015758D">
              <w:rPr>
                <w:rFonts w:cs="Arial" w:hAnsi="Arial" w:ascii="Arial"/>
                <w:sz w:val="18"/>
                <w:szCs w:val="18"/>
              </w:rPr>
              <w:t>o 2018</w:t>
            </w:r>
            <w:r w:rsidR="00E13D18">
              <w:rPr>
                <w:rFonts w:cs="Arial" w:hAnsi="Arial" w:ascii="Arial"/>
                <w:sz w:val="18"/>
                <w:szCs w:val="18"/>
              </w:rPr>
              <w:t>;</w:t>
            </w: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  <w:r w:rsidRPr="0015758D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622.365,32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376A" w:rsidP="0089777C" w:rsidR="00ED306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444.417,11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376A" w:rsidP="005C6676" w:rsidR="00ED3065" w:rsidRPr="0041376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41376A">
              <w:rPr>
                <w:rFonts w:cs="Arial" w:hAnsi="Arial" w:ascii="Arial"/>
                <w:color w:val="000000"/>
                <w:sz w:val="18"/>
                <w:szCs w:val="18"/>
              </w:rPr>
              <w:t>177.948,21</w:t>
            </w:r>
          </w:p>
        </w:tc>
      </w:tr>
      <w:tr w:rsidTr="0089777C" w:rsidR="00920045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92004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KRIŽOVLJAN GRAD-gospodarenje otpadom d.o.o.</w:t>
            </w:r>
          </w:p>
          <w:p w:rsidRDefault="00920045" w:rsidP="00751CF7" w:rsidR="009200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OIB:88564351466</w:t>
            </w:r>
            <w:r w:rsidR="00F41A34" w:rsidRPr="002717EA">
              <w:rPr>
                <w:rFonts w:cs="Arial" w:hAnsi="Arial" w:ascii="Arial"/>
                <w:sz w:val="18"/>
                <w:szCs w:val="18"/>
              </w:rPr>
              <w:t xml:space="preserve"> zastupa odvjetnički Ured Dina Galić i Janica Plantak iz Varaždina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Babinec, Varaždinska ulica 202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120713" w:rsidR="00920045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Z.Batušić-Šlogar iz Sesveta, broj Ovrv-26/17 ovršno dana.6.3.2018;</w:t>
            </w:r>
            <w:r w:rsidR="001A2EDA" w:rsidRPr="002717EA">
              <w:rPr>
                <w:rFonts w:cs="Arial" w:hAnsi="Arial" w:ascii="Arial"/>
                <w:sz w:val="18"/>
                <w:szCs w:val="18"/>
              </w:rPr>
              <w:t xml:space="preserve"> temeljem računa iz 2016 godine;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rješenje o osiguranju Trgovačkog suda u Osijeku, Stalna služba Slavonski Brod  broj Ovr-3454/17 od dana 20.12.2017.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531.717,00</w:t>
            </w:r>
          </w:p>
          <w:p w:rsidRDefault="00920045" w:rsidP="00751CF7" w:rsidR="009200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EDA" w:rsidP="0089777C" w:rsidR="0092004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531.717,00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5C6676" w:rsidR="00920045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F41A3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41A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OPSKRBA d.o.o.</w:t>
            </w:r>
          </w:p>
          <w:p w:rsidRDefault="00F41A34" w:rsidP="00CF57C4" w:rsidR="00F41A3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OIB:63073332379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5.010.600,33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89777C" w:rsidR="00F41A34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5.010.600,33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5C6676" w:rsidR="00F41A34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  <w:p w:rsidRDefault="00BE4B03" w:rsidP="005C6676" w:rsidR="00BE4B0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FC3301" w:rsidR="00FC3301" w:rsidRPr="002717EA">
        <w:trPr>
          <w:trHeight w:val="500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71B3" w:rsidP="009D5E25" w:rsidR="009D5E25" w:rsidRPr="00E3049C">
            <w:pPr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A71B3">
              <w:rPr>
                <w:rFonts w:cs="Arial" w:hAnsi="Arial" w:ascii="Arial"/>
                <w:color w:val="000000"/>
                <w:sz w:val="18"/>
                <w:szCs w:val="18"/>
              </w:rPr>
              <w:t>Napomena</w:t>
            </w: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: </w:t>
            </w:r>
            <w:r w:rsid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Prijava tražbine broj 39</w:t>
            </w:r>
            <w:r w:rsidR="00E13D18" w:rsidRP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, vjerovnik</w:t>
            </w:r>
            <w:r w:rsid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</w:t>
            </w:r>
            <w:r w:rsidR="00E13D18" w:rsidRP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Republika Hrvatska</w:t>
            </w:r>
            <w:r w:rsid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, </w:t>
            </w:r>
            <w:r w:rsidR="00E13D18" w:rsidRP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OIB:52634238587</w:t>
            </w:r>
            <w:r w:rsidR="009D5E25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, osporava </w:t>
            </w:r>
            <w:r w:rsidR="009D5E25" w:rsidRPr="00E3049C">
              <w:rPr>
                <w:rFonts w:cs="Arial" w:hAnsi="Arial" w:ascii="Arial"/>
                <w:color w:val="000000"/>
                <w:sz w:val="18"/>
                <w:szCs w:val="18"/>
              </w:rPr>
              <w:t>se u cijelosti za iznos od 2.600.000,00 kn, jer</w:t>
            </w:r>
            <w:r w:rsidR="00E3049C" w:rsidRPr="00E3049C">
              <w:rPr>
                <w:rFonts w:cs="Arial" w:hAnsi="Arial" w:ascii="Arial"/>
                <w:color w:val="000000"/>
                <w:sz w:val="18"/>
                <w:szCs w:val="18"/>
              </w:rPr>
              <w:t xml:space="preserve"> s</w:t>
            </w:r>
            <w:r w:rsidR="009D5E25" w:rsidRPr="00E3049C">
              <w:rPr>
                <w:rFonts w:cs="Arial" w:hAnsi="Arial" w:ascii="Arial"/>
                <w:color w:val="000000"/>
                <w:sz w:val="18"/>
                <w:szCs w:val="18"/>
              </w:rPr>
              <w:t xml:space="preserve">e radi o troškovima zastupanja </w:t>
            </w:r>
            <w:r w:rsidR="00E3049C" w:rsidRPr="00E3049C">
              <w:rPr>
                <w:rFonts w:cs="Arial" w:hAnsi="Arial" w:ascii="Arial"/>
                <w:color w:val="000000"/>
                <w:sz w:val="18"/>
                <w:szCs w:val="18"/>
              </w:rPr>
              <w:t xml:space="preserve">u parničnim predmetima koji su u tijeku, odnosno niti jedan od postupak nije  pravomoćno okončan, te  do okončanja istih troškovi zastupanja nisu utvrđeni. </w:t>
            </w:r>
          </w:p>
          <w:p w:rsidRDefault="006A71B3" w:rsidP="009D5E25" w:rsidR="00E13D18" w:rsidRPr="002717EA">
            <w:pPr>
              <w:spacing w:after="0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>Prijava tražbine broj 40</w:t>
            </w:r>
            <w:r w:rsidRPr="006A71B3">
              <w:rPr>
                <w:rFonts w:cs="Arial" w:hAnsi="Arial" w:ascii="Arial"/>
                <w:b/>
                <w:color w:val="000000"/>
                <w:sz w:val="18"/>
                <w:szCs w:val="18"/>
              </w:rPr>
              <w:t>, vjerovnik</w:t>
            </w: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</w:t>
            </w:r>
            <w:r w:rsidR="0015758D" w:rsidRPr="0015758D">
              <w:rPr>
                <w:rFonts w:cs="Arial" w:hAnsi="Arial" w:ascii="Arial"/>
                <w:b/>
                <w:color w:val="000000"/>
                <w:sz w:val="18"/>
                <w:szCs w:val="18"/>
              </w:rPr>
              <w:t>HRVATSKE VODE-</w:t>
            </w:r>
            <w:r w:rsidR="0015758D" w:rsidRPr="0015758D">
              <w:rPr>
                <w:rFonts w:cs="Arial" w:hAnsi="Arial" w:ascii="Arial"/>
                <w:color w:val="000000"/>
                <w:sz w:val="18"/>
                <w:szCs w:val="18"/>
              </w:rPr>
              <w:t>pravna osoba za upravljanje vodama, osporeni iznos tražbine =</w:t>
            </w:r>
            <w:r w:rsidR="0041376A">
              <w:rPr>
                <w:rFonts w:cs="Arial" w:hAnsi="Arial" w:ascii="Arial"/>
                <w:color w:val="000000"/>
                <w:sz w:val="18"/>
                <w:szCs w:val="18"/>
              </w:rPr>
              <w:t>177.948,21 kn</w:t>
            </w:r>
            <w:r w:rsidR="0015758D" w:rsidRPr="0015758D">
              <w:rPr>
                <w:rFonts w:cs="Arial" w:hAnsi="Arial" w:ascii="Arial"/>
                <w:color w:val="000000"/>
                <w:sz w:val="18"/>
                <w:szCs w:val="18"/>
              </w:rPr>
              <w:t xml:space="preserve"> </w:t>
            </w:r>
            <w:r w:rsidR="00E04D38" w:rsidRPr="00E04D38">
              <w:rPr>
                <w:rFonts w:cs="Arial" w:hAnsi="Arial" w:ascii="Arial"/>
                <w:color w:val="000000"/>
                <w:sz w:val="18"/>
                <w:szCs w:val="18"/>
              </w:rPr>
              <w:t>obzirom da  vjerovnik nije uskladio tražbinu prema utvrđenoj mu tražbini u predstečajnoj nagodbi</w:t>
            </w:r>
          </w:p>
        </w:tc>
      </w:tr>
      <w:tr w:rsidTr="00BE4B03" w:rsidR="00BE4B03" w:rsidRPr="002717EA">
        <w:trPr>
          <w:trHeight w:val="50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b/>
                <w:color w:val="000000"/>
                <w:sz w:val="18"/>
                <w:szCs w:val="18"/>
              </w:rPr>
              <w:t>Iznos osporene tražbine (kn)</w:t>
            </w:r>
          </w:p>
        </w:tc>
      </w:tr>
      <w:tr w:rsidTr="0089777C" w:rsidR="000B77D3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0B77D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HP-HRVATSKA POŠTA d.d. </w:t>
            </w:r>
          </w:p>
          <w:p w:rsidRDefault="000B77D3" w:rsidP="00CF57C4" w:rsidR="000B77D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OIB:87311810356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Jurišićeva 13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Ugovor o poslovnoj suradnji DP-3/2-2351/10; 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25.237,22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89777C" w:rsidR="000B77D3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25.237,22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5C6676" w:rsidR="000B77D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982BDB" w:rsidR="00AC0FEC" w:rsidRPr="002717EA">
        <w:trPr>
          <w:trHeight w:val="47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AC0FE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EKO-FLOR PLUS d.o.o.</w:t>
            </w:r>
          </w:p>
          <w:p w:rsidRDefault="00AC0FEC" w:rsidP="00CF57C4" w:rsidR="00AC0FE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OIB:50730247993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49243  Oroslavlje, Mokrice 180/C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 za robu 1/15;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13.701,56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89777C" w:rsidR="00AC0FEC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13.701,56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5C6676" w:rsidR="00AC0FEC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DB71A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DB71A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MARTIN STROJ d.o.o.</w:t>
            </w:r>
          </w:p>
          <w:p w:rsidRDefault="00DB71A2" w:rsidP="00CF57C4" w:rsidR="00DB71A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OIB:70903581556</w:t>
            </w:r>
          </w:p>
          <w:p w:rsidRDefault="00DB71A2" w:rsidP="00CF57C4" w:rsidR="00DB71A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T.Valičević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Sv. Martin pod Okićem, Sv,Martin pod Okićem 18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T.Sudar broj:Ovrv-362/17od 3.8.201</w:t>
            </w:r>
            <w:r w:rsidR="009A49D7" w:rsidRPr="002717EA">
              <w:rPr>
                <w:rFonts w:cs="Arial" w:hAnsi="Arial" w:ascii="Arial"/>
                <w:sz w:val="18"/>
                <w:szCs w:val="18"/>
              </w:rPr>
              <w:t>7.; račun iz 2016</w:t>
            </w:r>
            <w:r w:rsidR="00BB3117" w:rsidRPr="002717EA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1.344,98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89777C" w:rsidR="00DB71A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1.344,98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5C6676" w:rsidR="00DB71A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BB311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B31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INTEGRALNI MARKETING I KOMUNIKACIJE d.o.o.</w:t>
            </w:r>
          </w:p>
          <w:p w:rsidRDefault="00BB3117" w:rsidP="00CF57C4" w:rsidR="00BB31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OIB:14364100048</w:t>
            </w:r>
          </w:p>
          <w:p w:rsidRDefault="00BB3117" w:rsidP="00CF57C4" w:rsidR="00BB31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odvjetnici Sanja Neveščanin Mateša i drugi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 grada Vukovara 269 f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M.Dujić iz Varaždina broj Ovrv-881/10 od 30.09.2010.</w:t>
            </w:r>
            <w:r w:rsidR="00642E07" w:rsidRPr="002717EA">
              <w:rPr>
                <w:rFonts w:cs="Arial" w:hAnsi="Arial" w:ascii="Arial"/>
                <w:sz w:val="18"/>
                <w:szCs w:val="18"/>
              </w:rPr>
              <w:t xml:space="preserve"> pravomoćno 3.7.2014.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154.231,70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6503" w:rsidP="0089777C" w:rsidR="00BB3117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  <w:p w:rsidRDefault="00246503" w:rsidP="0089777C" w:rsidR="00246503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6503" w:rsidP="005C6676" w:rsidR="00BB3117" w:rsidRPr="0019610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9610F">
              <w:rPr>
                <w:rFonts w:cs="Arial" w:hAnsi="Arial" w:ascii="Arial"/>
                <w:color w:val="000000"/>
                <w:sz w:val="18"/>
                <w:szCs w:val="18"/>
              </w:rPr>
              <w:t>154.231,70</w:t>
            </w:r>
          </w:p>
        </w:tc>
      </w:tr>
      <w:tr w:rsidTr="00982BDB" w:rsidR="00B72A45" w:rsidRPr="002717EA">
        <w:trPr>
          <w:trHeight w:val="92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72A4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Hrvatski zavod za mirovinsko osiguranje Zagreb, Područni ured Slavonski Brod </w:t>
            </w:r>
          </w:p>
          <w:p w:rsidRDefault="00B72A45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OIB:84397956623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6F2C3A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Naselje</w:t>
            </w:r>
            <w:r w:rsidR="00B72A45" w:rsidRPr="002717EA">
              <w:rPr>
                <w:rFonts w:cs="Arial" w:hAnsi="Arial" w:ascii="Arial"/>
                <w:sz w:val="18"/>
                <w:szCs w:val="18"/>
              </w:rPr>
              <w:t xml:space="preserve"> Slavonija 1bb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7EDE" w:rsidP="00982BDB" w:rsidR="00B72A4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Jednokratna naknada štete</w:t>
            </w:r>
            <w:r w:rsidR="00982BDB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za invalidsku mirovinu; </w:t>
            </w:r>
            <w:r w:rsidR="00B72A45" w:rsidRPr="002717EA">
              <w:rPr>
                <w:rFonts w:cs="Arial" w:hAnsi="Arial" w:ascii="Arial"/>
                <w:sz w:val="18"/>
                <w:szCs w:val="18"/>
              </w:rPr>
              <w:t xml:space="preserve">Pravomoćna presuda Trgovačkog suda u Osijeku broj 3P-550/12-10 od 3.12.2012.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396.427,11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7EDE" w:rsidP="0089777C" w:rsidR="00B72A4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396.427,11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5C6676" w:rsidR="00B72A45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836190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3619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CF57C4" w:rsidR="0083619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982BDB" w:rsidR="0083619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Vodoopskrba i odvodnja d.o.o.OIB:83416546499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CF57C4" w:rsidR="00836190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Folnegovićeva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47EE" w:rsidP="003A1F97" w:rsidR="0083619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047EE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</w:t>
            </w:r>
            <w:r w:rsidR="003A1F97">
              <w:rPr>
                <w:rFonts w:cs="Arial" w:hAnsi="Arial" w:ascii="Arial"/>
                <w:sz w:val="18"/>
                <w:szCs w:val="18"/>
              </w:rPr>
              <w:t xml:space="preserve">avomoćno dana 13.6.2017. </w:t>
            </w:r>
          </w:p>
          <w:p w:rsidRDefault="00F047EE" w:rsidP="003A1F97" w:rsidR="00F047E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-računi za vodu i odvodnju 2015-2018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6069BC" w:rsidR="0083619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21.910.589,8</w:t>
            </w:r>
            <w:r w:rsidR="006069BC" w:rsidRPr="002717EA"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1F97" w:rsidP="0089777C" w:rsidR="00836190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11.625.853,60</w:t>
            </w:r>
            <w:r w:rsidR="00836190" w:rsidRPr="002717EA">
              <w:rPr>
                <w:rFonts w:cs="Arial" w:hAnsi="Arial" w:ascii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1F97" w:rsidP="005C6676" w:rsidR="00836190" w:rsidRPr="003A1F9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A1F97">
              <w:rPr>
                <w:rFonts w:cs="Arial" w:hAnsi="Arial" w:ascii="Arial"/>
                <w:color w:val="000000"/>
                <w:sz w:val="18"/>
                <w:szCs w:val="18"/>
              </w:rPr>
              <w:t>10.284.736,20</w:t>
            </w:r>
          </w:p>
        </w:tc>
      </w:tr>
      <w:tr w:rsidTr="002E16FE" w:rsidR="00BB1795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B179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</w:t>
            </w:r>
          </w:p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CF57C4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BB1795" w:rsidP="00CF57C4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BB1795" w:rsidP="00CF57C4" w:rsidR="00BB179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CF57C4" w:rsidR="00BB179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B1795" w:rsidP="002E16FE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Porezi, doprinosi druga javna davanja JOPPD obrasci, ID obrasci</w:t>
            </w:r>
          </w:p>
          <w:p w:rsidRDefault="002E16FE" w:rsidP="002E16FE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E16FE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6101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19.969.283,98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6101" w:rsidP="0089777C" w:rsidR="00BB179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76101">
              <w:rPr>
                <w:rFonts w:cs="Arial" w:hAnsi="Arial" w:ascii="Arial"/>
                <w:color w:val="000000"/>
                <w:sz w:val="18"/>
                <w:szCs w:val="18"/>
              </w:rPr>
              <w:t>19.969.283,98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5C6676" w:rsidR="00BB1795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982BDB" w:rsidR="00982BDB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2071BF" w:rsidR="00982BD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="0019610F" w:rsidRPr="002E16FE">
              <w:rPr>
                <w:rFonts w:cs="Arial" w:hAnsi="Arial" w:ascii="Arial"/>
                <w:b/>
                <w:sz w:val="18"/>
                <w:szCs w:val="18"/>
              </w:rPr>
              <w:t>Prijava tražbine broj 46, vjerovnik INTEGRALNI MARKETING I KOMUNIKACIJE d.o.o</w:t>
            </w:r>
            <w:r w:rsidR="0019610F" w:rsidRPr="0019610F">
              <w:rPr>
                <w:rFonts w:cs="Arial" w:hAnsi="Arial" w:ascii="Arial"/>
                <w:sz w:val="18"/>
                <w:szCs w:val="18"/>
              </w:rPr>
              <w:t>.OIB:14364100048</w:t>
            </w:r>
            <w:r w:rsidR="0019610F">
              <w:rPr>
                <w:rFonts w:cs="Arial" w:hAnsi="Arial" w:ascii="Arial"/>
                <w:sz w:val="18"/>
                <w:szCs w:val="18"/>
              </w:rPr>
              <w:t xml:space="preserve">, stečajni upravitelj osporava prijavljeni iznos tražbine u cijelosti </w:t>
            </w:r>
            <w:r w:rsidR="002071BF">
              <w:rPr>
                <w:rFonts w:cs="Arial" w:hAnsi="Arial" w:ascii="Arial"/>
                <w:sz w:val="18"/>
                <w:szCs w:val="18"/>
              </w:rPr>
              <w:t xml:space="preserve">za iznos od </w:t>
            </w:r>
            <w:r w:rsidR="0019610F">
              <w:rPr>
                <w:rFonts w:cs="Arial" w:hAnsi="Arial" w:ascii="Arial"/>
                <w:sz w:val="18"/>
                <w:szCs w:val="18"/>
              </w:rPr>
              <w:t>=154.231,70 kn, obzirom da se tražbina vjerovnika odnosi na razdoblje prije predstečajne nagodbe, a vjerovnik je propustio istu prijaviti u predstečajnu nagod</w:t>
            </w:r>
            <w:r w:rsidR="009C76A4">
              <w:rPr>
                <w:rFonts w:cs="Arial" w:hAnsi="Arial" w:ascii="Arial"/>
                <w:sz w:val="18"/>
                <w:szCs w:val="18"/>
              </w:rPr>
              <w:t>b</w:t>
            </w:r>
            <w:r w:rsidR="002071BF">
              <w:rPr>
                <w:rFonts w:cs="Arial" w:hAnsi="Arial" w:ascii="Arial"/>
                <w:sz w:val="18"/>
                <w:szCs w:val="18"/>
              </w:rPr>
              <w:t>u</w:t>
            </w:r>
            <w:r w:rsidR="0019610F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2071BF">
              <w:rPr>
                <w:rFonts w:cs="Arial" w:hAnsi="Arial" w:ascii="Arial"/>
                <w:sz w:val="18"/>
                <w:szCs w:val="18"/>
              </w:rPr>
              <w:t xml:space="preserve">, niti </w:t>
            </w:r>
            <w:r w:rsidR="00162C69">
              <w:rPr>
                <w:rFonts w:cs="Arial" w:hAnsi="Arial" w:ascii="Arial"/>
                <w:sz w:val="18"/>
                <w:szCs w:val="18"/>
              </w:rPr>
              <w:t xml:space="preserve"> je dužnik  </w:t>
            </w:r>
            <w:r w:rsidR="002071BF">
              <w:rPr>
                <w:rFonts w:cs="Arial" w:hAnsi="Arial" w:ascii="Arial"/>
                <w:sz w:val="18"/>
                <w:szCs w:val="18"/>
              </w:rPr>
              <w:t xml:space="preserve">utvrdio  postojanje i visinu iste  i naveo je u izvješću o financijskom  stanju i poslovanju </w:t>
            </w:r>
            <w:r w:rsidR="00E37F66">
              <w:rPr>
                <w:rFonts w:cs="Arial" w:hAnsi="Arial" w:ascii="Arial"/>
                <w:sz w:val="18"/>
                <w:szCs w:val="18"/>
              </w:rPr>
              <w:t xml:space="preserve">.Tražbina se temelji na rješenju o ovrsi Ovrv-881/10 </w:t>
            </w:r>
            <w:r w:rsidR="009C76A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2E16FE" w:rsidP="002071BF" w:rsidR="00E04D3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Prijava tražbine broj 48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, vjerovnik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Vodoopskrba i odvodnja d.o.o.</w:t>
            </w:r>
            <w:r w:rsidR="0060683C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OIB:83416546499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 </w:t>
            </w:r>
            <w:r w:rsidR="0060683C" w:rsidRPr="0060683C">
              <w:rPr>
                <w:rFonts w:cs="Arial" w:hAnsi="Arial" w:ascii="Arial"/>
                <w:sz w:val="18"/>
                <w:szCs w:val="18"/>
              </w:rPr>
              <w:t>stečajni upravitelj osp</w:t>
            </w:r>
            <w:r w:rsidR="003A1F97">
              <w:rPr>
                <w:rFonts w:cs="Arial" w:hAnsi="Arial" w:ascii="Arial"/>
                <w:sz w:val="18"/>
                <w:szCs w:val="18"/>
              </w:rPr>
              <w:t xml:space="preserve">orava tražbinu u iznosu od </w:t>
            </w:r>
            <w:r w:rsidR="00E04D38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3A1F97">
              <w:rPr>
                <w:rFonts w:cs="Arial" w:hAnsi="Arial" w:ascii="Arial"/>
                <w:sz w:val="18"/>
                <w:szCs w:val="18"/>
              </w:rPr>
              <w:t>=</w:t>
            </w:r>
            <w:r w:rsidR="003A1F97" w:rsidRPr="003A1F97">
              <w:rPr>
                <w:rFonts w:cs="Arial" w:hAnsi="Arial" w:ascii="Arial"/>
                <w:sz w:val="18"/>
                <w:szCs w:val="18"/>
              </w:rPr>
              <w:t>10.284.736,20</w:t>
            </w:r>
            <w:r w:rsidR="003A1F97">
              <w:rPr>
                <w:rFonts w:cs="Arial" w:hAnsi="Arial" w:ascii="Arial"/>
                <w:sz w:val="18"/>
                <w:szCs w:val="18"/>
              </w:rPr>
              <w:t xml:space="preserve"> kn,</w:t>
            </w:r>
            <w:r w:rsidR="00E04D38" w:rsidRPr="00E04D38">
              <w:rPr>
                <w:rFonts w:cs="Arial" w:hAnsi="Arial" w:ascii="Arial"/>
                <w:color w:val="000000"/>
                <w:sz w:val="18"/>
                <w:szCs w:val="18"/>
              </w:rPr>
              <w:t>obzirom da  vjerovnik nije uskladio tražbinu prema utvrđenoj mu tražbini u predstečajnoj nagodbi</w:t>
            </w:r>
            <w:r w:rsidR="003A1F97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</w:p>
          <w:p w:rsidRDefault="002E16FE" w:rsidP="00224F4F" w:rsidR="002E16FE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224F4F" w:rsidP="00224F4F" w:rsidR="00224F4F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2C5" w:rsidR="006069BC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5E7490" w:rsidR="002E16FE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5E7490" w:rsidR="002E16F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PLIN-PROJEKT d.o.o. </w:t>
            </w:r>
          </w:p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OIB:42679240944</w:t>
            </w:r>
          </w:p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D.Urban iz Nove Gradiške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Nova Gradiška, A.Stepinca 36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i presuda Trgovačkog suda u Osijeku broj 6 Povrv-1494/12-48 od 17.01.2014. pravomoćno 21.2.2018. ovršno 21.4.2018. </w:t>
            </w:r>
          </w:p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Utvrđena tražbina po rješenju o odobrenoj predstečajnoj nagodbi St-762/17, pravomoćno dana 13.6.2017.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5.603.151,15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7696B" w:rsidP="000A6AA7" w:rsidR="002E16F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2.783.266,47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7696B" w:rsidP="005C6676" w:rsidR="002E16FE" w:rsidRPr="00A7696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A7696B">
              <w:rPr>
                <w:rFonts w:cs="Arial" w:hAnsi="Arial" w:ascii="Arial"/>
                <w:color w:val="000000"/>
                <w:sz w:val="18"/>
                <w:szCs w:val="18"/>
              </w:rPr>
              <w:t>2.819.884,68</w:t>
            </w:r>
          </w:p>
        </w:tc>
      </w:tr>
      <w:tr w:rsidTr="005E7490" w:rsidR="002E7B51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2E7B51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5E7490" w:rsidR="002E7B5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GOTRA LOGISTIKA d.o.o.</w:t>
            </w:r>
          </w:p>
          <w:p w:rsidRDefault="002E7B51" w:rsidP="00CA226E" w:rsidR="002E7B5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OIB:66545217126</w:t>
            </w:r>
          </w:p>
          <w:p w:rsidRDefault="002E7B51" w:rsidP="00CA226E" w:rsidR="002E7B51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Ksenija Čerin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49218 Pregrada, A.Thierrva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Roba po računu 1/2016 ; rješenje o ovrs</w:t>
            </w:r>
            <w:r w:rsidR="004976A5">
              <w:rPr>
                <w:rFonts w:cs="Arial" w:hAnsi="Arial" w:ascii="Arial"/>
                <w:sz w:val="18"/>
                <w:szCs w:val="18"/>
              </w:rPr>
              <w:t>i javni bilježnik Ž. Maroslavac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,  Ovrv-7454/17 od 25.10.2017.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4.466,87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190F" w:rsidP="0089777C" w:rsidR="002E7B51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4.466,87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5C6676" w:rsidR="002E7B51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506688" w:rsidRPr="002717EA">
        <w:trPr>
          <w:trHeight w:val="861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50668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E7490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DB49E0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VODOVOD I KANALIZACIJA d.o.o.OIB:56826138353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Biokovska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 rješenje o ovrsi javni bilježnik B.Jurišić  Ovrv-4496/13  od 02.10.2013. Utvrđena tražbina po rješenju o odobrenoj predstečajnoj nagodbi St-762/17, pravomoćno dana 13.6.2017.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2.617,55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89777C" w:rsidR="0050668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2.617,55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C6676" w:rsidR="0050668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50668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50668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E7490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6F1" w:rsidP="002716F1" w:rsidR="002716F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Dom zdravlja ZAGREB-CENTAR</w:t>
            </w:r>
          </w:p>
          <w:p w:rsidRDefault="002716F1" w:rsidP="002716F1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OIB:00053084642 zastupa odvjetničko društvo Krsnik &amp;Partneri d.o.o. iz 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Runj</w:t>
            </w:r>
            <w:r w:rsidR="006A22EE" w:rsidRPr="002717EA">
              <w:rPr>
                <w:rFonts w:cs="Arial" w:hAnsi="Arial" w:ascii="Arial"/>
                <w:sz w:val="18"/>
                <w:szCs w:val="18"/>
              </w:rPr>
              <w:t>anino</w:t>
            </w:r>
            <w:r w:rsidRPr="002717EA">
              <w:rPr>
                <w:rFonts w:cs="Arial" w:hAnsi="Arial" w:ascii="Arial"/>
                <w:sz w:val="18"/>
                <w:szCs w:val="18"/>
              </w:rPr>
              <w:t>va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796A7C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A.Hukelj posl broj Ovrv-6276/14 od 24.07.2014.</w:t>
            </w:r>
          </w:p>
          <w:p w:rsidRDefault="00506688" w:rsidP="00796A7C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Pravomoćno i ovršno 05.8.2014. </w:t>
            </w:r>
          </w:p>
          <w:p w:rsidRDefault="00506688" w:rsidP="00796A7C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F2C3A" w:rsidP="00CA226E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13.375,47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F2C3A" w:rsidP="0089777C" w:rsidR="0050668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13.375,47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C6676" w:rsidR="0050668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6A22EE" w:rsidRPr="002717EA">
        <w:trPr>
          <w:trHeight w:val="50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A22E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5E7490" w:rsidR="006A22E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DB49E0" w:rsidR="006A22E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EUROHERC OSIGURANJE d.d. OIB:22694857747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CA226E" w:rsidR="006A22E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282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CA226E" w:rsidR="006A22E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rješenju o odobrenoj predstečajnoj nagodbi St-76</w:t>
            </w:r>
            <w:r w:rsidR="0082708B" w:rsidRPr="002717EA">
              <w:rPr>
                <w:rFonts w:cs="Arial" w:hAnsi="Arial" w:ascii="Arial"/>
                <w:sz w:val="18"/>
                <w:szCs w:val="18"/>
              </w:rPr>
              <w:t>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08B" w:rsidP="00CA226E" w:rsidR="006A22E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5.453,85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08B" w:rsidP="0089777C" w:rsidR="006A22E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5.453,85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5C6676" w:rsidR="006A22EE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0A07BF" w:rsidRPr="002717EA">
        <w:trPr>
          <w:trHeight w:val="41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0A07B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5E7490" w:rsidR="000A07B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CA226E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GEWINDE d.o.o.</w:t>
            </w:r>
          </w:p>
          <w:p w:rsidRDefault="000A07BF" w:rsidP="00CA226E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OIB:46662592772</w:t>
            </w:r>
          </w:p>
          <w:p w:rsidRDefault="000A07BF" w:rsidP="00CA226E" w:rsidR="000A07BF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A07BF" w:rsidP="00DB49E0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31000 Osijek</w:t>
            </w:r>
          </w:p>
          <w:p w:rsidRDefault="000A07BF" w:rsidP="00DB49E0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S.S.Strossmayera 127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CA226E" w:rsidR="000A07B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 za isporuku roba 11/2016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CA226E" w:rsidR="000A07B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9.265,99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3428" w:rsidP="0089777C" w:rsidR="000A07B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9.265,99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5C6676" w:rsidR="000A07B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062A5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062A5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5E7490" w:rsidR="00062A5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EX SLAVONIJA d.o.o.</w:t>
            </w:r>
          </w:p>
          <w:p w:rsidRDefault="00062A52" w:rsidP="00CA226E" w:rsidR="00062A5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OIB:26709634423</w:t>
            </w:r>
          </w:p>
          <w:p w:rsidRDefault="00062A52" w:rsidP="00CA226E" w:rsidR="00062A5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Dragomir Urban iz Nove Gradiške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Vrbje, Kralja Tomislava 57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isporuku roba 2016;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306.955,08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89777C" w:rsidR="00062A5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306.955,08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5C6676" w:rsidR="00062A5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60274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0274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5E7490" w:rsidR="0060274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Gradska plinara Zagreb-Opskrba d.o.o.</w:t>
            </w:r>
          </w:p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OIB:74364571096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Zagreb,Radnička cesta 173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Opskrba prirodnim plinom po računima 1/18 do 7/18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23.017,62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89777C" w:rsidR="0060274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23.017,62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5C6676" w:rsidR="0060274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1F430D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E7490" w:rsidR="001F430D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1F430D" w:rsidP="001F430D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OIB:85584865987</w:t>
            </w:r>
          </w:p>
          <w:p w:rsidRDefault="001F430D" w:rsidP="001F430D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punomoćnik po zaposlenju Tomislav Bilić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Zagreb,Ulica grada Vukovara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-Podružnica Zagrebparking i Podružnica Čistoća; 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36.680,69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36.680,69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C6676" w:rsidR="001F430D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1F430D" w:rsidR="001F430D" w:rsidRPr="002717EA">
        <w:trPr>
          <w:trHeight w:val="785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430D" w:rsidP="00356B42" w:rsidR="001F430D" w:rsidRPr="002717EA">
            <w:pPr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Prijava tražbine broj</w:t>
            </w:r>
            <w:r w:rsidR="0060683C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="00356B42">
              <w:rPr>
                <w:rFonts w:cs="Arial" w:hAnsi="Arial" w:ascii="Arial"/>
                <w:b/>
                <w:sz w:val="18"/>
                <w:szCs w:val="18"/>
              </w:rPr>
              <w:t xml:space="preserve">50 vjerovnik  </w:t>
            </w:r>
            <w:r w:rsidR="00356B42" w:rsidRPr="00356B42">
              <w:rPr>
                <w:rFonts w:cs="Arial" w:hAnsi="Arial" w:ascii="Arial"/>
                <w:b/>
                <w:sz w:val="18"/>
                <w:szCs w:val="18"/>
              </w:rPr>
              <w:t xml:space="preserve">PLIN-PROJEKT d.o.o. </w:t>
            </w:r>
            <w:r w:rsidR="00356B42">
              <w:rPr>
                <w:rFonts w:cs="Arial" w:hAnsi="Arial" w:ascii="Arial"/>
                <w:b/>
                <w:sz w:val="18"/>
                <w:szCs w:val="18"/>
              </w:rPr>
              <w:t xml:space="preserve">, </w:t>
            </w:r>
            <w:r w:rsidR="00356B42" w:rsidRPr="00356B42">
              <w:rPr>
                <w:rFonts w:cs="Arial" w:hAnsi="Arial" w:ascii="Arial"/>
                <w:b/>
                <w:sz w:val="18"/>
                <w:szCs w:val="18"/>
              </w:rPr>
              <w:t>OIB:42679240944</w:t>
            </w:r>
            <w:r>
              <w:rPr>
                <w:rFonts w:cs="Arial" w:hAnsi="Arial" w:ascii="Arial"/>
                <w:sz w:val="18"/>
                <w:szCs w:val="18"/>
              </w:rPr>
              <w:t>, stečajni</w:t>
            </w:r>
            <w:r w:rsidR="001A1F3D">
              <w:rPr>
                <w:rFonts w:cs="Arial" w:hAnsi="Arial" w:ascii="Arial"/>
                <w:sz w:val="18"/>
                <w:szCs w:val="18"/>
              </w:rPr>
              <w:t xml:space="preserve"> upravitelj osporava  tražbinu za iznos od =2.819.884,68 kn </w:t>
            </w:r>
            <w:r w:rsidR="001A1F3D" w:rsidRPr="001A1F3D">
              <w:rPr>
                <w:rFonts w:cs="Arial" w:hAnsi="Arial" w:ascii="Arial"/>
                <w:sz w:val="18"/>
                <w:szCs w:val="18"/>
              </w:rPr>
              <w:t>obzirom da  vjerovnik nije uskladio tražbinu prema utvrđenoj mu tražbini u predstečajnoj nagodbi.</w:t>
            </w:r>
          </w:p>
        </w:tc>
      </w:tr>
      <w:tr w:rsidTr="00095A49" w:rsidR="00982BD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1F430D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TIMES COMPUTERS d.o.o.</w:t>
            </w:r>
          </w:p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OIB:40073428557</w:t>
            </w:r>
          </w:p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Zagreb,Ožujska 12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Presuda Trgovačkog suda u Zagrebu P-623/2009 od 29.03.2013. pravomoćna 10.05.2017, ovršna 11.11.2017. po računima za isporučenu robu i usluge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218.717,87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218.717,87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C6676" w:rsidR="001F430D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1F430D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DARKO SMJEROG  vl. poljoprivredni obrt Složna braća</w:t>
            </w:r>
            <w:r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2717EA">
              <w:rPr>
                <w:rFonts w:cs="Arial" w:hAnsi="Arial" w:ascii="Arial"/>
                <w:sz w:val="18"/>
                <w:szCs w:val="18"/>
              </w:rPr>
              <w:t>OIB:40403901213</w:t>
            </w:r>
          </w:p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Dragomir Urban iz Nove Gradiške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Gornji Bogićevci, Novi Kraj 105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isporuka roba 2016.g ; rješenje o ovrsi javni bilježnik B. Lovrić iz Zagreba, broj Ovrv-14/17 od24.2.2017.pravomoćno 08.03.2017.g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75.060,75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75.060,75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C6676" w:rsidR="001F430D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450E93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50E9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CA226E" w:rsidR="00450E93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CA226E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Čistoća d.o.o.</w:t>
            </w:r>
          </w:p>
          <w:p w:rsidRDefault="00450E93" w:rsidP="00CA226E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OIB:38812451417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CA226E" w:rsidR="00450E9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Put Plokita 81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8D3D8B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-komunalna naknada posl.prostor  Split </w:t>
            </w:r>
            <w:r w:rsidR="008F6248" w:rsidRPr="002717EA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2717EA">
              <w:rPr>
                <w:rFonts w:cs="Arial" w:hAnsi="Arial" w:ascii="Arial"/>
                <w:sz w:val="18"/>
                <w:szCs w:val="18"/>
              </w:rPr>
              <w:t>Put Stinice bb i Dugopolje Sv Duje 6</w:t>
            </w:r>
          </w:p>
          <w:p w:rsidRDefault="00450E93" w:rsidP="008D3D8B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rješenju o odobrenoj predstečajnoj nagodbi St-762/17, pravomoćno dana 13.6.2017,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8D3D8B" w:rsidR="00450E9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162.993,52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3D8B" w:rsidP="0089777C" w:rsidR="00C14D30" w:rsidRPr="008D3D8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91.505,47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3D8B" w:rsidP="005C6676" w:rsidR="00450E93" w:rsidRPr="008D3D8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D3D8B">
              <w:rPr>
                <w:rFonts w:cs="Arial" w:hAnsi="Arial" w:ascii="Arial"/>
                <w:color w:val="000000"/>
                <w:sz w:val="18"/>
                <w:szCs w:val="18"/>
              </w:rPr>
              <w:t>71.488,05</w:t>
            </w:r>
          </w:p>
        </w:tc>
      </w:tr>
      <w:tr w:rsidTr="0089777C" w:rsidR="00114F7A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114F7A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GKP ČAKOM d.o.o.</w:t>
            </w:r>
          </w:p>
          <w:p w:rsidRDefault="00114F7A" w:rsidP="00CA226E" w:rsidR="00114F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OIB:14001865632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Mihovljan, Mihovljanska 1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Potraživanje utvrđeno po rješenju o odobrenoj predstečajnoj nagodbi St-762/17, pravomoćno dana 13.6.2017,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29.629,05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89777C" w:rsidR="00114F7A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29.629,05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5C6676" w:rsidR="00114F7A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3209A9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3209A9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IGOR BOŠTIK nositelj OPG Igor Boštik</w:t>
            </w:r>
          </w:p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OIB:72924335589</w:t>
            </w:r>
          </w:p>
          <w:p w:rsidRDefault="003209A9" w:rsidP="003209A9" w:rsidR="003209A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Elvis Sever-Koren iz Zagreba 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Ivanovo Selo, Zagrebačka 12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-isporuka roba računi iz 2016.godine </w:t>
            </w:r>
          </w:p>
          <w:p w:rsidRDefault="003209A9" w:rsidP="00667998" w:rsidR="0066799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B.</w:t>
            </w:r>
            <w:r w:rsidR="00F67B36"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Lovrić iz Zagreba, broj Ovrv-136/16; </w:t>
            </w:r>
          </w:p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667998" w:rsidR="003209A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39.184,77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67998" w:rsidP="0089777C" w:rsidR="003209A9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39.184,77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5C6676" w:rsidR="003209A9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6E6ED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E6ED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PRVI FAKTOR d.o.o. u likvidaciji</w:t>
            </w:r>
          </w:p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OIB:63278028028623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,Hektorovićeva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Potraživanje utvrđeno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6E6EDB" w:rsidR="006E6E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5.667.464,09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5.667.464,09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5C6676" w:rsidR="006E6ED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6E6ED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E6ED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BARABAN MIJO vlasnik obrta Javni prijevoz Mijo Baraban</w:t>
            </w:r>
          </w:p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OIB:95248591103</w:t>
            </w:r>
          </w:p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Domagoj Miličević iz Požege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Požega, Đure Basaričeka 117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 za uslugu prijevoza iz 2017 .g </w:t>
            </w:r>
          </w:p>
          <w:p w:rsidRDefault="006E6EDB" w:rsidP="00667998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javni bilježnik V.Pučar iz Zagreba od 2</w:t>
            </w:r>
            <w:r w:rsidR="00667998" w:rsidRPr="002717EA">
              <w:rPr>
                <w:rFonts w:cs="Arial" w:hAnsi="Arial" w:ascii="Arial"/>
                <w:sz w:val="18"/>
                <w:szCs w:val="18"/>
              </w:rPr>
              <w:t xml:space="preserve">9.08.2017.  broj Ovrv-392/17 ;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4.879,86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67998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4.879,86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5C6676" w:rsidR="006E6ED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7893" w:rsidR="00F53F1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53F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CA226E" w:rsidR="00F53F17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CA226E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KARLA BRANDT vlasnik OPG Karla Brandt</w:t>
            </w:r>
          </w:p>
          <w:p w:rsidRDefault="00F53F17" w:rsidP="00CA226E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OIB:41689546041</w:t>
            </w:r>
          </w:p>
          <w:p w:rsidRDefault="00F53F17" w:rsidP="00CA226E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Hrvoje Jović iz Vinkovaca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CA226E" w:rsidR="00F53F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Svinjarevci, M.Gupca 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F53F17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iz 8 i 9 mjeseca 2016 .godine, izvod iz poslovnih knjiga </w:t>
            </w:r>
          </w:p>
          <w:p w:rsidRDefault="00F53F17" w:rsidP="00F53F17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javni bilježnik A.Hukelj  iz Zagreba od 14.02.2018.  broj  Ovrv-559/17 pravomoćno dana 18.04.2017.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F53F17" w:rsidR="00F53F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108.828,07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89777C" w:rsidR="00F53F17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108.828,07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5C6676" w:rsidR="00F53F17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7893" w:rsidR="00CF7893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F7893" w:rsidP="00CF7893" w:rsidR="00CF789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CF7893">
              <w:rPr>
                <w:rFonts w:cs="Arial" w:hAnsi="Arial" w:ascii="Arial"/>
                <w:sz w:val="18"/>
                <w:szCs w:val="18"/>
              </w:rPr>
              <w:t>Napome</w:t>
            </w:r>
            <w:r>
              <w:rPr>
                <w:rFonts w:cs="Arial" w:hAnsi="Arial" w:ascii="Arial"/>
                <w:sz w:val="18"/>
                <w:szCs w:val="18"/>
              </w:rPr>
              <w:t xml:space="preserve">na: </w:t>
            </w:r>
            <w:r w:rsidRPr="00D85CF2">
              <w:rPr>
                <w:rFonts w:cs="Arial" w:hAnsi="Arial" w:ascii="Arial"/>
                <w:b/>
                <w:sz w:val="18"/>
                <w:szCs w:val="18"/>
              </w:rPr>
              <w:t>Prijava tražbine broj 62 vjerovnik Čistoća d.o.o.</w:t>
            </w:r>
            <w:r w:rsidR="003101FE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D85CF2">
              <w:rPr>
                <w:rFonts w:cs="Arial" w:hAnsi="Arial" w:ascii="Arial"/>
                <w:b/>
                <w:sz w:val="18"/>
                <w:szCs w:val="18"/>
              </w:rPr>
              <w:t>OIB:38812451417</w:t>
            </w:r>
            <w:r w:rsidRPr="00CF7893">
              <w:rPr>
                <w:rFonts w:cs="Arial" w:hAnsi="Arial" w:ascii="Arial"/>
                <w:sz w:val="18"/>
                <w:szCs w:val="18"/>
              </w:rPr>
              <w:t xml:space="preserve"> stečajni upravitelj osporava  tražbinu za iznos od =71.488,05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F7893">
              <w:rPr>
                <w:rFonts w:cs="Arial" w:hAnsi="Arial" w:ascii="Arial"/>
                <w:sz w:val="18"/>
                <w:szCs w:val="18"/>
              </w:rPr>
              <w:t>kn obzirom da  vjerovnik nije uskladio tražbinu prema utvrđenoj mu tražbini u predstečajnoj nagodbi.</w:t>
            </w:r>
          </w:p>
        </w:tc>
      </w:tr>
      <w:tr w:rsidTr="00CF7893" w:rsidR="00F64515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ADDIKO BANK d.d. </w:t>
            </w:r>
          </w:p>
          <w:p w:rsidRDefault="00F337B2" w:rsidP="000A6AA7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OIB:14036333877</w:t>
            </w:r>
          </w:p>
          <w:p w:rsidRDefault="00F337B2" w:rsidP="00652C2C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prije  Hypo Alpe Adria bank d.d., zastupa odvjetničko društvo amić,Perić,Reberski, Rimac iz Zagreba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temeljem rješenja o ovrsi Općinskog građanskog suda u Zagrebu broj Ovr-2327/10 od 10.9.2010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2.937,77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2.937,77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791001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CA226E" w:rsidR="00791001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652C2C" w:rsidR="00791001" w:rsidRPr="0079100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>HETA ASSET RESOLUTION AG prije Hypo Alpe Adria Bank International AG</w:t>
            </w:r>
          </w:p>
          <w:p w:rsidRDefault="00791001" w:rsidP="00652C2C" w:rsidR="00791001" w:rsidRPr="0079100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>OIB:90730821413</w:t>
            </w:r>
          </w:p>
          <w:p w:rsidRDefault="00791001" w:rsidP="00A759EE" w:rsidR="00791001" w:rsidRPr="00791001">
            <w:pPr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 xml:space="preserve">Zastupa odvjetničko društvo Mamić,Perić,Reberski, Rimac iz Zagreba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A759EE" w:rsidR="00791001" w:rsidRPr="00791001">
            <w:pPr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 xml:space="preserve">Kalgenfurt am Wörthersee, Alpen Adria platz 1, Republika Austrija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791001" w:rsidR="00791001" w:rsidRPr="00B60DD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-troškovi ovršnog postupka </w:t>
            </w:r>
            <w:r w:rsidRPr="002619E0">
              <w:rPr>
                <w:rFonts w:cs="Arial" w:hAnsi="Arial" w:ascii="Arial"/>
                <w:sz w:val="18"/>
                <w:szCs w:val="18"/>
              </w:rPr>
              <w:t xml:space="preserve">Rješenje o ovrsi Općinskog građanskog suda u Zagrebu broj Ovr-1394/10 od 30.04.2010.  </w:t>
            </w:r>
            <w:r w:rsidRPr="002619E0">
              <w:rPr>
                <w:rFonts w:cs="Arial" w:hAnsi="Arial" w:ascii="Arial"/>
                <w:b/>
                <w:sz w:val="18"/>
                <w:szCs w:val="18"/>
              </w:rPr>
              <w:t>sada</w:t>
            </w:r>
            <w:r w:rsidRPr="002619E0">
              <w:rPr>
                <w:rFonts w:cs="Arial" w:hAnsi="Arial" w:ascii="Arial"/>
                <w:sz w:val="18"/>
                <w:szCs w:val="18"/>
              </w:rPr>
              <w:t xml:space="preserve"> Općinskog građanskog suda u Novom </w:t>
            </w:r>
            <w:r w:rsidRPr="00B60DD4">
              <w:rPr>
                <w:rFonts w:cs="Arial" w:hAnsi="Arial" w:ascii="Arial"/>
                <w:sz w:val="18"/>
                <w:szCs w:val="18"/>
              </w:rPr>
              <w:t xml:space="preserve">Zagrebu broj Ovr-541/15 </w:t>
            </w:r>
          </w:p>
          <w:p w:rsidRDefault="00791001" w:rsidP="00CA226E" w:rsidR="0079100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24AF4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20"/>
                <w:szCs w:val="20"/>
              </w:rPr>
              <w:t>128.635</w:t>
            </w:r>
            <w:r w:rsidR="00713457">
              <w:rPr>
                <w:rFonts w:cs="Arial" w:hAnsi="Arial" w:ascii="Arial"/>
                <w:sz w:val="20"/>
                <w:szCs w:val="20"/>
              </w:rPr>
              <w:t>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24AF4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24AF4">
              <w:rPr>
                <w:rFonts w:cs="Arial" w:hAnsi="Arial" w:ascii="Arial"/>
                <w:sz w:val="18"/>
                <w:szCs w:val="18"/>
              </w:rPr>
              <w:t>128.635,00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652C2C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Zagrebu, Gomboševa 30, zastupa Gradsko stambeno komunalno gospodarstvo d.o.o. OIB:03744272526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Gomboševa 30, objekt 05041120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nagodbi St-762/17, pravomoćno dana 13.6.2017.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6.553,09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6.553,09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71</w:t>
            </w:r>
          </w:p>
          <w:p w:rsidRDefault="00F337B2" w:rsidP="00CA226E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</w:t>
            </w:r>
            <w:r w:rsidR="006D35FC">
              <w:rPr>
                <w:rFonts w:cs="Arial" w:hAnsi="Arial" w:ascii="Arial"/>
                <w:sz w:val="18"/>
                <w:szCs w:val="18"/>
              </w:rPr>
              <w:t>mbene zgrade u Zagrebu, Otona Ž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upančića 10, zastupa Gradsko stambeno komunalno gospodarstvo d.o.o. 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Otona Župančića 10, objekt 03995666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14.899,93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14.899,93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652C2C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Zagrebu, Čerinina 13, zastupa Gradsko stambeno komunalno gospodarstvo d.o.o. 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Čerinina 13, objekt 05044731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11.684,24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11.684,24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Suvlasnici stambene zgrade u Zagrebu, Svetog Mateja 65, zastupa Gradsko stambeno komunalno gospodarstvo d.o.o. 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Svetog Mateja 65, objekt 04998405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15.330,88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15.330,88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Suvlasnici stambene zgrade u Zagrebu, Otona Župančića 6, zastupa Gradsko stambeno komunalno gospodarstvo d.o.o. 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Otona Župančića 6, objekt 03995186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2.262,38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B472D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B472DF">
              <w:rPr>
                <w:rFonts w:cs="Arial" w:hAnsi="Arial" w:ascii="Arial"/>
                <w:color w:val="000000"/>
                <w:sz w:val="18"/>
                <w:szCs w:val="18"/>
              </w:rPr>
              <w:t>2.262,38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A759EE" w:rsidR="00652C2C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B568B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Zaprešiću Drage Kodrmana 1, zastupa Gradsko stambeno komunalno gospodarstvo d.o.o. 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Zaprešiću Drage Kodrmana 1, objekt 04336283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1.268,57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1.268,57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AD4E26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financija, Carinska uprava, Područni carinski ured Split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područnog carinskog ureda Split klasa:UP/I-415-02/13-14/50 od 8/2013 i klasa.UP/I-415-02/13-05/10 od 10/2018;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3.011,00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3.011,00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AGRO DAME KORLATOLT FELELOSSEGU TARSASAG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OIB:51058056315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TOMISALV Pedišić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9551 Mesteri, Kossth utca1, Mađarska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-kupoprodajni Ugovor 07/16/11/ 2016; rješenje i presuda Trgovačkog suda u Zagrebu Povrv-3341/17 od 07.06.2017.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60.080,24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60.080,24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F94E74" w:rsidR="00F337B2" w:rsidRPr="002717EA">
        <w:trPr>
          <w:trHeight w:val="55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VODOVOD d.o.o.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OIB:80535169523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Nikole Zrinskog 25</w:t>
            </w:r>
          </w:p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potrošnju vode 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4C3F7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30.879,12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30.879,12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F94E74" w:rsidR="00F337B2" w:rsidRPr="002717EA">
        <w:trPr>
          <w:trHeight w:val="112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HŽ PUTNIČKI PRIJEVOZ d.o.o.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OIB:80572192786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Smolčić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Zagreb,Strojarska cesta 11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37B2" w:rsidP="00F94E74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uslugu; rješenje o ovrsi javni bilježnik V.Zajec broj Ovrv-1233/08 od 13.10.2008.</w:t>
            </w:r>
          </w:p>
          <w:p w:rsidRDefault="00F337B2" w:rsidP="00F94E74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10.947,29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10.947,29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 toplinarstvo d.o.o.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OIB:15907062900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06C6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isporuku tehničke pare; u tijeku spor na Trgovačkom sudu u Zagrebu broj 98.Povrv-310/16 </w:t>
            </w:r>
          </w:p>
          <w:p w:rsidRDefault="00F337B2" w:rsidP="00806C6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6.644.172,21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6.644.172,21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MARKO ŠARAC bivši vlasnik obrta EKOPAPIR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OIB:89563594127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Rački i kolege, odvjetničko društvo iz Slavonskog Broda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I.Prodana 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7D55A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</w:t>
            </w:r>
            <w:r w:rsidRPr="007D55A6">
              <w:rPr>
                <w:rFonts w:cs="Arial" w:hAnsi="Arial" w:ascii="Arial"/>
                <w:sz w:val="16"/>
                <w:szCs w:val="16"/>
              </w:rPr>
              <w:t>presuda Trgovačkog suda u Osijeku broj 10Povrv-1492/12 od 8.3.2013. ; presuda i rješenje VTS RH broj 53.Pž-4643/2013 od 30.11.2016.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 nagodbi St-762/17, pravomoćno dana 13.6.2017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769.227,16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657.755,56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111.471,60</w:t>
            </w:r>
          </w:p>
        </w:tc>
      </w:tr>
      <w:tr w:rsidTr="00D73840" w:rsidR="00F94E7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D7384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CF7893">
              <w:rPr>
                <w:rFonts w:cs="Arial" w:hAnsi="Arial" w:ascii="Arial"/>
                <w:sz w:val="18"/>
                <w:szCs w:val="18"/>
              </w:rPr>
              <w:t>Napome</w:t>
            </w:r>
            <w:r>
              <w:rPr>
                <w:rFonts w:cs="Arial" w:hAnsi="Arial" w:ascii="Arial"/>
                <w:sz w:val="18"/>
                <w:szCs w:val="18"/>
              </w:rPr>
              <w:t xml:space="preserve">na: </w:t>
            </w:r>
            <w:r w:rsidRPr="00D85CF2">
              <w:rPr>
                <w:rFonts w:cs="Arial" w:hAnsi="Arial" w:ascii="Arial"/>
                <w:b/>
                <w:sz w:val="18"/>
                <w:szCs w:val="18"/>
              </w:rPr>
              <w:t xml:space="preserve">Prijava tražbine broj </w:t>
            </w:r>
            <w:r>
              <w:rPr>
                <w:rFonts w:cs="Arial" w:hAnsi="Arial" w:ascii="Arial"/>
                <w:b/>
                <w:sz w:val="18"/>
                <w:szCs w:val="18"/>
              </w:rPr>
              <w:t>81</w:t>
            </w:r>
            <w:r w:rsidRPr="00D85CF2">
              <w:rPr>
                <w:rFonts w:cs="Arial" w:hAnsi="Arial" w:ascii="Arial"/>
                <w:b/>
                <w:sz w:val="18"/>
                <w:szCs w:val="18"/>
              </w:rPr>
              <w:t xml:space="preserve"> vjerovnik </w:t>
            </w:r>
            <w:r w:rsidRPr="00F94E74">
              <w:rPr>
                <w:rFonts w:cs="Arial" w:hAnsi="Arial" w:ascii="Arial"/>
                <w:b/>
                <w:sz w:val="18"/>
                <w:szCs w:val="18"/>
              </w:rPr>
              <w:t>MARKO ŠARAC bivši vlasnik obrta EKOPAPIR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CF7893">
              <w:rPr>
                <w:rFonts w:cs="Arial" w:hAnsi="Arial" w:ascii="Arial"/>
                <w:sz w:val="18"/>
                <w:szCs w:val="18"/>
              </w:rPr>
              <w:t>stečajni upravitelj osporava  tražbinu za iznos od =</w:t>
            </w:r>
            <w:r w:rsidRPr="00F94E74">
              <w:rPr>
                <w:rFonts w:cs="Arial" w:hAnsi="Arial" w:ascii="Arial"/>
                <w:sz w:val="18"/>
                <w:szCs w:val="18"/>
              </w:rPr>
              <w:t>111.471,60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F7893">
              <w:rPr>
                <w:rFonts w:cs="Arial" w:hAnsi="Arial" w:ascii="Arial"/>
                <w:sz w:val="18"/>
                <w:szCs w:val="18"/>
              </w:rPr>
              <w:t>kn obzirom da  vjerovnik nije uskladio tražbinu prema utvrđenoj mu tražbini u predstečajnoj nagodbi.</w:t>
            </w: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SOLANA PAG d.d.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OIB:34949147151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Pag,Svilino bb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isporuku robe 2017.g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64.750,00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64.750,00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EKOTEX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OIB:07941830049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odvjetnica Marta Šimrak Lukavski iz odvj.ureda Lukavski, Turković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Remete 99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A1DDB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isporuku roba; rješenje o ovrsi javni bilježnik S.Škrinjar iz Zagreba broj Ovrv-55/15 od dana 4.3.2015. pravomoćno 9.4.2015.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1.981,27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1.981,27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PERFEKT MOTORFELŰJĺTÁS Kereskedelm és Szolgáltató Korlátolt Felelösségű Társasg,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OIB:69576018809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Eva Jeny odvjetnica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Mađarska, 2890 Tata, Szomódi u. 2046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iz 2017.godine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56.010,85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280D72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56.010,85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E1FF7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INTERSERVIS-PROMET d.o.o.OIB:38077166049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Ksenije Kantoci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usluge 2015. I 2016.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667998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13.926,24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13.926,24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Komárom-Esztergom Megyei Parképitó és Kertészeti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OIB:8143728930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Eva Jeny odvjetnica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Mađarska, 2890Tata,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Környei u 24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79.774,30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79.774,30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RENTTOUR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OIB:35495582112 zastupa odvjetnik Zoran Galić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Slovenija, Križevci-Ljutomer, Lukavci 69/a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za uslugu prijevoza iz 2017: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Z.Despot iz Zagreba, broj Ovrv-46/17 od 29.05.2017.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22.559,23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22.559,23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Sveučilište u Zagrebu, Fakultet strojarstva i brodogradnje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OIB:22910368449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Ivana Lučića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izradi V</w:t>
            </w:r>
            <w:r w:rsidR="00242BED">
              <w:rPr>
                <w:rFonts w:cs="Arial" w:hAnsi="Arial" w:ascii="Arial"/>
                <w:sz w:val="18"/>
                <w:szCs w:val="18"/>
              </w:rPr>
              <w:t>er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ifikacijskih izvješća o emisijama stakleničkih plinova iz postrojenja PAN od dana 3.2.2012.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 nagodbi St-762/17, pravomoćno dana 13.6.2017.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E4256D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30.663,82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30.663,82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IVAN HABUŠ vlasnik radionice za izradu zupčastih i pužnih prijenosa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OIB:17071809140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Jandriševa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usluge iz 2017.godine </w:t>
            </w:r>
          </w:p>
          <w:p w:rsidRDefault="00F94E74" w:rsidP="00AD4E26" w:rsidR="00F94E74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6779E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89.059,37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89.059,37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F64515" w:rsidR="00F94E7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F64515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Janko Draganić vlasnik obrta  DRAGANIĆ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OIB:11316605949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Branko Posavčić iz Kutine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Novska, Osječka 196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2016.godine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-presuda Trgovačkog suda u Zagrebu ,Stalna služba Karlovac,Povrv-536/17 od dana 20.srpnja 2018.(glavnica, parnični trošak, trošak ovršnog)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141.489,69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141.489,69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Vanja Šuvak vlasnik STILLVIL servis viličara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OIB:08815096372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Ul.kralja Dimitra Zvonimira 24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66.624,63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66.624,63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PASTOR-TVA d.d.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OIB:17140959007 zastupa odvjetnik Ksenija Čerin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Rakitje,Novačka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iz 9 mjeseca 2016 godine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789,65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789,65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Proton EL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OIB:7950554595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Iva Burić iz odvjetničkog društva  Hanžeković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Štefanovečka 10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 godine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A.Hukelj iz Zagreba, broj Ovrv-4568/17;presuda Trgovačkog suda u Zagrebu broj Povrv-2823/2017 od dana 11.6.2018.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96.519,44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96.519,44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Auto kuća Kovačević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OIB:84485812058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Mamić,Perić,Reberski, Rimac iz Zagreba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Bukovac Gornji 1/a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za uslugu –popravak vozila od  29.3.2017.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3F2F12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8.185,09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8.185,09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OIB:51849894160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1.Savica 62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papira 2017.godina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6779E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MK GROUP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OIB:53948666515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Ferri Marko iz Rijeke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Rijeka, Riva 16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isporučenu robu iz 2016.i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1.860.451,24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1.860.451,24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MAJA PANDEK vlasnik obiteljskog poljoprivrednog gospodarstva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OIB:87306217530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Sesvete, Kašinska 64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2016.godine, Kupoprodajni ugovor 26.9.2016.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B7EEF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36.643,05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36.643,05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MICROTEAM d.o.o. pravni slijednik Nenad Žordić vlasnik obrta MICROTEAM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OIB:57375677395 zastupa odvjetnica Dijana Brezak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Kurilovečka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isporuku robe 2016 godina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prijenosu obrta od 31.12.2016. 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1.237,50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1.237,50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VJEKOSLAV BOŠNJAK vlasnik obrta EKOTERM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OIB:63911469972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odvjetnica Mira Buljan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Ivana Belostenca 17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isporuku roba 2016.godina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Ovrv-213/2017 javni bilježnik Marija Baković iz Zagreba od 12.06.2017. ;Trgovački sud u Zagrebu Povrv-10/2018 prekid  zbog otvaranja stečaja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B2F9A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15.285,46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               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15.285,46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Stojković Petrol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OIB:89296453085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 Srbija, Žitorađa, Badnjevac,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uslugu  od 27.08.2016.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javnog bilježnika M.Ježeka iz Zagreba broj Ovrv-25536/2017 od 31.3.2017.pravomoćno i ovršno  26.4.2017.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11.671,45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11.671,45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MIHAELA PLESKALT vlasnik autoprijevozničkog obrta PLESKALT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OIB:47411293946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Bjelovar, L.Matačića 51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uslugu iz 2016. godine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M.Ježeka iz Zagreba broj Ovrv-65759/2016  od 26.10.2016. pravomoćno i ovršno  23.11.2016.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B7EEF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58.217,23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58.217,23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MARIA KOVAČEVIĆ vlasnik Obrta za uslužne djelatnosti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OIB:70232196587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Zrinski Topolovac, Zrinski Topolovac 162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C56A7C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uslugu iz 2016. godine </w:t>
            </w:r>
          </w:p>
          <w:p w:rsidRDefault="00F94E74" w:rsidP="00C56A7C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M.Ježeka iz Zagreba broj Ovrv-16621/2017  od 26.01.2017. pravomoćno i ovršno  18.02.2017.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22.263,44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22.263,44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G.M.F. COMMERCIALE S.A.S. DI GIANLUCA E MICHELE FOSSATI &amp; C.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OIB:77655902359 zastupa zajednički odvjetnički ured Baburak, Brezak, Grabas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Italija, Via Sour Maria Pellettier 4, Monza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od 20.6.2011.; presuda Trgovačkog suda u Osijeku broj 17Povrv-370/12-37 od 12.12.2013.  potvrđeno presudom i  rješenjem RH Visoki trgovački sud Republike Hrvatske broj  Pž-1807/2014 od dana 1.3.2017.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174.429,97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174.429,97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HRVATSKA BANKA ZA OBNOVU I RAZVITAK za račun Republike Hrvatske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OIB:26702280390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Strossmayerov trg 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-polica osiguranja izvoznih potraživanja 24/2017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-presuda Trgovačkog suda u Zagrebu broj 6.Povrv-177/2018 od dana 24.5.2018.pravomoćna dana 5.6.2018.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D00C3B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4.294,76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4.294,76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51214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STUDIO NEXAR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OIB:95758443121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Ivanec, Ulica akademika Mirka Maleza 30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uslugu iz 2016. godine</w:t>
            </w:r>
          </w:p>
          <w:p w:rsidRDefault="00F94E74" w:rsidP="00DD18F4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 rješenje o ovrsi javnog bilježnika Tihana Sudar iz Zagreba broj Ovrv-427/17  od 227.9.2017.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44.176,68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44.176,68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759EE" w:rsidR="00D5121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51214" w:rsidP="00095A49" w:rsidR="00D5121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51214" w:rsidR="00F94E74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DB2D9A" w:rsidR="00F94E74" w:rsidRPr="002717EA">
        <w:trPr>
          <w:trHeight w:val="98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REOMA GRUPA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OIB:61791785783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Radnička cesta 184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robu  iz 2016. godine</w:t>
            </w:r>
          </w:p>
          <w:p w:rsidRDefault="00F94E74" w:rsidP="00DB2D9A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i presuda Trgovačkog suda u Zagrebu broj Povrv-2306/2017. od 15.5.2018. 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68.490,63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68.490,63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HRVATSKI ZAVOD ZA ZDRAVSTVENO OSIGURANJE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OIB:02958272670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Margaretska 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Naknada štete za liječenje povodom  ozljede na radu , rješenje Hrvatskog zavoda za zdravstveno osiguranje klasa:UP/I-502-03/17-02/948; ur broj:338-21-81-17-04 od 11.7.2017.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57.929,87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57.929,87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ANTO ZUBONJA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OIB:73721448252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Dragutina Golika 36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11.167,00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11.167,00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OIB:51849864160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1.Savica 67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KEMIS-TERMOCLEAN d.o.o.OIB:47719259482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Davorin Grgić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26/14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 iz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12.005,00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12.005,00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RINO BRALO vlasnik obrt za prijevozničke usluge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OIB:18218448496 zastupa odvjetnik Matko Ćelić iz Zagreba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Nikole Tavelića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robu i izvršenu uslugu  iz 2016. 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13.050,56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13.050,56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TŽV GREDELJ d.o.o. u stečaju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OIB:65952859647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Vukomerečka cesta 89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 iz 2016.godine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J.Rotim  broj Ovrv-1117/17 od 27.02.2017. pravomoćno i ovršno 15.3.2017.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91.217,77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91.217,77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APIOS d.o.o.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OIB:72594208197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,Budmanijeva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robu i izvršenu uslugu  iz 2017. 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7F5CBF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53.181,32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53.181,32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KATARINA VLADIĆ vlasnik AGRO VM,  poljoprivredni uslužni obrt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OIB:17592927576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Hrvoje Grubeša iz Osijeka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Budimac, B.J.Jelačića 38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robu  2016.godina; Kupoprodajni ugovor br 00004/06/16 od27.6.2016.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I.Macanić  broj Ovrv-69/17 od 22.12.2017. pravomoćno i ovršno 15.3.2017.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238.565,38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238.565,38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F94E7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MARINKO MIKULIĆ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OIB:57215562399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Lukšić gornji 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-neisplaćena dobit</w:t>
            </w:r>
            <w:r w:rsidR="00BD7F60">
              <w:rPr>
                <w:rFonts w:cs="Arial" w:hAnsi="Arial" w:ascii="Arial"/>
                <w:sz w:val="18"/>
                <w:szCs w:val="18"/>
              </w:rPr>
              <w:t xml:space="preserve"> za 1999.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odluka od  30.04.2003. obračun kamata i kamata na kamatu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-pozajmice Ugovor o pozajmici, Swift 10.3.17. izvod devizni račun;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zakupu poslovnog prostora poslovni prostor Zagreb ,Lukšić gornji 7 od 25.04.2016.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182.541.716,69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9.488.624,88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173.053.091,81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HELB d.o.o.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OIB:38935991904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Božjakovina, Industrijska ulica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 za uslugu  od 30.6.2016.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77.562,72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77.562,72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PREMUŽIĆ TRANSPORTI d.o.o.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OIB:78654545509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Franjo Šebijan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Sv. Love2, Veliki Lovrečan, 42208 Cestica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javnog bilježnika V.Marčinka iz Zagreba broj:Ovrv-1306/2017 od 12.10.2017. temeljem računa za usluga od 28.1.16. i 29.9.16.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181044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13.995,93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13.995,93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D0F9C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OIB:68419124305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Hanžeković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</w:t>
            </w:r>
            <w:r w:rsidR="00873DDB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predstečajnoj  nagodbi St-762/17, pravomoćno dana 13.6.2017.</w:t>
            </w:r>
          </w:p>
          <w:p w:rsidRDefault="009E1CF1" w:rsidP="004A7FD0" w:rsidR="009E1CF1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-računi za uslugu 2018.</w:t>
            </w:r>
          </w:p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E1CF1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80.780,26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E1CF1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E1CF1">
              <w:rPr>
                <w:rFonts w:cs="Arial" w:hAnsi="Arial" w:ascii="Arial"/>
                <w:sz w:val="18"/>
                <w:szCs w:val="18"/>
              </w:rPr>
              <w:t>80.780,26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IDL LOGISTIKA d.o.o.</w:t>
            </w:r>
          </w:p>
          <w:p w:rsidRDefault="00F94E74" w:rsidP="00095A49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MŠ:702777</w:t>
            </w:r>
          </w:p>
          <w:p w:rsidRDefault="00F94E74" w:rsidP="00095A49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Porezni broj:SI58589503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 Slovenija, Kranj, Ješetova ulica 101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iz </w:t>
            </w:r>
            <w:r w:rsidR="00873DDB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2017.godine po srednjem tečaju HNB na dan otvaranja stečaja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16.714,12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16.714,12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AF0FCE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3B06" w:rsidP="00AC1618" w:rsidR="00AF0FCE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  <w:r w:rsidRPr="00630F38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Ranko Davidović</w:t>
            </w:r>
          </w:p>
          <w:p w:rsidRDefault="00AF0FCE" w:rsidP="00FA415A" w:rsidR="00AF0FCE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OIB:44245955273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7965" w:rsidP="00FA415A" w:rsidR="00AF0FCE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3.kozari pu</w:t>
            </w:r>
            <w:r w:rsidR="00AF0FCE" w:rsidRPr="00630F38">
              <w:rPr>
                <w:rFonts w:cs="Arial" w:hAnsi="Arial" w:ascii="Arial"/>
                <w:sz w:val="18"/>
                <w:szCs w:val="18"/>
              </w:rPr>
              <w:t>t 2od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 xml:space="preserve">Ugovor o djelu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32.782,99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095A49" w:rsidR="00AF0FC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F0FCE">
              <w:rPr>
                <w:rFonts w:cs="Arial" w:hAnsi="Arial" w:ascii="Arial"/>
                <w:sz w:val="18"/>
                <w:szCs w:val="18"/>
              </w:rPr>
              <w:t>32.782,99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AC1618" w:rsidR="00AF0FC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94E74" w:rsidP="00AC1618" w:rsidR="00F94E74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AC1618">
            <w:pPr>
              <w:rPr>
                <w:rFonts w:cs="Arial" w:hAnsi="Arial" w:ascii="Arial"/>
                <w:sz w:val="18"/>
                <w:szCs w:val="18"/>
              </w:rPr>
            </w:pPr>
            <w:r w:rsidRPr="00AC1618">
              <w:rPr>
                <w:rFonts w:cs="Arial" w:hAnsi="Arial" w:ascii="Arial"/>
                <w:sz w:val="18"/>
                <w:szCs w:val="18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2267" w:rsidP="00C45D76" w:rsidR="00F94E74" w:rsidRPr="007831D1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7831D1">
              <w:rPr>
                <w:rFonts w:cs="Arial" w:hAnsi="Arial" w:ascii="Arial"/>
                <w:b/>
                <w:sz w:val="18"/>
                <w:szCs w:val="18"/>
              </w:rPr>
              <w:t>295.064.</w:t>
            </w:r>
            <w:r w:rsidR="00C45D76" w:rsidRPr="007831D1">
              <w:rPr>
                <w:rFonts w:cs="Arial" w:hAnsi="Arial" w:ascii="Arial"/>
                <w:b/>
                <w:sz w:val="18"/>
                <w:szCs w:val="18"/>
              </w:rPr>
              <w:t>137,33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2994" w:rsidP="00C45D76" w:rsidR="00F94E74" w:rsidRPr="007831D1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101.093.326,25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2994" w:rsidP="00C45D76" w:rsidR="00F94E74" w:rsidRPr="007831D1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193.970.811,08</w:t>
            </w:r>
          </w:p>
        </w:tc>
      </w:tr>
    </w:tbl>
    <w:p w:rsidRDefault="00AB2994" w:rsidP="00875FAF" w:rsidR="00EF1F07" w:rsidRPr="002717EA">
      <w:pPr>
        <w:ind w:firstLine="708" w:left="1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2A2F49" w:rsidP="0092574F" w:rsidR="002A2F49" w:rsidRPr="002717EA">
      <w:pPr>
        <w:rPr>
          <w:rFonts w:cs="Arial" w:hAnsi="Arial" w:ascii="Arial"/>
          <w:sz w:val="18"/>
          <w:szCs w:val="18"/>
        </w:rPr>
      </w:pPr>
      <w:r w:rsidRPr="002717EA">
        <w:rPr>
          <w:rFonts w:cs="Arial" w:hAnsi="Arial" w:ascii="Arial"/>
          <w:sz w:val="18"/>
          <w:szCs w:val="18"/>
        </w:rPr>
        <w:t xml:space="preserve">Napomena: prijava tražbine </w:t>
      </w:r>
      <w:r w:rsidRPr="002717EA">
        <w:rPr>
          <w:rFonts w:cs="Arial" w:hAnsi="Arial" w:ascii="Arial"/>
          <w:b/>
          <w:sz w:val="18"/>
          <w:szCs w:val="18"/>
        </w:rPr>
        <w:t xml:space="preserve">broj 116  vjerovnik Marinko Mikulić </w:t>
      </w:r>
      <w:r w:rsidRPr="002717EA">
        <w:rPr>
          <w:rFonts w:cs="Arial" w:hAnsi="Arial" w:ascii="Arial"/>
          <w:sz w:val="18"/>
          <w:szCs w:val="18"/>
        </w:rPr>
        <w:t xml:space="preserve">osporava se za iznos od =173.053.091,81 kn s osnova </w:t>
      </w:r>
      <w:r w:rsidR="00957207" w:rsidRPr="002717EA">
        <w:rPr>
          <w:rFonts w:cs="Arial" w:hAnsi="Arial" w:ascii="Arial"/>
          <w:sz w:val="18"/>
          <w:szCs w:val="18"/>
        </w:rPr>
        <w:t>neisplaćene dobiti</w:t>
      </w:r>
      <w:r w:rsidR="00773AA6">
        <w:rPr>
          <w:rFonts w:cs="Arial" w:hAnsi="Arial" w:ascii="Arial"/>
          <w:sz w:val="18"/>
          <w:szCs w:val="18"/>
        </w:rPr>
        <w:t xml:space="preserve"> iz 1999.g </w:t>
      </w:r>
      <w:r w:rsidR="00957207" w:rsidRPr="002717EA">
        <w:rPr>
          <w:rFonts w:cs="Arial" w:hAnsi="Arial" w:ascii="Arial"/>
          <w:sz w:val="18"/>
          <w:szCs w:val="18"/>
        </w:rPr>
        <w:t xml:space="preserve"> po odluci od dana 30.04.2003.godine, obzirom da  potraživanje s osnove dobiti zastarijeva u općem zastarnom roku od 5 godina iz čl. 371.</w:t>
      </w:r>
      <w:r w:rsidR="0092574F" w:rsidRPr="002717EA">
        <w:rPr>
          <w:rFonts w:cs="Arial" w:hAnsi="Arial" w:ascii="Arial"/>
          <w:sz w:val="18"/>
          <w:szCs w:val="18"/>
        </w:rPr>
        <w:t xml:space="preserve"> </w:t>
      </w:r>
      <w:r w:rsidR="00957207" w:rsidRPr="002717EA">
        <w:rPr>
          <w:rFonts w:cs="Arial" w:hAnsi="Arial" w:ascii="Arial"/>
          <w:sz w:val="18"/>
          <w:szCs w:val="18"/>
        </w:rPr>
        <w:t xml:space="preserve">Zakona o obveznim odnosima. </w:t>
      </w:r>
      <w:r w:rsidR="0092574F" w:rsidRPr="002717EA">
        <w:rPr>
          <w:rFonts w:cs="Arial" w:hAnsi="Arial" w:ascii="Arial"/>
          <w:sz w:val="18"/>
          <w:szCs w:val="18"/>
        </w:rPr>
        <w:t>Nadalje,</w:t>
      </w:r>
      <w:r w:rsidR="00BD7F60">
        <w:rPr>
          <w:rFonts w:cs="Arial" w:hAnsi="Arial" w:ascii="Arial"/>
          <w:sz w:val="18"/>
          <w:szCs w:val="18"/>
        </w:rPr>
        <w:t xml:space="preserve"> </w:t>
      </w:r>
      <w:r w:rsidR="0092574F" w:rsidRPr="002717EA">
        <w:rPr>
          <w:rFonts w:cs="Arial" w:hAnsi="Arial" w:ascii="Arial"/>
          <w:sz w:val="18"/>
          <w:szCs w:val="18"/>
        </w:rPr>
        <w:t xml:space="preserve"> osporeni iznos sadržava osim obračunatih zakonski zateznih kamata na glavnicu i obračunati iznos zateznih kamata na dospjele neisplaćene zatezne kamate što je regulirano čl. 31  st 1 i st 2 Zakona o obveznim odnosima. </w:t>
      </w:r>
      <w:r w:rsidR="00BF42B3">
        <w:rPr>
          <w:rFonts w:cs="Arial" w:hAnsi="Arial" w:ascii="Arial"/>
          <w:sz w:val="18"/>
          <w:szCs w:val="18"/>
        </w:rPr>
        <w:t xml:space="preserve">Vjerovnik nije osporenu tražbinu prijavi u postupku predstečajne nagodbe niti osporena tražbina nije sadržana u rješenju  o utvrđenim tražbinama niti u rješenju Trgovačkog suda u Zagrebu </w:t>
      </w:r>
      <w:r w:rsidR="00BF42B3" w:rsidRPr="002717EA">
        <w:rPr>
          <w:rFonts w:cs="Arial" w:hAnsi="Arial" w:ascii="Arial"/>
          <w:sz w:val="18"/>
          <w:szCs w:val="18"/>
        </w:rPr>
        <w:t>St-7</w:t>
      </w:r>
      <w:r w:rsidR="00BF42B3">
        <w:rPr>
          <w:rFonts w:cs="Arial" w:hAnsi="Arial" w:ascii="Arial"/>
          <w:sz w:val="18"/>
          <w:szCs w:val="18"/>
        </w:rPr>
        <w:t xml:space="preserve">62/17, od dana  8.svibnja 2017. godine kojim se odobrava predstečajna nagodba. </w:t>
      </w:r>
    </w:p>
    <w:p w:rsidRDefault="006A0106" w:rsidP="00875FAF" w:rsidR="006A0106">
      <w:pPr>
        <w:rPr>
          <w:rFonts w:cs="Arial" w:hAnsi="Arial" w:ascii="Arial"/>
          <w:sz w:val="20"/>
          <w:szCs w:val="20"/>
        </w:rPr>
      </w:pPr>
    </w:p>
    <w:p w:rsidRDefault="00A374E0" w:rsidP="00875FAF" w:rsidR="00A374E0">
      <w:pPr>
        <w:rPr>
          <w:rFonts w:cs="Arial" w:hAnsi="Arial" w:ascii="Arial"/>
          <w:sz w:val="20"/>
          <w:szCs w:val="20"/>
        </w:rPr>
      </w:pPr>
    </w:p>
    <w:p w:rsidRDefault="005E2789" w:rsidP="00875FAF" w:rsidR="005E2789">
      <w:pPr>
        <w:rPr>
          <w:rFonts w:cs="Arial" w:hAnsi="Arial" w:ascii="Arial"/>
          <w:sz w:val="20"/>
          <w:szCs w:val="20"/>
        </w:rPr>
      </w:pPr>
    </w:p>
    <w:p w:rsidRDefault="005E2789" w:rsidP="00875FAF" w:rsidR="005E2789">
      <w:pPr>
        <w:rPr>
          <w:rFonts w:cs="Arial" w:hAnsi="Arial" w:ascii="Arial"/>
          <w:sz w:val="20"/>
          <w:szCs w:val="20"/>
        </w:rPr>
      </w:pPr>
    </w:p>
    <w:p w:rsidRDefault="005E2789" w:rsidP="00875FAF" w:rsidR="005E2789">
      <w:pPr>
        <w:rPr>
          <w:rFonts w:cs="Arial" w:hAnsi="Arial" w:ascii="Arial"/>
          <w:sz w:val="20"/>
          <w:szCs w:val="20"/>
        </w:rPr>
      </w:pPr>
    </w:p>
    <w:p w:rsidRDefault="006A0106" w:rsidP="00875FAF" w:rsidR="006A0106">
      <w:pPr>
        <w:rPr>
          <w:rFonts w:cs="Arial" w:hAnsi="Arial" w:ascii="Arial"/>
          <w:sz w:val="20"/>
          <w:szCs w:val="20"/>
        </w:rPr>
      </w:pPr>
    </w:p>
    <w:p w:rsidRDefault="006A0106" w:rsidP="00875FAF" w:rsidR="006A0106">
      <w:pPr>
        <w:rPr>
          <w:rFonts w:cs="Arial" w:hAnsi="Arial" w:ascii="Arial"/>
          <w:sz w:val="20"/>
          <w:szCs w:val="20"/>
        </w:rPr>
      </w:pPr>
    </w:p>
    <w:p w:rsidRDefault="008F138D" w:rsidP="008F138D" w:rsidR="008F138D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</w:t>
      </w:r>
      <w:r w:rsidR="00AC1618">
        <w:rPr>
          <w:rFonts w:cs="Arial" w:hAnsi="Arial" w:ascii="Arial"/>
          <w:sz w:val="18"/>
          <w:szCs w:val="18"/>
        </w:rPr>
        <w:tab/>
      </w:r>
      <w:r w:rsidR="00AC1618">
        <w:rPr>
          <w:rFonts w:cs="Arial" w:hAnsi="Arial" w:ascii="Arial"/>
          <w:sz w:val="18"/>
          <w:szCs w:val="18"/>
        </w:rPr>
        <w:tab/>
      </w:r>
      <w:r w:rsidR="00AC1618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  Na broj: 4. St-3415/2017</w:t>
      </w:r>
    </w:p>
    <w:p w:rsidRDefault="008F138D" w:rsidP="008F138D" w:rsidR="008F138D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</w:p>
    <w:p w:rsidRDefault="008F138D" w:rsidP="008F138D" w:rsidR="008F138D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OIB:48630586213</w:t>
      </w:r>
    </w:p>
    <w:p w:rsidRDefault="008F138D" w:rsidP="008F138D" w:rsidR="00992ACB">
      <w:pPr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20"/>
          <w:szCs w:val="20"/>
        </w:rPr>
        <w:tab/>
      </w:r>
      <w:r w:rsidRPr="008F138D">
        <w:rPr>
          <w:rFonts w:cs="Arial" w:hAnsi="Arial" w:ascii="Arial"/>
          <w:sz w:val="20"/>
          <w:szCs w:val="20"/>
        </w:rPr>
        <w:tab/>
      </w:r>
      <w:r w:rsidRPr="008F138D">
        <w:rPr>
          <w:rFonts w:cs="Arial" w:hAnsi="Arial" w:ascii="Arial"/>
          <w:sz w:val="20"/>
          <w:szCs w:val="20"/>
        </w:rPr>
        <w:tab/>
      </w:r>
    </w:p>
    <w:p w:rsidRDefault="00875FAF" w:rsidP="00992ACB" w:rsidR="00875FAF" w:rsidRPr="00C45D76">
      <w:pPr>
        <w:ind w:firstLine="708" w:left="4956"/>
        <w:rPr>
          <w:rFonts w:cs="Arial" w:hAnsi="Arial" w:ascii="Arial"/>
          <w:b/>
          <w:sz w:val="20"/>
          <w:szCs w:val="20"/>
        </w:rPr>
      </w:pPr>
      <w:r w:rsidRPr="00C45D76">
        <w:rPr>
          <w:rFonts w:cs="Arial" w:hAnsi="Arial" w:ascii="Arial"/>
          <w:b/>
          <w:sz w:val="20"/>
          <w:szCs w:val="20"/>
        </w:rPr>
        <w:t xml:space="preserve">   </w:t>
      </w:r>
      <w:r w:rsidR="006A2772" w:rsidRPr="00C45D76">
        <w:rPr>
          <w:rFonts w:cs="Arial" w:hAnsi="Arial" w:ascii="Arial"/>
          <w:b/>
          <w:sz w:val="20"/>
          <w:szCs w:val="20"/>
        </w:rPr>
        <w:t xml:space="preserve">      </w:t>
      </w:r>
      <w:r w:rsidRPr="00C45D76">
        <w:rPr>
          <w:rFonts w:cs="Arial" w:hAnsi="Arial" w:ascii="Arial"/>
          <w:b/>
          <w:sz w:val="20"/>
          <w:szCs w:val="20"/>
        </w:rPr>
        <w:t xml:space="preserve">  Rekapitulacija </w:t>
      </w:r>
    </w:p>
    <w:p w:rsidRDefault="005302E7" w:rsidP="00875FAF" w:rsidR="005302E7" w:rsidRPr="00C45D76">
      <w:pPr>
        <w:rPr>
          <w:rFonts w:cs="Arial" w:hAnsi="Arial" w:ascii="Arial"/>
          <w:sz w:val="20"/>
          <w:szCs w:val="20"/>
        </w:rPr>
      </w:pPr>
    </w:p>
    <w:p w:rsidRDefault="000E4ED5" w:rsidP="00875FAF" w:rsidR="000E4ED5" w:rsidRPr="00C45D76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875FAF" w:rsidR="00875FAF" w:rsidRPr="0032730F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75FAF" w:rsidR="00875FAF" w:rsidRPr="0032730F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32730F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32730F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730F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32730F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730F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32730F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730F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EC5671" w:rsidR="00EC5671" w:rsidRPr="0032730F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5671" w:rsidP="0094046B" w:rsidR="00EC5671" w:rsidRPr="0032730F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73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730F" w:rsidP="00EC5671" w:rsidR="00EC5671" w:rsidRPr="0032730F">
            <w:pPr>
              <w:jc w:val="center"/>
              <w:rPr>
                <w:rFonts w:cs="Arial" w:hAnsi="Arial" w:ascii="Arial"/>
                <w:color w:val="000000"/>
              </w:rPr>
            </w:pPr>
            <w:r w:rsidRPr="0032730F">
              <w:rPr>
                <w:rFonts w:cs="Arial" w:hAnsi="Arial" w:ascii="Arial"/>
                <w:color w:val="000000"/>
              </w:rPr>
              <w:t>45.007.332,60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730F" w:rsidP="00EC5671" w:rsidR="00EC5671" w:rsidRPr="0032730F">
            <w:pPr>
              <w:jc w:val="center"/>
              <w:rPr>
                <w:rFonts w:cs="Arial" w:hAnsi="Arial" w:ascii="Arial"/>
                <w:color w:val="000000"/>
              </w:rPr>
            </w:pPr>
            <w:r w:rsidRPr="0032730F">
              <w:rPr>
                <w:rFonts w:cs="Arial" w:hAnsi="Arial" w:ascii="Arial"/>
                <w:color w:val="000000"/>
              </w:rPr>
              <w:t>42.014.733,31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2730F" w:rsidP="007C65D4" w:rsidR="00EC5671" w:rsidRPr="0032730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2730F">
              <w:rPr>
                <w:rFonts w:cs="Arial" w:hAnsi="Arial" w:ascii="Arial"/>
                <w:color w:val="000000"/>
                <w:sz w:val="20"/>
                <w:szCs w:val="20"/>
              </w:rPr>
              <w:t>2.992.599,29</w:t>
            </w:r>
          </w:p>
        </w:tc>
      </w:tr>
      <w:tr w:rsidTr="00FA415A" w:rsidR="007C65D4" w:rsidRPr="0032730F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C65D4" w:rsidP="0094046B" w:rsidR="007C65D4" w:rsidRPr="0032730F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73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C65D4" w:rsidP="007C65D4" w:rsidR="007C65D4" w:rsidRPr="0032730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2730F">
              <w:rPr>
                <w:rFonts w:cs="Arial" w:hAnsi="Arial" w:ascii="Arial"/>
                <w:color w:val="000000"/>
                <w:sz w:val="20"/>
                <w:szCs w:val="20"/>
              </w:rPr>
              <w:t>295.06</w:t>
            </w:r>
            <w:r w:rsidR="005A6DD1" w:rsidRPr="0032730F">
              <w:rPr>
                <w:rFonts w:cs="Arial" w:hAnsi="Arial" w:ascii="Arial"/>
                <w:color w:val="000000"/>
                <w:sz w:val="20"/>
                <w:szCs w:val="20"/>
              </w:rPr>
              <w:t>4.137,33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2730F" w:rsidP="007C65D4" w:rsidR="007C65D4" w:rsidRPr="0032730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2730F">
              <w:rPr>
                <w:rFonts w:cs="Arial" w:hAnsi="Arial" w:ascii="Arial"/>
                <w:color w:val="000000"/>
                <w:sz w:val="20"/>
                <w:szCs w:val="20"/>
              </w:rPr>
              <w:t>101.093.326,25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730F" w:rsidP="007C65D4" w:rsidR="007C65D4" w:rsidRPr="0032730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2730F">
              <w:rPr>
                <w:rFonts w:cs="Arial" w:hAnsi="Arial" w:ascii="Arial"/>
                <w:color w:val="000000"/>
                <w:sz w:val="20"/>
                <w:szCs w:val="20"/>
              </w:rPr>
              <w:t>193.970.811,08</w:t>
            </w:r>
          </w:p>
        </w:tc>
      </w:tr>
      <w:tr w:rsidTr="00E44F62" w:rsidR="0032730F" w:rsidRPr="0032730F">
        <w:trPr>
          <w:trHeight w:val="454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2730F" w:rsidP="0094046B" w:rsidR="0032730F" w:rsidRPr="00F4275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4275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2730F" w:rsidP="0032730F" w:rsidR="0032730F" w:rsidRPr="00F4275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4275E">
              <w:rPr>
                <w:rFonts w:cs="Arial" w:hAnsi="Arial" w:ascii="Arial"/>
                <w:color w:val="000000"/>
                <w:sz w:val="20"/>
                <w:szCs w:val="20"/>
              </w:rPr>
              <w:t>340.071.469,93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2730F" w:rsidP="0032730F" w:rsidR="0032730F" w:rsidRPr="00F4275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4275E">
              <w:rPr>
                <w:rFonts w:cs="Arial" w:hAnsi="Arial" w:ascii="Arial"/>
                <w:color w:val="000000"/>
                <w:sz w:val="20"/>
                <w:szCs w:val="20"/>
              </w:rPr>
              <w:t>143.108.059,56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2730F" w:rsidP="0032730F" w:rsidR="0032730F" w:rsidRPr="00F4275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4275E">
              <w:rPr>
                <w:rFonts w:cs="Arial" w:hAnsi="Arial" w:ascii="Arial"/>
                <w:color w:val="000000"/>
                <w:sz w:val="20"/>
                <w:szCs w:val="20"/>
              </w:rPr>
              <w:t>196.963.410,37</w:t>
            </w:r>
          </w:p>
        </w:tc>
      </w:tr>
    </w:tbl>
    <w:p w:rsidRDefault="00875FAF" w:rsidP="00875FAF" w:rsidR="00875FAF" w:rsidRPr="0032730F">
      <w:pPr>
        <w:ind w:left="870"/>
        <w:rPr>
          <w:rFonts w:cs="Arial" w:hAnsi="Arial" w:ascii="Arial"/>
          <w:b/>
          <w:sz w:val="20"/>
          <w:szCs w:val="20"/>
        </w:rPr>
      </w:pPr>
    </w:p>
    <w:p w:rsidRDefault="005B44AC" w:rsidP="00875FAF" w:rsidR="005B44AC" w:rsidRPr="00C45D76">
      <w:pPr>
        <w:ind w:left="870"/>
        <w:rPr>
          <w:rFonts w:cs="Arial" w:hAnsi="Arial" w:ascii="Arial"/>
          <w:b/>
          <w:sz w:val="20"/>
          <w:szCs w:val="20"/>
        </w:rPr>
      </w:pPr>
    </w:p>
    <w:p w:rsidRDefault="00116F06" w:rsidP="00875FAF" w:rsidR="00116F06">
      <w:pPr>
        <w:ind w:left="870"/>
        <w:rPr>
          <w:rFonts w:cs="Arial" w:hAnsi="Arial" w:ascii="Arial"/>
          <w:b/>
          <w:sz w:val="20"/>
          <w:szCs w:val="20"/>
        </w:rPr>
      </w:pPr>
    </w:p>
    <w:p w:rsidRDefault="00FF2083" w:rsidP="00875FAF" w:rsidR="00FF2083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0310A3" w:rsidP="00875FAF" w:rsidR="000310A3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580B03" w:rsidP="00875FAF" w:rsidR="00580B03">
      <w:pPr>
        <w:ind w:left="870"/>
        <w:rPr>
          <w:rFonts w:cs="Arial" w:hAnsi="Arial" w:ascii="Arial"/>
          <w:b/>
          <w:sz w:val="20"/>
          <w:szCs w:val="20"/>
        </w:rPr>
      </w:pPr>
    </w:p>
    <w:p w:rsidRDefault="00580B03" w:rsidP="00875FAF" w:rsidR="00580B03">
      <w:pPr>
        <w:ind w:left="870"/>
        <w:rPr>
          <w:rFonts w:cs="Arial" w:hAnsi="Arial" w:ascii="Arial"/>
          <w:b/>
          <w:sz w:val="20"/>
          <w:szCs w:val="20"/>
        </w:rPr>
      </w:pPr>
    </w:p>
    <w:p w:rsidRDefault="00580B03" w:rsidP="00875FAF" w:rsidR="00580B03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116F06" w:rsidP="00875FAF" w:rsidR="00116F06">
      <w:pPr>
        <w:ind w:left="870"/>
        <w:rPr>
          <w:rFonts w:cs="Arial" w:hAnsi="Arial" w:ascii="Arial"/>
          <w:b/>
          <w:sz w:val="20"/>
          <w:szCs w:val="20"/>
        </w:rPr>
      </w:pPr>
    </w:p>
    <w:p w:rsidRDefault="004F1AF0" w:rsidP="004F1AF0" w:rsidR="004F1A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lastRenderedPageBreak/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4F1AF0" w:rsidP="004F1AF0" w:rsidR="004F1AF0" w:rsidRPr="00347CCB">
      <w:pPr>
        <w:spacing w:after="0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4F1AF0" w:rsidP="004F1AF0" w:rsidR="004F1AF0" w:rsidRPr="00C35677">
      <w:pPr>
        <w:jc w:val="center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</w:t>
      </w:r>
      <w:r w:rsidRPr="00C35677">
        <w:rPr>
          <w:rFonts w:cs="Arial" w:hAnsi="Arial" w:ascii="Arial"/>
          <w:sz w:val="16"/>
          <w:szCs w:val="16"/>
        </w:rPr>
        <w:t>razlučna prava str 1</w:t>
      </w:r>
    </w:p>
    <w:tbl>
      <w:tblPr>
        <w:tblW w:type="pct" w:w="4984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58"/>
        <w:gridCol w:w="2114"/>
        <w:gridCol w:w="1464"/>
        <w:gridCol w:w="1436"/>
        <w:gridCol w:w="1879"/>
        <w:gridCol w:w="1620"/>
        <w:gridCol w:w="2388"/>
        <w:gridCol w:w="2995"/>
        <w:gridCol w:w="15"/>
      </w:tblGrid>
      <w:tr w:rsidTr="00882DC1" w:rsidR="004F1AF0" w:rsidRPr="005F1229">
        <w:trPr>
          <w:trHeight w:val="499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1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882DC1" w:rsidR="004F1AF0" w:rsidRPr="005F1229">
        <w:trPr>
          <w:trHeight w:val="500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1/41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KRIŽOVLJAN GRAD-gospodarenje otpadom d.o.o.</w:t>
            </w:r>
          </w:p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88564351466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Babinec, Varaždinska ulica 202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Općinski sud u Slavonskom Brodu, katastarska općina Donji Andrijevci</w:t>
            </w:r>
          </w:p>
          <w:p w:rsidRDefault="004F1AF0" w:rsidP="00882DC1" w:rsidR="004F1AF0" w:rsidRPr="005F1229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Z-12740/2017 od  28.12.2017.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531.717,00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F1229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-rješenje o ovrsi javni bilježnik Z.Batušić-Šlogar iz Sesveta, broj Ovrv-26/17 ovršno dana.6.3.2018; rješenje o osiguranju Trgovačkog suda u Osijeku, Stalna služba Slavonski Brod  broj Ovr-3454/17 od dana 20.12.2017</w:t>
            </w:r>
          </w:p>
          <w:p w:rsidRDefault="004F1AF0" w:rsidP="00882DC1" w:rsidR="004F1AF0" w:rsidRPr="005F1229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301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-</w:t>
            </w:r>
            <w:r w:rsidRPr="005F1229">
              <w:rPr>
                <w:rFonts w:cs="Arial" w:hAnsi="Arial" w:ascii="Arial"/>
                <w:b/>
                <w:sz w:val="16"/>
                <w:szCs w:val="16"/>
              </w:rPr>
              <w:t>ko Donji Andrijevci, zk ul 1120</w:t>
            </w:r>
            <w:r w:rsidRPr="005F1229">
              <w:rPr>
                <w:rFonts w:cs="Arial" w:hAnsi="Arial" w:ascii="Arial"/>
                <w:sz w:val="16"/>
                <w:szCs w:val="16"/>
              </w:rPr>
              <w:t>, kč 485 tvornica i ekonomsko dvorište selo 6321m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1229">
              <w:rPr>
                <w:rFonts w:cs="Arial" w:hAnsi="Arial" w:ascii="Arial"/>
                <w:sz w:val="16"/>
                <w:szCs w:val="16"/>
              </w:rPr>
              <w:t>; kč 1824 tvornica, trafostanica, ekonomsko dvorište, selo površine 4065 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</w:tc>
      </w:tr>
      <w:tr w:rsidTr="00882DC1" w:rsidR="004F1AF0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746E3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2/49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18683136487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Zagreb, Savska cesta 41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</w:t>
            </w:r>
            <w:r w:rsidRPr="00F17A0A">
              <w:rPr>
                <w:rFonts w:cs="Arial" w:hAnsi="Arial" w:ascii="Arial"/>
                <w:sz w:val="16"/>
                <w:szCs w:val="16"/>
              </w:rPr>
              <w:t xml:space="preserve">pćinski sud u Slavonskom Brodu, ko Donji Andrijevci 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Z-2017/11 od 14.3.2011.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---------------------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 xml:space="preserve">Općinski sud u Slavonskom Brodu, ko Donji Andrijevci </w:t>
            </w:r>
          </w:p>
          <w:p w:rsidRDefault="004F1AF0" w:rsidP="00882DC1" w:rsidR="004F1AF0">
            <w:pPr>
              <w:pStyle w:val="Bezproreda"/>
              <w:pBdr>
                <w:bottom w:space="1" w:sz="6" w:color="auto" w:val="single"/>
              </w:pBdr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Z-467/2013 od 18.1.2013.</w:t>
            </w:r>
          </w:p>
          <w:p w:rsidRDefault="004F1AF0" w:rsidP="00882DC1" w:rsidR="004F1AF0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Općinski sud u Slavon</w:t>
            </w:r>
            <w:r>
              <w:rPr>
                <w:rFonts w:cs="Arial" w:hAnsi="Arial" w:ascii="Arial"/>
                <w:sz w:val="16"/>
                <w:szCs w:val="16"/>
              </w:rPr>
              <w:t xml:space="preserve">skom Brodu, ko Slavonski Brod </w:t>
            </w:r>
          </w:p>
          <w:p w:rsidRDefault="004F1AF0" w:rsidP="00882DC1" w:rsidR="004F1AF0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Z-2017/11 od 14.03.2011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_________________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Općinski građanski sud u Zagrebu , Zemljišno knjižni odjel Z-27445/10 27.05.2010.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2.073.096,80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25.804.406,19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2.073.096,80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__________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8.999.628,03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-rješenje o osiguranju Općinskog suda u Slavonsko Brodu od 9.3.2011  broj Ovr-548/1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-rješenje o osiguranju Općinskog suda u Slavonsko</w:t>
            </w:r>
            <w:r>
              <w:rPr>
                <w:rFonts w:cs="Arial" w:hAnsi="Arial" w:ascii="Arial"/>
                <w:sz w:val="16"/>
                <w:szCs w:val="16"/>
              </w:rPr>
              <w:t xml:space="preserve">m 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Brodu od 16.1.2013 broj Ovr-96/13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E71EE">
              <w:rPr>
                <w:rFonts w:cs="Arial" w:hAnsi="Arial" w:ascii="Arial"/>
                <w:sz w:val="16"/>
                <w:szCs w:val="16"/>
              </w:rPr>
              <w:t xml:space="preserve">rješenje o osiguranju Općinskog </w:t>
            </w:r>
            <w:r>
              <w:rPr>
                <w:rFonts w:cs="Arial" w:hAnsi="Arial" w:ascii="Arial"/>
                <w:sz w:val="16"/>
                <w:szCs w:val="16"/>
              </w:rPr>
              <w:t>suda u Slavonskom  Brodu od 19.3.2011 broj Ovr-548/11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---------------------------------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 xml:space="preserve">-rješenje o osiguranju  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 xml:space="preserve">Ovr-1185/2010 od 14.5.2010. 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9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Donji Andrijevci zk ul 1337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Pr="00A617C9">
              <w:rPr>
                <w:rFonts w:cs="Arial" w:hAnsi="Arial" w:ascii="Arial"/>
                <w:sz w:val="16"/>
                <w:szCs w:val="16"/>
              </w:rPr>
              <w:t>kč 35/3 skladište selo ;35/4 dvorište selo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8D3EAC">
              <w:rPr>
                <w:rFonts w:cs="Arial" w:hAnsi="Arial" w:ascii="Arial"/>
                <w:b/>
                <w:sz w:val="16"/>
                <w:szCs w:val="16"/>
              </w:rPr>
              <w:t>- ko Donji Andrijevci uk ul 1323 kč 32/5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skladište i ekonomsko dvorište selo </w:t>
            </w:r>
          </w:p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b/>
                <w:sz w:val="16"/>
                <w:szCs w:val="16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>- ko Donji Andrijevci zk ul 1119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kč 444 oranica selo, 1818/2 poslovna zgrada, 1825/1 poslovna zgrada –skladište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 xml:space="preserve">- ko Slavonski Brod  zk ul 11345 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kč 1734/2 skladište u ul. M.Budaka 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>-ko grad  Zagreb  zk ul 25211</w:t>
            </w:r>
            <w:r w:rsidRPr="00955B31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2933E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;</w:t>
            </w:r>
            <w:r>
              <w:t xml:space="preserve"> </w:t>
            </w:r>
            <w:r w:rsidRPr="002933E1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 </w:t>
            </w:r>
            <w:r w:rsidRPr="00955B31">
              <w:rPr>
                <w:rFonts w:cs="Arial" w:hAnsi="Arial" w:ascii="Arial"/>
                <w:sz w:val="16"/>
                <w:szCs w:val="16"/>
              </w:rPr>
              <w:t>zk čbr 7079/15  Ikozari put, dvorište, kuća, pomoćna zgrada ukupno 479m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;zkčbr 7079/16 oranica 314m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FE3AB1" w:rsidP="00882DC1" w:rsidR="00FE3AB1">
      <w:pPr>
        <w:spacing w:after="0"/>
        <w:rPr>
          <w:rFonts w:cs="Arial" w:hAnsi="Arial" w:ascii="Arial"/>
          <w:sz w:val="18"/>
          <w:szCs w:val="18"/>
        </w:rPr>
      </w:pPr>
    </w:p>
    <w:p w:rsidRDefault="00580B03" w:rsidP="00882DC1" w:rsidR="00580B03">
      <w:pPr>
        <w:spacing w:after="0"/>
        <w:rPr>
          <w:rFonts w:cs="Arial" w:hAnsi="Arial" w:ascii="Arial"/>
          <w:sz w:val="18"/>
          <w:szCs w:val="18"/>
        </w:rPr>
      </w:pPr>
    </w:p>
    <w:p w:rsidRDefault="009E69AF" w:rsidP="00882DC1" w:rsidR="009E69AF">
      <w:pPr>
        <w:spacing w:after="0"/>
        <w:rPr>
          <w:rFonts w:cs="Arial" w:hAnsi="Arial" w:ascii="Arial"/>
          <w:sz w:val="18"/>
          <w:szCs w:val="18"/>
        </w:rPr>
      </w:pPr>
    </w:p>
    <w:p w:rsidRDefault="00516DF0" w:rsidP="00882DC1" w:rsidR="00516D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lastRenderedPageBreak/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</w:t>
      </w:r>
      <w:r>
        <w:rPr>
          <w:rFonts w:cs="Arial" w:hAnsi="Arial" w:ascii="Arial"/>
          <w:sz w:val="18"/>
          <w:szCs w:val="18"/>
        </w:rPr>
        <w:tab/>
      </w:r>
      <w:r w:rsidR="00FE3AB1">
        <w:rPr>
          <w:rFonts w:cs="Arial" w:hAnsi="Arial" w:ascii="Arial"/>
          <w:sz w:val="18"/>
          <w:szCs w:val="18"/>
        </w:rPr>
        <w:t xml:space="preserve">                                    </w:t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516DF0" w:rsidP="00882DC1" w:rsidR="00516DF0" w:rsidRPr="00347CCB">
      <w:pPr>
        <w:spacing w:after="0"/>
        <w:jc w:val="both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516DF0" w:rsidP="00882DC1" w:rsidR="00516DF0" w:rsidRPr="00864D19">
      <w:pPr>
        <w:jc w:val="center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 xml:space="preserve">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864D19">
        <w:rPr>
          <w:rFonts w:cs="Arial" w:hAnsi="Arial" w:ascii="Arial"/>
          <w:sz w:val="16"/>
          <w:szCs w:val="16"/>
        </w:rPr>
        <w:t>ra</w:t>
      </w:r>
      <w:r>
        <w:rPr>
          <w:rFonts w:cs="Arial" w:hAnsi="Arial" w:ascii="Arial"/>
          <w:sz w:val="16"/>
          <w:szCs w:val="16"/>
        </w:rPr>
        <w:t>zlučna prava str 2</w:t>
      </w:r>
    </w:p>
    <w:tbl>
      <w:tblPr>
        <w:tblW w:type="pct" w:w="4984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58"/>
        <w:gridCol w:w="2114"/>
        <w:gridCol w:w="1464"/>
        <w:gridCol w:w="1436"/>
        <w:gridCol w:w="1879"/>
        <w:gridCol w:w="1620"/>
        <w:gridCol w:w="2763"/>
        <w:gridCol w:w="2620"/>
        <w:gridCol w:w="15"/>
      </w:tblGrid>
      <w:tr w:rsidTr="00FE3AB1" w:rsidR="00516DF0" w:rsidRPr="005F1229">
        <w:trPr>
          <w:trHeight w:val="499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Rb / Broj prijave</w:t>
            </w:r>
          </w:p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OIB razlučnog vjerovnika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263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FE3AB1" w:rsidR="00516DF0" w:rsidRPr="002933E1">
        <w:trPr>
          <w:gridAfter w:val="1"/>
          <w:wAfter w:type="dxa" w:w="15"/>
          <w:trHeight w:val="2761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2/49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18683136487</w:t>
            </w:r>
          </w:p>
          <w:p w:rsidRDefault="00516DF0" w:rsidP="00516DF0" w:rsidR="00516DF0" w:rsidRPr="002933E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FE3AB1">
            <w:pPr>
              <w:pBdr>
                <w:bottom w:space="1" w:sz="6" w:color="auto" w:val="single"/>
              </w:pBd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Općinski građanski sud u Zagrebu , Zemljišno knjižni odjel Z-42705/12 =Z-53378/12  od dana 05.09.2012. prijenos upisa Z-2781/10 od 20.01.2010.</w:t>
            </w:r>
          </w:p>
          <w:p w:rsidRDefault="00FE3AB1" w:rsidP="00516DF0" w:rsidR="00FE3A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FE3AB1" w:rsidP="00516DF0" w:rsidR="00FE3A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FE3A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Općinski građanski sud u Zagrebu , Zemljišno knjižni odjel Z-27445/10 27.05.2010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106.368.379,91</w:t>
            </w: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pBdr>
                <w:bottom w:space="1" w:sz="6" w:color="auto" w:val="single"/>
              </w:pBdr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FE3AB1" w:rsidR="00516DF0" w:rsidRPr="002933E1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 xml:space="preserve">8.999.628,03 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933E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rješenje poslovni broj Ovr-3458/09 od 29.12.2009.</w:t>
            </w:r>
          </w:p>
          <w:p w:rsidRDefault="00516DF0" w:rsidP="00516DF0" w:rsidR="00516DF0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postupak obustavljen  rješenjem  pravomoćno dana 13.9.2014. </w:t>
            </w:r>
          </w:p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933E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----------------------------------</w:t>
            </w:r>
          </w:p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.</w:t>
            </w:r>
            <w:r w:rsidRPr="002933E1">
              <w:rPr>
                <w:rFonts w:cs="Arial" w:hAnsi="Arial" w:ascii="Arial"/>
                <w:sz w:val="18"/>
                <w:szCs w:val="18"/>
              </w:rPr>
              <w:t xml:space="preserve">-rješenje o osiguranju  </w:t>
            </w:r>
          </w:p>
          <w:p w:rsidRDefault="00516DF0" w:rsidP="00FE3AB1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933E1">
              <w:rPr>
                <w:rFonts w:cs="Arial" w:eastAsia="Times New Roman" w:hAnsi="Arial" w:ascii="Arial"/>
                <w:sz w:val="18"/>
                <w:szCs w:val="18"/>
              </w:rPr>
              <w:t>Ovr-1185/2010 od 14.5.2010</w:t>
            </w:r>
          </w:p>
        </w:tc>
        <w:tc>
          <w:tcPr>
            <w:tcW w:type="dxa" w:w="2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80CE8">
              <w:rPr>
                <w:rFonts w:cs="Arial" w:hAnsi="Arial" w:ascii="Arial"/>
                <w:b/>
                <w:sz w:val="16"/>
                <w:szCs w:val="16"/>
              </w:rPr>
              <w:t>-ko grad Zagreb zk ul 30631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zk čbr 7078/3 zgrada tlocrtne površine 57m2 i pašnjak 26002m</w:t>
            </w:r>
            <w:r w:rsidRPr="00A80CE8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Radnička cesta </w:t>
            </w: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E3AB1" w:rsidR="00516DF0" w:rsidRPr="000C6894">
        <w:trPr>
          <w:gridAfter w:val="1"/>
          <w:wAfter w:type="dxa" w:w="15"/>
          <w:trHeight w:val="1313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3/50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 xml:space="preserve">PLIN-PROJEKT d.o.o. </w:t>
            </w:r>
          </w:p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Zastupa odvjetnik D.Urban iz Nove Gradiške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42679240944</w:t>
            </w:r>
          </w:p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Nova Gradiška, A.Stepinca  36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FE3AB1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Općinski građanski sud u Zagrebu, Zemljišno knjižni odjel Z-42705/12 od 05.9.2012.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056A" w:rsidP="00516DF0" w:rsidR="00516DF0" w:rsidRPr="000C6894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2.706.728,17 kn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C689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-rješenje o osiguranju  Općinskog građanskog suda u Zagrebu </w:t>
            </w:r>
          </w:p>
          <w:p w:rsidRDefault="00516DF0" w:rsidP="00516DF0" w:rsidR="00516DF0" w:rsidRPr="000C6894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C689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Ovr-2253/12 od 5.11.2012.</w:t>
            </w:r>
          </w:p>
        </w:tc>
        <w:tc>
          <w:tcPr>
            <w:tcW w:type="dxa" w:w="2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80CE8">
              <w:rPr>
                <w:rFonts w:cs="Arial" w:hAnsi="Arial" w:ascii="Arial"/>
                <w:b/>
                <w:sz w:val="16"/>
                <w:szCs w:val="16"/>
              </w:rPr>
              <w:t>-ko grad Zagreb zk ul 30631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zk čbr 7078/3 zgrada tlocrtne površine 57m</w:t>
            </w:r>
            <w:r w:rsidRPr="00A80CE8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i pašnjak 26002m</w:t>
            </w:r>
            <w:r w:rsidRPr="00A80CE8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A80CE8">
              <w:rPr>
                <w:rFonts w:cs="Arial" w:hAnsi="Arial" w:ascii="Arial"/>
                <w:sz w:val="16"/>
                <w:szCs w:val="16"/>
              </w:rPr>
              <w:t>Radnička cesta</w:t>
            </w:r>
          </w:p>
        </w:tc>
      </w:tr>
      <w:tr w:rsidTr="00FE3AB1" w:rsidR="00516DF0" w:rsidRPr="000C6894">
        <w:trPr>
          <w:gridAfter w:val="1"/>
          <w:wAfter w:type="dxa" w:w="15"/>
          <w:trHeight w:val="1208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 xml:space="preserve">4/ 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 xml:space="preserve">SLAVONSKA BANKA d.d.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Osijek,</w:t>
            </w:r>
          </w:p>
          <w:p w:rsidRDefault="00516DF0" w:rsidP="00516DF0" w:rsidR="00516DF0" w:rsidRPr="000C6894">
            <w:pPr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Kapucinska br 29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FE3AB1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 xml:space="preserve">Općinski sud u Slavonskom Brodu, ko Slavonski Brod </w:t>
            </w:r>
          </w:p>
          <w:p w:rsidRDefault="00516DF0" w:rsidP="00516DF0" w:rsidR="00516DF0" w:rsidRPr="00FE3AB1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Z-1294/97 od 11.03.1997.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1.522.000,00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C689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Ovjerovljeni Ugovor o kreditu od 5.03.1997. </w:t>
            </w:r>
          </w:p>
        </w:tc>
        <w:tc>
          <w:tcPr>
            <w:tcW w:type="dxa" w:w="2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00CDF">
              <w:rPr>
                <w:rFonts w:cs="Arial" w:hAnsi="Arial" w:ascii="Arial"/>
                <w:b/>
                <w:sz w:val="16"/>
                <w:szCs w:val="16"/>
              </w:rPr>
              <w:t>- ko Slavonski Brod  zk ul 11345 kč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1734/2 skladište u ul. M.Budaka</w:t>
            </w:r>
          </w:p>
        </w:tc>
      </w:tr>
    </w:tbl>
    <w:p w:rsidRDefault="00516DF0" w:rsidP="00882DC1" w:rsidR="00516DF0" w:rsidRPr="006E463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Napomena uz tablici razlučnih prava redni broj 1 do</w:t>
      </w:r>
      <w:r w:rsidR="006A25E1">
        <w:rPr>
          <w:rFonts w:cs="Arial" w:hAnsi="Arial" w:ascii="Arial"/>
          <w:sz w:val="18"/>
          <w:szCs w:val="18"/>
        </w:rPr>
        <w:t xml:space="preserve"> </w:t>
      </w:r>
      <w:r>
        <w:rPr>
          <w:rFonts w:cs="Arial" w:hAnsi="Arial" w:ascii="Arial"/>
          <w:sz w:val="18"/>
          <w:szCs w:val="18"/>
        </w:rPr>
        <w:t xml:space="preserve">4: </w:t>
      </w:r>
      <w:r w:rsidRPr="006E4635">
        <w:rPr>
          <w:rFonts w:cs="Arial" w:hAnsi="Arial" w:ascii="Arial"/>
          <w:sz w:val="18"/>
          <w:szCs w:val="18"/>
        </w:rPr>
        <w:t xml:space="preserve"> </w:t>
      </w:r>
    </w:p>
    <w:p w:rsidRDefault="00FE3AB1" w:rsidP="00516DF0" w:rsidR="00516DF0" w:rsidRPr="006E463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516DF0" w:rsidRPr="006E4635">
        <w:rPr>
          <w:rFonts w:cs="Arial" w:hAnsi="Arial" w:ascii="Arial"/>
          <w:sz w:val="18"/>
          <w:szCs w:val="18"/>
        </w:rPr>
        <w:t>U odnosu na razlučnog  vjerovnika</w:t>
      </w:r>
      <w:r w:rsidR="00516DF0" w:rsidRPr="006E4635">
        <w:rPr>
          <w:sz w:val="18"/>
          <w:szCs w:val="18"/>
        </w:rPr>
        <w:t xml:space="preserve"> </w:t>
      </w:r>
      <w:r w:rsidR="00516DF0" w:rsidRPr="006E4635">
        <w:rPr>
          <w:rFonts w:cs="Arial" w:hAnsi="Arial" w:ascii="Arial"/>
          <w:sz w:val="18"/>
          <w:szCs w:val="18"/>
        </w:rPr>
        <w:t>KRIŽOVLJAN GRAD-gospodarenje otpadom d.o.o. OIB: 88564351466, čiji je upis u zemljišne knjige izvršen temeljem rješenje o ovrsi Općinskog suda u Slavonskom Brodu broj Ovr-3454/17 od 20.12.2017. stečajni upravitelj napominje da je  prijedlog za otvaranje stečajnog postupka  zaprimljen  na sudu dana 28.12.2017. godine</w:t>
      </w:r>
      <w:r w:rsidR="00516DF0">
        <w:rPr>
          <w:rFonts w:cs="Arial" w:hAnsi="Arial" w:ascii="Arial"/>
          <w:sz w:val="18"/>
          <w:szCs w:val="18"/>
        </w:rPr>
        <w:t xml:space="preserve">, </w:t>
      </w:r>
      <w:r w:rsidR="00516DF0" w:rsidRPr="006E4635">
        <w:rPr>
          <w:rFonts w:cs="Arial" w:hAnsi="Arial" w:ascii="Arial"/>
          <w:sz w:val="18"/>
          <w:szCs w:val="18"/>
        </w:rPr>
        <w:t xml:space="preserve"> pa su se u odnosu na  dan  upisa  zabilježbe  stekli  uvjeti za primjenu članka 168. Stečajnog zakona.</w:t>
      </w:r>
    </w:p>
    <w:p w:rsidRDefault="00FE3AB1" w:rsidP="00516DF0" w:rsidR="00516DF0" w:rsidRPr="006E463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516DF0" w:rsidRPr="006E4635">
        <w:rPr>
          <w:rFonts w:cs="Arial" w:hAnsi="Arial" w:ascii="Arial"/>
          <w:sz w:val="18"/>
          <w:szCs w:val="18"/>
        </w:rPr>
        <w:t xml:space="preserve">vjerovnik RH Ministarstvo financija, Porezna uprava, Područni ured Zagreb, zastupan po  Županijskom državnom odvjetništvu u Zagrebu obavijesti je stečajnog upravitelja o razlučnom pravu koje se temelji na Rješenje o ovrsi: Klasa: UP/I-415-02/2012-001/346, UR broj: 513-07-14-03-0172012/2-1 -02 od 24.9.2012.; Rješenje o ovrsi: Klasa: UP/I-410-20/2009-01/2437, UR broj: 513-07-12-03/2010-03 i 04 od 16.1.2010.; Rješenje o ovrsi: Klasa: UP/I-415-06/10-01/14, UR broj: 513-07-01-67/10-2  od 16.1.2010. na iznose 25.804.406,19 kn, 2.073.096,80 kn i 8.999.628,03 kn uvećano za zakonsku zateznu kamatu; u tablicu razlučnog pravo uneseni su podaci iz zemljišno knjižnih izvadaka. </w:t>
      </w:r>
    </w:p>
    <w:p w:rsidRDefault="00516DF0" w:rsidP="00882DC1" w:rsidR="00516DF0" w:rsidRPr="006E4635">
      <w:pPr>
        <w:spacing w:after="0"/>
        <w:rPr>
          <w:rFonts w:cs="Arial" w:hAnsi="Arial" w:ascii="Arial"/>
          <w:sz w:val="18"/>
          <w:szCs w:val="18"/>
        </w:rPr>
      </w:pPr>
    </w:p>
    <w:p w:rsidRDefault="00FE3AB1" w:rsidP="00FE3AB1" w:rsidR="00516DF0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516DF0" w:rsidRPr="006E4635">
        <w:rPr>
          <w:rFonts w:cs="Arial" w:hAnsi="Arial" w:ascii="Arial"/>
          <w:sz w:val="18"/>
          <w:szCs w:val="18"/>
        </w:rPr>
        <w:t xml:space="preserve">SLAVONSKA BANKA d.d. </w:t>
      </w:r>
      <w:r w:rsidR="00516DF0">
        <w:rPr>
          <w:rFonts w:cs="Arial" w:hAnsi="Arial" w:ascii="Arial"/>
          <w:sz w:val="18"/>
          <w:szCs w:val="18"/>
        </w:rPr>
        <w:t xml:space="preserve"> u</w:t>
      </w:r>
      <w:r w:rsidR="00516DF0" w:rsidRPr="006E4635">
        <w:rPr>
          <w:rFonts w:cs="Arial" w:hAnsi="Arial" w:ascii="Arial"/>
          <w:sz w:val="18"/>
          <w:szCs w:val="18"/>
        </w:rPr>
        <w:t>pisana u tablice razlučnih prava</w:t>
      </w:r>
      <w:r w:rsidR="00516DF0">
        <w:rPr>
          <w:rFonts w:cs="Arial" w:hAnsi="Arial" w:ascii="Arial"/>
          <w:sz w:val="18"/>
          <w:szCs w:val="18"/>
        </w:rPr>
        <w:t xml:space="preserve"> – podaci iz zemljišno knjižnog izvatka, </w:t>
      </w:r>
      <w:r w:rsidR="00516DF0" w:rsidRPr="006E4635">
        <w:rPr>
          <w:rFonts w:cs="Arial" w:hAnsi="Arial" w:ascii="Arial"/>
          <w:sz w:val="18"/>
          <w:szCs w:val="18"/>
        </w:rPr>
        <w:t xml:space="preserve"> nije obavijestila stečajnog upra</w:t>
      </w:r>
      <w:r w:rsidR="00516DF0">
        <w:rPr>
          <w:rFonts w:cs="Arial" w:hAnsi="Arial" w:ascii="Arial"/>
          <w:sz w:val="18"/>
          <w:szCs w:val="18"/>
        </w:rPr>
        <w:t xml:space="preserve">vitelja o razlučnom pravu. </w:t>
      </w:r>
    </w:p>
    <w:p w:rsidRDefault="008A7081" w:rsidP="008A7081" w:rsidR="008A7081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4F1AF0" w:rsidP="004F1AF0" w:rsidR="004F1AF0" w:rsidRPr="00347CCB">
      <w:pPr>
        <w:spacing w:after="0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 xml:space="preserve">                  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 xml:space="preserve">              </w:t>
      </w:r>
      <w:r w:rsidRPr="00864D19">
        <w:rPr>
          <w:rFonts w:cs="Arial" w:hAnsi="Arial" w:ascii="Arial"/>
          <w:sz w:val="16"/>
          <w:szCs w:val="16"/>
        </w:rPr>
        <w:t>ra</w:t>
      </w:r>
      <w:r>
        <w:rPr>
          <w:rFonts w:cs="Arial" w:hAnsi="Arial" w:ascii="Arial"/>
          <w:sz w:val="16"/>
          <w:szCs w:val="16"/>
        </w:rPr>
        <w:t>zlučna prava str 3</w:t>
      </w:r>
      <w:r>
        <w:rPr>
          <w:rFonts w:cs="Arial" w:hAnsi="Arial" w:ascii="Arial"/>
          <w:sz w:val="20"/>
          <w:szCs w:val="20"/>
        </w:rPr>
        <w:t xml:space="preserve"> </w:t>
      </w: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1"/>
        <w:gridCol w:w="2124"/>
        <w:gridCol w:w="1471"/>
        <w:gridCol w:w="1439"/>
        <w:gridCol w:w="1885"/>
        <w:gridCol w:w="1627"/>
        <w:gridCol w:w="2399"/>
        <w:gridCol w:w="3010"/>
      </w:tblGrid>
      <w:tr w:rsidTr="00882DC1" w:rsidR="004F1AF0" w:rsidRPr="005F0DB5">
        <w:trPr>
          <w:trHeight w:val="865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882DC1" w:rsidR="004F1AF0" w:rsidRPr="005F0DB5">
        <w:trPr>
          <w:trHeight w:val="101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  <w:r w:rsidRPr="005F0DB5">
              <w:rPr>
                <w:rFonts w:cs="Arial" w:hAnsi="Arial" w:ascii="Arial"/>
                <w:sz w:val="16"/>
                <w:szCs w:val="16"/>
              </w:rPr>
              <w:t>/68</w:t>
            </w: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ADDIKO BANK d.d. </w:t>
            </w: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prije  Hypo Alpe Adria Bank d.d. </w:t>
            </w: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Zastupa odvjetničko društvo Mamić, Perić, Reberski Rimac iz Zagreba  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14036333877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Zagreb, Slavonska avenija 6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Općinski građanski sud u Zagrebu , Zemljišno knjižni odjel Z-43832/10 od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Općinski građanski sud u Zagrebu , Zemljišno knjižni odjel Z- 20815/2005</w:t>
            </w: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Općinski građanski sud u Zagrebu , Zemljišno knjižni odjel Z- 21742/2010</w:t>
            </w:r>
            <w:r>
              <w:rPr>
                <w:rFonts w:cs="Arial" w:hAnsi="Arial" w:ascii="Arial"/>
                <w:sz w:val="16"/>
                <w:szCs w:val="16"/>
              </w:rPr>
              <w:t xml:space="preserve"> od 28.4.2010.</w:t>
            </w: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       2.937,77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</w:t>
            </w:r>
            <w:r>
              <w:rPr>
                <w:rFonts w:cs="Arial" w:hAnsi="Arial" w:ascii="Arial"/>
                <w:sz w:val="16"/>
                <w:szCs w:val="16"/>
              </w:rPr>
              <w:t>----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277.605.067,49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pBdr>
                <w:bottom w:space="1" w:sz="6" w:color="auto" w:val="single"/>
              </w:pBd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128.972.123,58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1. </w:t>
            </w:r>
            <w:r w:rsidRPr="005F0DB5">
              <w:rPr>
                <w:rFonts w:cs="Arial" w:hAnsi="Arial" w:ascii="Arial"/>
                <w:sz w:val="16"/>
                <w:szCs w:val="16"/>
              </w:rPr>
              <w:t>rješenja o ovrsi Općinskog građanskog suda u Zagrebu broj Ovr-2327/10 od 10.9.2010.0.9.2010.</w:t>
            </w: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------------------------------------</w:t>
            </w:r>
          </w:p>
          <w:p w:rsidRDefault="004F1AF0" w:rsidP="00882DC1" w:rsidR="004F1AF0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2. Ugovora o kreditu 301-112/2005 sa sporazumom o osiguranju novčane tražbine zasnivanjem založnog prava –korisnik kredita PAN-Papirna industrija Tvornica kartona i kartonske ambalaže d.o.o. ; stečajni dužnik =ZALOŽNI DUŽNIK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------------------------------------</w:t>
            </w:r>
          </w:p>
          <w:p w:rsidRDefault="004F1AF0" w:rsidP="00882DC1" w:rsidR="004F1AF0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3. Prisilno založno pravo temeljem rješenje o osiguranju Općinskog građanskog suda u Zagrebu Ovr-723/10 od 20.4.2010. koje proizlazi iz Ugovora o kreditu broj 301-275/2006 sa sporazumom o osiguranju novčane tražbine, korisnik kredita PAN-Papirna industrija Tvornica kartona i kartonske ambalaže, stečajni dužnik =ZALOŽNI DUŽNIK 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 čbr 7079/15  Ikozari put, dvorište, kuća, pomoćna zgrada ukupno 479m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7079/16 oranica 314m2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7073/9 put  342m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5F0DB5">
              <w:rPr>
                <w:rFonts w:cs="Arial" w:hAnsi="Arial" w:ascii="Arial"/>
                <w:sz w:val="16"/>
                <w:szCs w:val="16"/>
              </w:rPr>
              <w:t>zk čbr 7078/3 zgrada tlocrtne površine 57m2 i pašnjak 26002m2 Radnička cesta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_____________________________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7072/2 oranica Radnička cesta 430m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, </w:t>
            </w:r>
            <w:r w:rsidRPr="00670504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</w:t>
            </w:r>
            <w:r w:rsidRPr="005F0DB5">
              <w:rPr>
                <w:rFonts w:cs="Arial" w:hAnsi="Arial" w:ascii="Arial"/>
                <w:sz w:val="16"/>
                <w:szCs w:val="16"/>
              </w:rPr>
              <w:t>čbr 7079/15  Ikozari put, dvorište, kuća, pomoćna zgrada ukupno 479m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7079/16 oranica 314m2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7073/9put  342m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5F0DB5">
              <w:rPr>
                <w:rFonts w:cs="Arial" w:hAnsi="Arial" w:ascii="Arial"/>
                <w:sz w:val="16"/>
                <w:szCs w:val="16"/>
              </w:rPr>
              <w:t>zk čbr 7078/3 zgrada tlocrtne površine 57m2 i pašnjak 26002m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Radnička cesta</w:t>
            </w:r>
          </w:p>
        </w:tc>
      </w:tr>
    </w:tbl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lastRenderedPageBreak/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4F1AF0" w:rsidP="004F1AF0" w:rsidR="004F1AF0" w:rsidRPr="00347CCB">
      <w:pPr>
        <w:spacing w:after="0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 xml:space="preserve">                  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 xml:space="preserve">         </w:t>
      </w:r>
      <w:r w:rsidRPr="00864D19">
        <w:rPr>
          <w:rFonts w:cs="Arial" w:hAnsi="Arial" w:ascii="Arial"/>
          <w:sz w:val="16"/>
          <w:szCs w:val="16"/>
        </w:rPr>
        <w:t>ra</w:t>
      </w:r>
      <w:r>
        <w:rPr>
          <w:rFonts w:cs="Arial" w:hAnsi="Arial" w:ascii="Arial"/>
          <w:sz w:val="16"/>
          <w:szCs w:val="16"/>
        </w:rPr>
        <w:t>zlučna prava str 4</w:t>
      </w: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1"/>
        <w:gridCol w:w="2124"/>
        <w:gridCol w:w="1471"/>
        <w:gridCol w:w="1439"/>
        <w:gridCol w:w="1885"/>
        <w:gridCol w:w="1627"/>
        <w:gridCol w:w="2399"/>
        <w:gridCol w:w="3010"/>
      </w:tblGrid>
      <w:tr w:rsidTr="00882DC1" w:rsidR="004F1AF0" w:rsidRPr="006D21F9">
        <w:trPr>
          <w:trHeight w:val="84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882DC1" w:rsidR="004F1AF0" w:rsidRPr="00CD3BF2">
        <w:trPr>
          <w:trHeight w:val="101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D3B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6/69</w:t>
            </w: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HETA ASSET RESOLUTION AG </w:t>
            </w: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             prije</w:t>
            </w: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 Hypo Alpe Adria Bank International </w:t>
            </w:r>
            <w:r w:rsidR="00FD65DC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D3BF2">
              <w:rPr>
                <w:rFonts w:cs="Arial" w:hAnsi="Arial" w:ascii="Arial"/>
                <w:sz w:val="18"/>
                <w:szCs w:val="18"/>
              </w:rPr>
              <w:t>AG</w:t>
            </w: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Zastupa odvjetničko društvo Mamić, Perić, Reberski, Rimac iz Zagreba  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90730821413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Kalgenfurt am Wörthersee, Alpen Adria platz 1, Republika Austrija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Općinski građanski sud u Zagrebu, Zemljišno knjižni odjel Z- 47044/07 od 16.07.2007. </w:t>
            </w:r>
          </w:p>
          <w:p w:rsidRDefault="004F1AF0" w:rsidP="00882DC1" w:rsidR="004F1AF0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</w:p>
          <w:p w:rsidRDefault="004F1AF0" w:rsidP="00882DC1" w:rsidR="004F1AF0" w:rsidRPr="00CD3BF2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-------------------------</w:t>
            </w:r>
          </w:p>
          <w:p w:rsidRDefault="004F1AF0" w:rsidP="00882DC1" w:rsidR="004F1AF0" w:rsidRPr="00CD3BF2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A80CE8">
              <w:rPr>
                <w:rFonts w:cs="Arial" w:hAnsi="Arial" w:ascii="Arial"/>
                <w:sz w:val="18"/>
                <w:szCs w:val="18"/>
              </w:rPr>
              <w:t>Općinski građanski sud u Zagrebu, Zem</w:t>
            </w:r>
            <w:r>
              <w:rPr>
                <w:rFonts w:cs="Arial" w:hAnsi="Arial" w:ascii="Arial"/>
                <w:sz w:val="18"/>
                <w:szCs w:val="18"/>
              </w:rPr>
              <w:t>ljišno knjižni odjel Z- 42705/12</w:t>
            </w:r>
            <w:r w:rsidRPr="00A80CE8">
              <w:rPr>
                <w:rFonts w:cs="Arial" w:hAnsi="Arial" w:ascii="Arial"/>
                <w:sz w:val="18"/>
                <w:szCs w:val="18"/>
              </w:rPr>
              <w:t xml:space="preserve"> od </w:t>
            </w:r>
            <w:r>
              <w:rPr>
                <w:rFonts w:cs="Arial" w:hAnsi="Arial" w:ascii="Arial"/>
                <w:sz w:val="18"/>
                <w:szCs w:val="18"/>
              </w:rPr>
              <w:t>15.09.2012.</w:t>
            </w:r>
            <w:r w:rsidRPr="00A80C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306.461.674,98</w:t>
            </w:r>
          </w:p>
          <w:p w:rsidRDefault="004F1AF0" w:rsidP="00882DC1" w:rsidR="004F1AF0" w:rsidRPr="00CD3BF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(306.333.039,98 +128.635,00)</w:t>
            </w: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Razlučno pravo temeljem Ugovora o kreditnom poslu u inozemstvu bro jHR/1583 korisnik kredita PAN-Papirna industrija Tvornica kartona i kartonske ambalaže, </w:t>
            </w:r>
            <w:r w:rsidRPr="00CD3BF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stečajni dužnik =ZALOŽNI DUŽNIK</w:t>
            </w: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    i Sporazum radi osiguranja novčane tražbine zasnivanjem založnog prava solemiziran od strane javnog bilježnika Alemke Gajski 13.7.2007 broj OV-22877/2007. </w:t>
            </w:r>
          </w:p>
          <w:p w:rsidRDefault="004F1AF0" w:rsidP="00882DC1" w:rsidR="004F1AF0" w:rsidRPr="00CD3BF2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                 i</w:t>
            </w:r>
          </w:p>
          <w:p w:rsidRDefault="004F1AF0" w:rsidP="00882DC1" w:rsidR="004F1AF0" w:rsidRPr="00CD3BF2">
            <w:pP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 xml:space="preserve">troškovi ovršnog postupka Rješenje o ovrsi Općinskog građanskog suda u Zagrebu broj Ovr-1394/10 od 30.04.2010.  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>sada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Općinskog građanskog suda u Novom Zagrebu broj Ovr-541/15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pBdr>
                <w:bottom w:space="1" w:sz="6" w:color="auto" w:val="single"/>
              </w:pBdr>
              <w:rPr>
                <w:rFonts w:cs="Arial" w:hAnsi="Arial" w:ascii="Arial"/>
                <w:sz w:val="16"/>
                <w:szCs w:val="16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>-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;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BF48F7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</w:t>
            </w:r>
            <w:r w:rsidRPr="00CD3BF2">
              <w:rPr>
                <w:rFonts w:cs="Arial" w:hAnsi="Arial" w:ascii="Arial"/>
                <w:sz w:val="16"/>
                <w:szCs w:val="16"/>
              </w:rPr>
              <w:t>zk čbr 7079/15  I kozari put, dvorište, kuća, pomoćna zgrada ukupno 479m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;zkčbr 7079/16 oranica 314m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>-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CD3BF2">
              <w:rPr>
                <w:rFonts w:cs="Arial" w:hAnsi="Arial" w:ascii="Arial"/>
                <w:sz w:val="16"/>
                <w:szCs w:val="16"/>
              </w:rPr>
              <w:t>zk čbr 7078/3 zgrada tlocrtne površine 57m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i pašnjak 26002m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Radnička cesta</w:t>
            </w:r>
          </w:p>
        </w:tc>
      </w:tr>
      <w:tr w:rsidTr="00882DC1" w:rsidR="004F1AF0" w:rsidRPr="00347CCB">
        <w:trPr>
          <w:trHeight w:val="101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347CCB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7/122</w:t>
            </w: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Nikola Žalac </w:t>
            </w:r>
          </w:p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D4DF9">
              <w:rPr>
                <w:rFonts w:cs="Arial" w:hAnsi="Arial" w:ascii="Arial"/>
                <w:sz w:val="18"/>
                <w:szCs w:val="18"/>
              </w:rPr>
              <w:t>Zastupa odvjetnik I.Žalac iz Slavonskog Broda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E68F9">
              <w:rPr>
                <w:rFonts w:cs="Arial" w:hAnsi="Arial" w:ascii="Arial"/>
                <w:sz w:val="18"/>
                <w:szCs w:val="18"/>
              </w:rPr>
              <w:t>:43402216869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E68F9">
              <w:rPr>
                <w:rFonts w:cs="Arial" w:hAnsi="Arial" w:ascii="Arial"/>
                <w:sz w:val="18"/>
                <w:szCs w:val="18"/>
              </w:rPr>
              <w:t>Zagreb, Botićev trg 2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7C166C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Zahtjevno osiguranje u smislu odredbi čl. 550 i čl 523 Zakona o trgovačkim društvima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0769CE">
            <w:pPr>
              <w:pStyle w:val="Bezproreda"/>
              <w:spacing w:lineRule="auto" w:line="276"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Donji Andrijevci zk ul 1119</w:t>
            </w:r>
          </w:p>
          <w:p w:rsidRDefault="004F1AF0" w:rsidP="00882DC1" w:rsidR="004F1AF0" w:rsidRPr="000769CE">
            <w:pPr>
              <w:pStyle w:val="Bezproreda"/>
              <w:spacing w:lineRule="auto" w:line="276"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Slavonski Brod  zk ul 11345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Donji Andrijevci zk ul 1337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sz w:val="16"/>
                <w:szCs w:val="16"/>
              </w:rPr>
              <w:t>-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sz w:val="16"/>
                <w:szCs w:val="16"/>
              </w:rPr>
              <w:t>-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4F1AF0" w:rsidP="004F1AF0" w:rsidR="004F1AF0">
      <w:pPr>
        <w:rPr>
          <w:rFonts w:cs="Arial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hAnsi="Arial" w:ascii="Arial"/>
          <w:sz w:val="20"/>
          <w:szCs w:val="20"/>
        </w:rPr>
      </w:pPr>
      <w:r w:rsidRPr="00EB03C0">
        <w:rPr>
          <w:rFonts w:cs="Arial" w:hAnsi="Arial" w:ascii="Arial"/>
          <w:sz w:val="20"/>
          <w:szCs w:val="20"/>
        </w:rPr>
        <w:t xml:space="preserve">Napomena uz tablici </w:t>
      </w:r>
      <w:r>
        <w:rPr>
          <w:rFonts w:cs="Arial" w:hAnsi="Arial" w:ascii="Arial"/>
          <w:sz w:val="20"/>
          <w:szCs w:val="20"/>
        </w:rPr>
        <w:t>r</w:t>
      </w:r>
      <w:r w:rsidR="00580B03">
        <w:rPr>
          <w:rFonts w:cs="Arial" w:hAnsi="Arial" w:ascii="Arial"/>
          <w:sz w:val="20"/>
          <w:szCs w:val="20"/>
        </w:rPr>
        <w:t xml:space="preserve">azlučnih prava </w:t>
      </w:r>
      <w:r w:rsidRPr="00EB03C0">
        <w:rPr>
          <w:rFonts w:cs="Arial" w:hAnsi="Arial" w:ascii="Arial"/>
          <w:sz w:val="20"/>
          <w:szCs w:val="20"/>
        </w:rPr>
        <w:t xml:space="preserve">:  </w:t>
      </w:r>
    </w:p>
    <w:p w:rsidRDefault="004F1AF0" w:rsidP="004F1AF0" w:rsidR="004F1AF0">
      <w:pPr>
        <w:spacing w:after="0"/>
        <w:rPr>
          <w:rFonts w:cs="Arial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eastAsia="Times New Roman" w:hAnsi="Arial" w:ascii="Arial"/>
          <w:sz w:val="20"/>
          <w:szCs w:val="20"/>
        </w:rPr>
      </w:pPr>
      <w:r w:rsidRPr="004D6382">
        <w:rPr>
          <w:rFonts w:cs="Arial" w:eastAsia="Times New Roman" w:hAnsi="Arial" w:ascii="Arial"/>
          <w:b/>
          <w:sz w:val="20"/>
          <w:szCs w:val="20"/>
        </w:rPr>
        <w:t xml:space="preserve">      </w:t>
      </w:r>
      <w:r>
        <w:rPr>
          <w:rFonts w:cs="Arial" w:eastAsia="Times New Roman" w:hAnsi="Arial" w:ascii="Arial"/>
          <w:b/>
          <w:sz w:val="20"/>
          <w:szCs w:val="20"/>
        </w:rPr>
        <w:t>-</w:t>
      </w:r>
      <w:r w:rsidRPr="004D6382">
        <w:rPr>
          <w:rFonts w:cs="Arial" w:eastAsia="Times New Roman" w:hAnsi="Arial" w:ascii="Arial"/>
          <w:b/>
          <w:sz w:val="20"/>
          <w:szCs w:val="20"/>
        </w:rPr>
        <w:t xml:space="preserve">  prijava tr</w:t>
      </w:r>
      <w:r>
        <w:rPr>
          <w:rFonts w:cs="Arial" w:eastAsia="Times New Roman" w:hAnsi="Arial" w:ascii="Arial"/>
          <w:b/>
          <w:sz w:val="20"/>
          <w:szCs w:val="20"/>
        </w:rPr>
        <w:t xml:space="preserve">ažbine </w:t>
      </w:r>
      <w:r w:rsidRPr="004D6382">
        <w:rPr>
          <w:rFonts w:cs="Arial" w:eastAsia="Times New Roman" w:hAnsi="Arial" w:ascii="Arial"/>
          <w:b/>
          <w:sz w:val="20"/>
          <w:szCs w:val="20"/>
        </w:rPr>
        <w:t>broj 122</w:t>
      </w:r>
      <w:r>
        <w:rPr>
          <w:rFonts w:cs="Arial" w:eastAsia="Times New Roman" w:hAnsi="Arial" w:ascii="Arial"/>
          <w:b/>
          <w:sz w:val="20"/>
          <w:szCs w:val="20"/>
        </w:rPr>
        <w:t>,</w:t>
      </w:r>
      <w:r>
        <w:rPr>
          <w:rFonts w:cs="Arial" w:eastAsia="Times New Roman" w:hAnsi="Arial" w:ascii="Arial"/>
          <w:sz w:val="20"/>
          <w:szCs w:val="20"/>
        </w:rPr>
        <w:t xml:space="preserve">  </w:t>
      </w:r>
      <w:r w:rsidRPr="0059419A">
        <w:rPr>
          <w:rFonts w:cs="Arial" w:eastAsia="Times New Roman" w:hAnsi="Arial" w:ascii="Arial"/>
          <w:b/>
          <w:sz w:val="20"/>
          <w:szCs w:val="20"/>
        </w:rPr>
        <w:t>obavijest o razlučnom</w:t>
      </w:r>
      <w:r>
        <w:rPr>
          <w:rFonts w:cs="Arial" w:eastAsia="Times New Roman" w:hAnsi="Arial" w:ascii="Arial"/>
          <w:sz w:val="20"/>
          <w:szCs w:val="20"/>
        </w:rPr>
        <w:t xml:space="preserve">  pravu vjerovnik Nikola Žalac </w:t>
      </w:r>
      <w:r w:rsidRPr="007D4DF9">
        <w:rPr>
          <w:rFonts w:cs="Arial" w:eastAsia="Times New Roman" w:hAnsi="Arial" w:ascii="Arial"/>
          <w:sz w:val="20"/>
          <w:szCs w:val="20"/>
        </w:rPr>
        <w:t>OIB:43402216869</w:t>
      </w:r>
      <w:r>
        <w:rPr>
          <w:rFonts w:cs="Arial" w:eastAsia="Times New Roman" w:hAnsi="Arial" w:ascii="Arial"/>
          <w:sz w:val="20"/>
          <w:szCs w:val="20"/>
        </w:rPr>
        <w:t xml:space="preserve">, </w:t>
      </w:r>
      <w:r w:rsidRPr="007D4DF9">
        <w:rPr>
          <w:rFonts w:cs="Arial" w:eastAsia="Times New Roman" w:hAnsi="Arial" w:ascii="Arial"/>
          <w:sz w:val="20"/>
          <w:szCs w:val="20"/>
        </w:rPr>
        <w:t>Zastupa odvjetnik I.Žalac iz Slavonskog Broda</w:t>
      </w:r>
      <w:r>
        <w:rPr>
          <w:rFonts w:cs="Arial" w:eastAsia="Times New Roman" w:hAnsi="Arial" w:ascii="Arial"/>
          <w:sz w:val="20"/>
          <w:szCs w:val="20"/>
        </w:rPr>
        <w:t xml:space="preserve">, osiguranje tražbine zasnivanjem založnog prava odbijeno kao neosnovano  presudom i rješenjem </w:t>
      </w:r>
      <w:r w:rsidRPr="007D4DF9">
        <w:rPr>
          <w:rFonts w:cs="Arial" w:eastAsia="Times New Roman" w:hAnsi="Arial" w:ascii="Arial"/>
          <w:sz w:val="20"/>
          <w:szCs w:val="20"/>
        </w:rPr>
        <w:t>Županijskog suda u Osijeku broj Gž-4529/2013 od 9.10.2014.</w:t>
      </w:r>
      <w:r>
        <w:rPr>
          <w:rFonts w:cs="Arial" w:eastAsia="Times New Roman" w:hAnsi="Arial" w:ascii="Arial"/>
          <w:sz w:val="20"/>
          <w:szCs w:val="20"/>
        </w:rPr>
        <w:t xml:space="preserve"> točka a) izreke spomenute presude i rješenja. </w:t>
      </w:r>
    </w:p>
    <w:p w:rsidRDefault="004F1AF0" w:rsidP="004F1AF0" w:rsidR="004F1AF0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9E69AF" w:rsidP="004F1AF0" w:rsidR="009E69A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016CF5" w:rsidP="00C01BD1" w:rsidR="00016CF5">
      <w:pPr>
        <w:rPr>
          <w:rFonts w:cs="Arial" w:hAnsi="Arial" w:ascii="Arial"/>
          <w:sz w:val="18"/>
          <w:szCs w:val="18"/>
        </w:rPr>
      </w:pPr>
    </w:p>
    <w:p w:rsidRDefault="00C01BD1" w:rsidP="00C01BD1" w:rsidR="00C01BD1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lastRenderedPageBreak/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C01BD1" w:rsidP="00C01BD1" w:rsidR="00C01BD1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 w:rsidR="000F153F">
        <w:rPr>
          <w:rFonts w:cs="Arial" w:hAnsi="Arial" w:ascii="Arial"/>
          <w:sz w:val="18"/>
          <w:szCs w:val="18"/>
        </w:rPr>
        <w:t xml:space="preserve">, </w:t>
      </w:r>
      <w:r w:rsidR="000F153F" w:rsidRPr="000F153F">
        <w:rPr>
          <w:rFonts w:cs="Arial" w:hAnsi="Arial" w:ascii="Arial"/>
          <w:sz w:val="18"/>
          <w:szCs w:val="18"/>
        </w:rPr>
        <w:t>OIB:48630586213</w:t>
      </w:r>
    </w:p>
    <w:p w:rsidRDefault="005E538A" w:rsidP="005E538A" w:rsidR="00C01BD1" w:rsidRPr="00347CCB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="000F153F">
        <w:rPr>
          <w:rFonts w:cs="Arial" w:hAnsi="Arial" w:ascii="Arial"/>
          <w:sz w:val="18"/>
          <w:szCs w:val="18"/>
        </w:rPr>
        <w:t xml:space="preserve">                 </w:t>
      </w:r>
      <w:r w:rsidR="00C01BD1"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C01BD1" w:rsidP="00C35677" w:rsidR="00C35677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 xml:space="preserve">      </w:t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  Na pokretninama</w:t>
      </w:r>
      <w:r w:rsidRPr="00347CCB">
        <w:rPr>
          <w:rFonts w:cs="Arial" w:hAnsi="Arial" w:ascii="Arial"/>
          <w:sz w:val="20"/>
          <w:szCs w:val="20"/>
        </w:rPr>
        <w:t xml:space="preserve"> </w:t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  <w:t xml:space="preserve">              </w:t>
      </w:r>
      <w:r w:rsidR="00C35677" w:rsidRPr="00864D19">
        <w:rPr>
          <w:rFonts w:cs="Arial" w:hAnsi="Arial" w:ascii="Arial"/>
          <w:sz w:val="16"/>
          <w:szCs w:val="16"/>
        </w:rPr>
        <w:t>ra</w:t>
      </w:r>
      <w:r w:rsidR="00C35677">
        <w:rPr>
          <w:rFonts w:cs="Arial" w:hAnsi="Arial" w:ascii="Arial"/>
          <w:sz w:val="16"/>
          <w:szCs w:val="16"/>
        </w:rPr>
        <w:t>zlučna prava str 5</w:t>
      </w: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1"/>
        <w:gridCol w:w="1941"/>
        <w:gridCol w:w="1417"/>
        <w:gridCol w:w="1418"/>
        <w:gridCol w:w="1842"/>
        <w:gridCol w:w="1560"/>
        <w:gridCol w:w="2126"/>
        <w:gridCol w:w="3651"/>
      </w:tblGrid>
      <w:tr w:rsidTr="00E37A1A" w:rsidR="00C01BD1" w:rsidRPr="00E37A1A">
        <w:trPr>
          <w:trHeight w:val="788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6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E37A1A" w:rsidR="00C01BD1" w:rsidRPr="00347CCB">
        <w:trPr>
          <w:trHeight w:val="93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1/49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C01BD1" w:rsidP="00EF7046" w:rsidR="00C01BD1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C01BD1" w:rsidP="00EF7046" w:rsidR="00C01BD1" w:rsidRPr="00580B03">
            <w:pPr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1868313648</w:t>
            </w:r>
            <w:r w:rsidR="00CB2B5F" w:rsidRPr="00580B03">
              <w:rPr>
                <w:rFonts w:cs="Arial" w:hAnsi="Arial" w:ascii="Arial"/>
                <w:sz w:val="16"/>
                <w:szCs w:val="16"/>
              </w:rPr>
              <w:t>7</w:t>
            </w:r>
          </w:p>
          <w:p w:rsidRDefault="00C01BD1" w:rsidP="00EF7046" w:rsidR="00C01BD1" w:rsidRPr="00580B03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 xml:space="preserve"> Zagreb, Savska cesta 41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822D3" w:rsidP="00EF7046" w:rsidR="00C01BD1" w:rsidRPr="00580B03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 xml:space="preserve">RH Ministarstvo unutarnjih poslova, informacijski sustav MUP a 05.04.2011. 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822D3" w:rsidP="00EF7046" w:rsidR="00266F4D" w:rsidRPr="00580B03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11.931.080,39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F47" w:rsidP="00EF7046" w:rsidR="00671844" w:rsidRPr="00580B03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80B03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rješenje o osiguranju Općinskog građanskog suda u Zagrebu Ovr-2253/12 od 5.11.2012.</w:t>
            </w:r>
          </w:p>
          <w:p w:rsidRDefault="00C822D3" w:rsidP="00C822D3" w:rsidR="00C822D3" w:rsidRPr="00580B03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80B03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Zapisnik o izvršenoj pljenidbi i procjeni pokretne imovine Klasa:415-02/11-01/29, Urbr 513-0714-08-01/002-13-05 od 05.06.2013. </w:t>
            </w:r>
          </w:p>
        </w:tc>
        <w:tc>
          <w:tcPr>
            <w:tcW w:type="dxa" w:w="36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37A1A" w:rsidP="00E37A1A" w:rsidR="00E37A1A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Teretni auto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MERCEDE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S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601,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proizvodnje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1991</w:t>
            </w:r>
            <w:r w:rsidRPr="00580B03">
              <w:rPr>
                <w:rFonts w:cs="Arial" w:hAnsi="Arial" w:ascii="Arial"/>
                <w:spacing w:val="-3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580B03">
              <w:rPr>
                <w:sz w:val="16"/>
                <w:szCs w:val="16"/>
              </w:rPr>
              <w:t>WDB6013671P119800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0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 ZG 8821 BA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 odjave</w:t>
            </w:r>
            <w:r w:rsidRPr="00580B03"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5.1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1.2012 ;M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CITROEN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1.4</w:t>
            </w:r>
            <w:r w:rsidRPr="00580B03">
              <w:rPr>
                <w:rFonts w:cs="Arial" w:hAnsi="Arial" w:ascii="Arial"/>
                <w:spacing w:val="-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I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2000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VF7M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FKFXF6546991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5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0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ZG 5463 T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odjav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e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09.03.2012 </w:t>
            </w:r>
          </w:p>
          <w:p w:rsidRDefault="00E37A1A" w:rsidP="00E37A1A" w:rsidR="00E37A1A" w:rsidRPr="00580B03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N 3</w:t>
            </w:r>
            <w:r w:rsidRPr="00580B03">
              <w:rPr>
                <w:rFonts w:cs="Arial" w:hAnsi="Arial" w:ascii="Arial"/>
                <w:spacing w:val="-3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VOLVO C-99422 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999,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YV2E4C5A9YB245480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,reg.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ZG 4338 U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08.05.</w:t>
            </w:r>
            <w:r w:rsidRPr="00580B03">
              <w:rPr>
                <w:rFonts w:cs="Arial" w:hAnsi="Arial" w:ascii="Arial"/>
                <w:sz w:val="16"/>
                <w:szCs w:val="16"/>
              </w:rPr>
              <w:t>2017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M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1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TOYOTA</w:t>
            </w:r>
            <w:r w:rsidRPr="00580B03"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1.4</w:t>
            </w:r>
            <w:r w:rsidRPr="00580B03">
              <w:rPr>
                <w:rFonts w:cs="Arial" w:hAnsi="Arial" w:ascii="Arial"/>
                <w:spacing w:val="-1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D-D4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4V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2004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VNKKC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2370A0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3407,</w:t>
            </w:r>
            <w:r w:rsidRPr="00580B03">
              <w:rPr>
                <w:rFonts w:cs="Arial" w:hAnsi="Arial" w:ascii="Arial"/>
                <w:spacing w:val="24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ZG 5126 ED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>12.02.2014 ;</w:t>
            </w:r>
            <w:r w:rsidRPr="00580B03">
              <w:rPr>
                <w:rFonts w:cs="Arial" w:hAnsi="Arial" w:ascii="Arial"/>
                <w:sz w:val="16"/>
                <w:szCs w:val="16"/>
              </w:rPr>
              <w:t>N1, marke RENAULT DCI 120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2006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VF1FDCMH636260530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1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DJ 739 BF,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24.05</w:t>
            </w:r>
            <w:r w:rsidRPr="00580B03">
              <w:rPr>
                <w:rFonts w:cs="Arial" w:hAnsi="Arial" w:ascii="Arial"/>
                <w:spacing w:val="-3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>201</w:t>
            </w:r>
            <w:r w:rsidRPr="00580B03">
              <w:rPr>
                <w:rFonts w:cs="Arial" w:hAnsi="Arial" w:ascii="Arial"/>
                <w:sz w:val="16"/>
                <w:szCs w:val="16"/>
              </w:rPr>
              <w:t>3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osobno vozilo</w:t>
            </w:r>
            <w:r w:rsidRPr="00580B03">
              <w:rPr>
                <w:rFonts w:cs="Arial" w:hAnsi="Arial" w:ascii="Arial"/>
                <w:spacing w:val="-2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TOYOTA</w:t>
            </w:r>
            <w:r w:rsidRPr="00580B03">
              <w:rPr>
                <w:rFonts w:cs="Arial" w:hAnsi="Arial" w:ascii="Arial"/>
                <w:spacing w:val="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>4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D-4D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2005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VNKKC12330A046257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1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DJ 531 BF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05.09.2013</w:t>
            </w:r>
          </w:p>
          <w:p w:rsidRDefault="00E37A1A" w:rsidP="00E37A1A" w:rsidR="0086414C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N 1,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MASTER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2007,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VF1FDB1H63778382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7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ZG 4902 EF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 05.06.2013;N 1,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2.5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DCI</w:t>
            </w:r>
            <w:r w:rsidRPr="00580B03">
              <w:rPr>
                <w:rFonts w:cs="Arial" w:hAnsi="Arial" w:ascii="Arial"/>
                <w:spacing w:val="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120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2007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šasije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VF1FDB1H63721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7249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5"/>
                <w:w w:val="1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ZG 2603 EE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08.05.2017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M 1, marka TOYOTA 2.0 D-4D, godina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2005,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SB1</w:t>
            </w:r>
            <w:r w:rsidRPr="00580B03">
              <w:rPr>
                <w:rFonts w:cs="Arial" w:hAnsi="Arial" w:ascii="Arial"/>
                <w:sz w:val="16"/>
                <w:szCs w:val="16"/>
              </w:rPr>
              <w:t>KW20E60E066882,</w:t>
            </w:r>
            <w:r w:rsidRPr="00580B03">
              <w:rPr>
                <w:rFonts w:cs="Arial" w:hAnsi="Arial" w:ascii="Arial"/>
                <w:spacing w:val="22"/>
                <w:w w:val="9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DJ 476 BF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 10.12.2012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N 1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marka 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>IVECO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35 S11 V</w:t>
            </w:r>
            <w:r w:rsidRPr="00580B03"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2003,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ZCFC357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005441733,</w:t>
            </w:r>
            <w:r w:rsidRPr="00580B03"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ZG 8372 FM</w:t>
            </w:r>
            <w:r w:rsidRPr="00580B03">
              <w:rPr>
                <w:rFonts w:cs="Arial" w:hAnsi="Arial" w:ascii="Arial"/>
                <w:spacing w:val="-2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</w:t>
            </w:r>
            <w:r w:rsidRPr="00580B03">
              <w:rPr>
                <w:rFonts w:cs="Arial" w:hAnsi="Arial" w:ascii="Arial"/>
                <w:spacing w:val="-3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02.1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0.20</w:t>
            </w:r>
            <w:r w:rsidRPr="00580B03">
              <w:rPr>
                <w:rFonts w:cs="Arial" w:hAnsi="Arial" w:ascii="Arial"/>
                <w:sz w:val="16"/>
                <w:szCs w:val="16"/>
              </w:rPr>
              <w:t>17N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w w:val="95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1"/>
                <w:w w:val="9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2.5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DCI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20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2007,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H6372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7250,</w:t>
            </w:r>
            <w:r w:rsidRPr="00580B03">
              <w:rPr>
                <w:rFonts w:cs="Arial" w:hAnsi="Arial" w:ascii="Arial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ZG 8536 EE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25.04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.201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3</w:t>
            </w:r>
          </w:p>
        </w:tc>
      </w:tr>
    </w:tbl>
    <w:p w:rsidRDefault="00875FAF" w:rsidP="009B562A" w:rsidR="001515A5">
      <w:pPr>
        <w:rPr>
          <w:rFonts w:cs="Arial" w:hAnsi="Arial" w:ascii="Arial"/>
          <w:sz w:val="20"/>
          <w:szCs w:val="20"/>
        </w:rPr>
      </w:pPr>
      <w:r w:rsidRPr="009B562A">
        <w:rPr>
          <w:rFonts w:cs="Arial" w:hAnsi="Arial" w:ascii="Arial"/>
          <w:sz w:val="20"/>
          <w:szCs w:val="20"/>
        </w:rPr>
        <w:tab/>
      </w:r>
      <w:r w:rsidR="00580B03">
        <w:rPr>
          <w:rFonts w:cs="Arial" w:hAnsi="Arial" w:ascii="Arial"/>
          <w:sz w:val="20"/>
          <w:szCs w:val="20"/>
        </w:rPr>
        <w:t>Napomena</w:t>
      </w:r>
      <w:r w:rsidR="003F33B5">
        <w:rPr>
          <w:rFonts w:cs="Arial" w:hAnsi="Arial" w:ascii="Arial"/>
          <w:sz w:val="20"/>
          <w:szCs w:val="20"/>
        </w:rPr>
        <w:t xml:space="preserve"> uz tablicu izlučnih prava na pokretninama: </w:t>
      </w:r>
      <w:r w:rsidR="00580B03">
        <w:rPr>
          <w:rFonts w:cs="Arial" w:hAnsi="Arial" w:ascii="Arial"/>
          <w:sz w:val="20"/>
          <w:szCs w:val="20"/>
        </w:rPr>
        <w:t xml:space="preserve">:stečajni upravitelj nije zatekao vozila prilikom otvaranja stečajnog postupka kod dužnika </w:t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 xml:space="preserve">  </w:t>
      </w:r>
      <w:r w:rsidR="00CC1BF4" w:rsidRPr="000F6214">
        <w:rPr>
          <w:rFonts w:cs="Arial" w:hAnsi="Arial" w:ascii="Arial"/>
          <w:sz w:val="20"/>
          <w:szCs w:val="20"/>
        </w:rPr>
        <w:t xml:space="preserve"> </w:t>
      </w:r>
    </w:p>
    <w:p w:rsidRDefault="00AE0535" w:rsidP="001515A5" w:rsidR="00AE0535">
      <w:pPr>
        <w:ind w:firstLine="708" w:left="10620"/>
        <w:rPr>
          <w:rFonts w:cs="Arial" w:hAnsi="Arial" w:ascii="Arial"/>
          <w:sz w:val="20"/>
          <w:szCs w:val="20"/>
        </w:rPr>
      </w:pPr>
    </w:p>
    <w:p w:rsidRDefault="002C7750" w:rsidP="00450565" w:rsidR="002C775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2C7750" w:rsidP="00450565" w:rsidR="002C7750" w:rsidRPr="002F79BC">
      <w:pPr>
        <w:spacing w:after="0"/>
        <w:rPr>
          <w:rFonts w:cs="Arial" w:hAnsi="Arial" w:ascii="Arial"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 w:rsidR="00450565"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</w:p>
    <w:p w:rsidRDefault="002C7750" w:rsidP="002C7750" w:rsidR="002C7750" w:rsidRPr="002F79BC">
      <w:pPr>
        <w:jc w:val="center"/>
        <w:rPr>
          <w:rFonts w:cs="Arial" w:hAnsi="Arial" w:ascii="Arial"/>
          <w:b/>
          <w:sz w:val="20"/>
          <w:szCs w:val="20"/>
        </w:rPr>
      </w:pPr>
      <w:r w:rsidRPr="002F79BC">
        <w:rPr>
          <w:rFonts w:cs="Arial" w:hAnsi="Arial" w:ascii="Arial"/>
          <w:b/>
          <w:sz w:val="20"/>
          <w:szCs w:val="20"/>
        </w:rPr>
        <w:t>III. TABLICA IZLUČNIH PRAVA</w:t>
      </w:r>
    </w:p>
    <w:p w:rsidRDefault="002F79BC" w:rsidP="002C7750" w:rsidR="002C7750" w:rsidRPr="002F79BC">
      <w:pPr>
        <w:jc w:val="center"/>
        <w:rPr>
          <w:rFonts w:cs="Arial" w:hAnsi="Arial" w:ascii="Arial"/>
          <w:sz w:val="20"/>
          <w:szCs w:val="20"/>
        </w:rPr>
      </w:pPr>
      <w:r w:rsidRPr="002F79BC">
        <w:rPr>
          <w:rFonts w:cs="Arial" w:hAnsi="Arial" w:ascii="Arial"/>
          <w:sz w:val="20"/>
          <w:szCs w:val="20"/>
        </w:rPr>
        <w:t xml:space="preserve">Na nekretninama </w:t>
      </w:r>
    </w:p>
    <w:tbl>
      <w:tblPr>
        <w:tblW w:type="pct" w:w="4625"/>
        <w:jc w:val="center"/>
        <w:tblInd w:type="dxa" w:w="-873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71"/>
        <w:gridCol w:w="3118"/>
        <w:gridCol w:w="1843"/>
        <w:gridCol w:w="1559"/>
        <w:gridCol w:w="3204"/>
        <w:gridCol w:w="3010"/>
      </w:tblGrid>
      <w:tr w:rsidTr="00097A27" w:rsidR="002C7750" w:rsidRPr="00347CCB">
        <w:trPr>
          <w:trHeight w:val="788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C7750" w:rsidP="008D2DB2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2C7750" w:rsidP="008D2DB2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8D2DB2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</w:t>
            </w:r>
            <w:r w:rsidR="0001390E">
              <w:rPr>
                <w:rFonts w:cs="Arial" w:hAnsi="Arial" w:ascii="Arial"/>
                <w:sz w:val="20"/>
                <w:szCs w:val="20"/>
              </w:rPr>
              <w:t>me /  tvrtka ili naziv izlučnog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1390E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</w:t>
            </w:r>
            <w:r w:rsidR="0001390E">
              <w:rPr>
                <w:rFonts w:cs="Arial" w:hAnsi="Arial" w:ascii="Arial"/>
                <w:sz w:val="20"/>
                <w:szCs w:val="20"/>
              </w:rPr>
              <w:t xml:space="preserve">izlučnog 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97A27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97A27" w:rsidR="002C7750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</w:t>
            </w:r>
          </w:p>
          <w:p w:rsidRDefault="005C2B33" w:rsidP="00097A27" w:rsidR="005C2B33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izlučnog prava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97A27" w:rsidR="002C7750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</w:t>
            </w:r>
            <w:r w:rsidR="005C2B33">
              <w:rPr>
                <w:rFonts w:cs="Arial" w:hAnsi="Arial" w:ascii="Arial"/>
                <w:sz w:val="20"/>
                <w:szCs w:val="20"/>
              </w:rPr>
              <w:t>ovine na koji se odnosi izlučno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97624B" w:rsidR="00335716" w:rsidRPr="00347CCB">
        <w:trPr>
          <w:trHeight w:val="931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</w:t>
            </w:r>
            <w:r w:rsidRPr="00335716">
              <w:rPr>
                <w:rFonts w:cs="Arial" w:hAnsi="Arial" w:ascii="Arial"/>
                <w:sz w:val="20"/>
                <w:szCs w:val="20"/>
              </w:rPr>
              <w:t>58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335716" w:rsidR="00335716" w:rsidRPr="00335716">
            <w:pPr>
              <w:rPr>
                <w:rFonts w:cs="Arial" w:hAnsi="Arial" w:ascii="Arial"/>
                <w:sz w:val="20"/>
                <w:szCs w:val="20"/>
              </w:rPr>
            </w:pPr>
            <w:r w:rsidRPr="00335716">
              <w:rPr>
                <w:rFonts w:cs="Arial" w:hAnsi="Arial" w:ascii="Arial"/>
                <w:sz w:val="20"/>
                <w:szCs w:val="20"/>
              </w:rPr>
              <w:t xml:space="preserve">Miroslav Lipovac </w:t>
            </w:r>
          </w:p>
          <w:p w:rsidRDefault="00335716" w:rsidP="00335716" w:rsidR="00335716" w:rsidRPr="00B55EA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35716">
              <w:rPr>
                <w:rFonts w:cs="Arial" w:hAnsi="Arial" w:ascii="Arial"/>
                <w:sz w:val="20"/>
                <w:szCs w:val="20"/>
              </w:rPr>
              <w:t>: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2A0560" w:rsidR="00335716" w:rsidRPr="00B55EA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2A0560" w:rsidR="00335716" w:rsidRPr="00B55EA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Celjska 34a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1A5A" w:rsidP="00F31A5A" w:rsidR="00F31A5A" w:rsidRPr="0060274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0274F">
              <w:rPr>
                <w:rFonts w:cs="Arial" w:hAnsi="Arial" w:ascii="Arial"/>
                <w:sz w:val="18"/>
                <w:szCs w:val="18"/>
              </w:rPr>
              <w:t>temeljem Sporazuma o prijenosu prav</w:t>
            </w:r>
            <w:r w:rsidR="00097A27">
              <w:rPr>
                <w:rFonts w:cs="Arial" w:hAnsi="Arial" w:ascii="Arial"/>
                <w:sz w:val="18"/>
                <w:szCs w:val="18"/>
              </w:rPr>
              <w:t xml:space="preserve">a vlasništva od 3.srpnja 2009.godine </w:t>
            </w:r>
          </w:p>
          <w:p w:rsidRDefault="00F31A5A" w:rsidP="00F31A5A" w:rsidR="00335716" w:rsidRPr="0060274F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60274F">
              <w:rPr>
                <w:rFonts w:cs="Arial" w:hAnsi="Arial" w:ascii="Arial"/>
                <w:sz w:val="18"/>
                <w:szCs w:val="18"/>
              </w:rPr>
              <w:t>-</w:t>
            </w:r>
            <w:r w:rsidRPr="0060274F">
              <w:rPr>
                <w:rFonts w:cs="Arial" w:hAnsi="Arial" w:ascii="Arial"/>
                <w:b/>
                <w:sz w:val="18"/>
                <w:szCs w:val="18"/>
              </w:rPr>
              <w:t>u tijeku spor na Općinskom sudu u Sl. Brodu broj P-1331/2012</w:t>
            </w:r>
            <w:r w:rsidRPr="0060274F">
              <w:rPr>
                <w:rFonts w:cs="Arial" w:hAnsi="Arial" w:ascii="Arial"/>
                <w:sz w:val="18"/>
                <w:szCs w:val="18"/>
              </w:rPr>
              <w:t xml:space="preserve"> 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1A5A" w:rsidP="008D2DB2" w:rsidR="00335716" w:rsidRPr="002B2EF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31A5A">
              <w:rPr>
                <w:rFonts w:cs="Arial" w:hAnsi="Arial" w:ascii="Arial"/>
                <w:sz w:val="18"/>
                <w:szCs w:val="18"/>
              </w:rPr>
              <w:t>nekretnina kč br 1734/2 prije 846/3 upisane u zk ul 11345 prije 1928 ko Slavonski Brod , u naravi skladište u ul. Mile Budaka u Sl. Brodu,</w:t>
            </w:r>
          </w:p>
        </w:tc>
      </w:tr>
      <w:tr w:rsidTr="0097624B" w:rsidR="00335716" w:rsidRPr="00347CCB">
        <w:trPr>
          <w:trHeight w:val="1011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2/106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97624B" w:rsidR="00335716" w:rsidRPr="0097624B">
            <w:pPr>
              <w:rPr>
                <w:rFonts w:cs="Arial" w:hAnsi="Arial" w:ascii="Arial"/>
                <w:sz w:val="18"/>
                <w:szCs w:val="18"/>
              </w:rPr>
            </w:pPr>
            <w:r w:rsidRPr="0097624B">
              <w:rPr>
                <w:rFonts w:cs="Arial" w:hAnsi="Arial" w:ascii="Arial"/>
                <w:sz w:val="18"/>
                <w:szCs w:val="18"/>
              </w:rPr>
              <w:t xml:space="preserve">PRVOSTOLNI KAPTOL ZAGREBAČKI </w:t>
            </w:r>
          </w:p>
          <w:p w:rsidRDefault="00335716" w:rsidP="0097624B" w:rsidR="00335716" w:rsidRPr="005F1620">
            <w:pPr>
              <w:rPr>
                <w:rFonts w:cs="Arial" w:hAnsi="Arial" w:ascii="Arial"/>
                <w:sz w:val="18"/>
                <w:szCs w:val="18"/>
              </w:rPr>
            </w:pPr>
            <w:r w:rsidRPr="0097624B">
              <w:rPr>
                <w:rFonts w:cs="Arial" w:hAnsi="Arial" w:ascii="Arial"/>
                <w:sz w:val="18"/>
                <w:szCs w:val="18"/>
              </w:rPr>
              <w:t>Zastupa odvjetnica Zvjezdana Znidarčić-Begović iz Zagreba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5F162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7624B">
              <w:rPr>
                <w:rFonts w:cs="Arial" w:hAnsi="Arial" w:ascii="Arial"/>
                <w:sz w:val="18"/>
                <w:szCs w:val="18"/>
              </w:rPr>
              <w:t>77667447224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5F162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Kaptol 27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8E21DE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6"/>
                <w:szCs w:val="16"/>
              </w:rPr>
              <w:t>- Zahtjev za povrat imovine od 24.lipnja 1997.godine;Zaključak RH Grad Zagreb ,Gradski ured za imovinsko pravne poslove i imovinu grada klasa:UP/I942-01/03-01/123 od dana 26.9.2008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97624B" w:rsidR="0033571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 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955B31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814C7C">
              <w:rPr>
                <w:rFonts w:cs="Arial" w:hAnsi="Arial" w:ascii="Arial"/>
                <w:sz w:val="16"/>
                <w:szCs w:val="16"/>
              </w:rPr>
              <w:t>naravi: kč br 7072/3 oranica 415m2, kč 7079/5 oranica 2011 m2 ,kč 7079/15 I kozari put 479 m2, kč br 7079/16 oranica 314m2</w:t>
            </w:r>
          </w:p>
          <w:p w:rsidRDefault="00335716" w:rsidP="0097624B" w:rsidR="00335716" w:rsidRPr="00955B31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955B31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955B31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955B31">
              <w:rPr>
                <w:rFonts w:cs="Arial" w:hAnsi="Arial" w:ascii="Arial"/>
                <w:sz w:val="16"/>
                <w:szCs w:val="16"/>
              </w:rPr>
              <w:t>; zkčbr 7073/9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put  342m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955B31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335716" w:rsidP="0097624B" w:rsidR="00335716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  <w:r>
              <w:rPr>
                <w:rFonts w:cs="Arial" w:hAnsi="Arial" w:ascii="Arial"/>
                <w:sz w:val="16"/>
                <w:szCs w:val="16"/>
              </w:rPr>
              <w:t xml:space="preserve"> zkčbr 7072/2 oranica Radnička cesta 430m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335716" w:rsidP="0097624B" w:rsidR="0033571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5B31">
              <w:rPr>
                <w:rFonts w:cs="Arial" w:hAnsi="Arial" w:ascii="Arial"/>
                <w:sz w:val="16"/>
                <w:szCs w:val="16"/>
              </w:rPr>
              <w:t>-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Zagreb zk ul 30631</w:t>
            </w:r>
            <w:r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zk čbr 7078/3 zgrada tlocrtne površine 57m2 i pašnjak 26002m2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Radnička cesta</w:t>
            </w:r>
          </w:p>
          <w:p w:rsidRDefault="00335716" w:rsidP="008D2DB2" w:rsidR="00335716" w:rsidRPr="002B2EF5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2C7750" w:rsidP="002C7750" w:rsidR="002C7750">
      <w:pPr>
        <w:jc w:val="center"/>
        <w:rPr>
          <w:rFonts w:hAnsi="Times New Roman" w:ascii="Times New Roman"/>
          <w:sz w:val="24"/>
        </w:rPr>
      </w:pPr>
    </w:p>
    <w:p w:rsidRDefault="0060274F" w:rsidP="0060274F" w:rsidR="0060274F" w:rsidRPr="00C80193">
      <w:pPr>
        <w:rPr>
          <w:rFonts w:cs="Arial" w:hAnsi="Arial" w:ascii="Arial"/>
          <w:b/>
          <w:sz w:val="20"/>
          <w:szCs w:val="20"/>
        </w:rPr>
      </w:pPr>
      <w:r w:rsidRPr="00C80193">
        <w:rPr>
          <w:rFonts w:cs="Arial" w:hAnsi="Arial" w:ascii="Arial"/>
          <w:b/>
          <w:sz w:val="20"/>
          <w:szCs w:val="20"/>
        </w:rPr>
        <w:t xml:space="preserve">Napomena uz tablicu prijavljenih izlučnih prava: </w:t>
      </w:r>
    </w:p>
    <w:p w:rsidRDefault="0060274F" w:rsidP="0060274F" w:rsidR="0060274F">
      <w:pPr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Pr="00C80193">
        <w:rPr>
          <w:rFonts w:cs="Arial" w:hAnsi="Arial" w:ascii="Arial"/>
          <w:b/>
          <w:sz w:val="20"/>
          <w:szCs w:val="20"/>
        </w:rPr>
        <w:t>vjerovnik  Miroslav Lipovac</w:t>
      </w:r>
      <w:r w:rsidR="001068FD">
        <w:rPr>
          <w:rFonts w:cs="Arial" w:hAnsi="Arial" w:ascii="Arial"/>
          <w:sz w:val="20"/>
          <w:szCs w:val="20"/>
        </w:rPr>
        <w:t>:</w:t>
      </w:r>
      <w:r>
        <w:rPr>
          <w:rFonts w:cs="Arial" w:hAnsi="Arial" w:ascii="Arial"/>
          <w:sz w:val="20"/>
          <w:szCs w:val="20"/>
        </w:rPr>
        <w:t xml:space="preserve"> stečajni upravitelj ne može udovoljiti izlučnom zahtjevu </w:t>
      </w:r>
      <w:r w:rsidR="00B70697">
        <w:rPr>
          <w:rFonts w:cs="Arial" w:hAnsi="Arial" w:ascii="Arial"/>
          <w:sz w:val="20"/>
          <w:szCs w:val="20"/>
        </w:rPr>
        <w:t xml:space="preserve">temeljem dostupne dokumentacije, a </w:t>
      </w:r>
      <w:r>
        <w:rPr>
          <w:rFonts w:cs="Arial" w:hAnsi="Arial" w:ascii="Arial"/>
          <w:sz w:val="20"/>
          <w:szCs w:val="20"/>
        </w:rPr>
        <w:t xml:space="preserve"> u tijeku </w:t>
      </w:r>
      <w:r w:rsidR="00B70697">
        <w:rPr>
          <w:rFonts w:cs="Arial" w:hAnsi="Arial" w:ascii="Arial"/>
          <w:sz w:val="20"/>
          <w:szCs w:val="20"/>
        </w:rPr>
        <w:t xml:space="preserve">je i </w:t>
      </w:r>
      <w:r w:rsidR="00072E8C">
        <w:rPr>
          <w:rFonts w:cs="Arial" w:hAnsi="Arial" w:ascii="Arial"/>
          <w:sz w:val="20"/>
          <w:szCs w:val="20"/>
        </w:rPr>
        <w:t>spor pri Općinskom sudu u Slavonskom Brodu koji se vodi pod brojem P-</w:t>
      </w:r>
      <w:r w:rsidR="0050006F">
        <w:rPr>
          <w:rFonts w:cs="Arial" w:hAnsi="Arial" w:ascii="Arial"/>
          <w:sz w:val="20"/>
          <w:szCs w:val="20"/>
        </w:rPr>
        <w:t>1331/2012</w:t>
      </w:r>
      <w:r w:rsidR="00B70697">
        <w:rPr>
          <w:rFonts w:cs="Arial" w:hAnsi="Arial" w:ascii="Arial"/>
          <w:sz w:val="20"/>
          <w:szCs w:val="20"/>
        </w:rPr>
        <w:t xml:space="preserve">. Čeka se okončanje spora. </w:t>
      </w:r>
      <w:r w:rsidR="00BC3DAD">
        <w:rPr>
          <w:rFonts w:cs="Arial" w:hAnsi="Arial" w:ascii="Arial"/>
          <w:sz w:val="20"/>
          <w:szCs w:val="20"/>
        </w:rPr>
        <w:t>T</w:t>
      </w:r>
      <w:r w:rsidR="001068FD">
        <w:rPr>
          <w:rFonts w:cs="Arial" w:hAnsi="Arial" w:ascii="Arial"/>
          <w:sz w:val="20"/>
          <w:szCs w:val="20"/>
        </w:rPr>
        <w:t xml:space="preserve">emeljem rješenja </w:t>
      </w:r>
      <w:r w:rsidR="00333D8C">
        <w:rPr>
          <w:rFonts w:cs="Arial" w:hAnsi="Arial" w:ascii="Arial"/>
          <w:sz w:val="20"/>
          <w:szCs w:val="20"/>
        </w:rPr>
        <w:t>i</w:t>
      </w:r>
      <w:r w:rsidR="00BC3DAD">
        <w:rPr>
          <w:rFonts w:cs="Arial" w:hAnsi="Arial" w:ascii="Arial"/>
          <w:sz w:val="20"/>
          <w:szCs w:val="20"/>
        </w:rPr>
        <w:t xml:space="preserve">stog suda </w:t>
      </w:r>
      <w:r w:rsidR="001068FD">
        <w:rPr>
          <w:rFonts w:cs="Arial" w:hAnsi="Arial" w:ascii="Arial"/>
          <w:sz w:val="20"/>
          <w:szCs w:val="20"/>
        </w:rPr>
        <w:t xml:space="preserve"> od d</w:t>
      </w:r>
      <w:r w:rsidR="00BC3DAD">
        <w:rPr>
          <w:rFonts w:cs="Arial" w:hAnsi="Arial" w:ascii="Arial"/>
          <w:sz w:val="20"/>
          <w:szCs w:val="20"/>
        </w:rPr>
        <w:t>ana 11.2.2014. provedena je zabi</w:t>
      </w:r>
      <w:r w:rsidR="001068FD">
        <w:rPr>
          <w:rFonts w:cs="Arial" w:hAnsi="Arial" w:ascii="Arial"/>
          <w:sz w:val="20"/>
          <w:szCs w:val="20"/>
        </w:rPr>
        <w:t>lježba spora pod</w:t>
      </w:r>
      <w:r w:rsidR="00BC3DAD">
        <w:rPr>
          <w:rFonts w:cs="Arial" w:hAnsi="Arial" w:ascii="Arial"/>
          <w:sz w:val="20"/>
          <w:szCs w:val="20"/>
        </w:rPr>
        <w:t xml:space="preserve"> </w:t>
      </w:r>
      <w:r w:rsidR="001068FD">
        <w:rPr>
          <w:rFonts w:cs="Arial" w:hAnsi="Arial" w:ascii="Arial"/>
          <w:sz w:val="20"/>
          <w:szCs w:val="20"/>
        </w:rPr>
        <w:t>brojem Z-1202/14  dana  4.4.2013. u zemljišnim knjigama</w:t>
      </w:r>
      <w:r w:rsidR="00C80193">
        <w:rPr>
          <w:rFonts w:cs="Arial" w:hAnsi="Arial" w:ascii="Arial"/>
          <w:sz w:val="20"/>
          <w:szCs w:val="20"/>
        </w:rPr>
        <w:t>.</w:t>
      </w:r>
      <w:r w:rsidR="001068FD">
        <w:rPr>
          <w:rFonts w:cs="Arial" w:hAnsi="Arial" w:ascii="Arial"/>
          <w:sz w:val="20"/>
          <w:szCs w:val="20"/>
        </w:rPr>
        <w:t xml:space="preserve"> </w:t>
      </w:r>
    </w:p>
    <w:p w:rsidRDefault="00C80193" w:rsidP="001068FD" w:rsidR="0060274F">
      <w:pPr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 w:rsidRPr="00C80193">
        <w:rPr>
          <w:rFonts w:cs="Arial" w:hAnsi="Arial" w:ascii="Arial"/>
          <w:b/>
          <w:sz w:val="20"/>
          <w:szCs w:val="20"/>
        </w:rPr>
        <w:t>v</w:t>
      </w:r>
      <w:r w:rsidR="001068FD" w:rsidRPr="00C80193">
        <w:rPr>
          <w:rFonts w:cs="Arial" w:hAnsi="Arial" w:ascii="Arial"/>
          <w:b/>
          <w:sz w:val="20"/>
          <w:szCs w:val="20"/>
        </w:rPr>
        <w:t>jerovniku PRVOSTOLNI KAPTOL ZAGREBAČKI</w:t>
      </w:r>
      <w:r w:rsidR="001068FD">
        <w:rPr>
          <w:rFonts w:cs="Arial" w:hAnsi="Arial" w:ascii="Arial"/>
          <w:sz w:val="20"/>
          <w:szCs w:val="20"/>
        </w:rPr>
        <w:t xml:space="preserve"> kojeg zastupa </w:t>
      </w:r>
      <w:r w:rsidR="001068FD" w:rsidRPr="001068FD">
        <w:rPr>
          <w:rFonts w:cs="Arial" w:hAnsi="Arial" w:ascii="Arial"/>
          <w:sz w:val="20"/>
          <w:szCs w:val="20"/>
        </w:rPr>
        <w:t xml:space="preserve"> odvjetnica Zvjezdana Znidarčić-Begović iz Zagreba</w:t>
      </w:r>
      <w:r w:rsidR="00AE0535">
        <w:rPr>
          <w:rFonts w:cs="Arial" w:hAnsi="Arial" w:ascii="Arial"/>
          <w:sz w:val="20"/>
          <w:szCs w:val="20"/>
        </w:rPr>
        <w:t xml:space="preserve"> stečajni upravitelj ne može udovoljiti izlučnom zahtjevu obzirom da vjerovnik nije priložio</w:t>
      </w:r>
      <w:r w:rsidR="00333D8C">
        <w:rPr>
          <w:rFonts w:cs="Arial" w:hAnsi="Arial" w:ascii="Arial"/>
          <w:sz w:val="20"/>
          <w:szCs w:val="20"/>
        </w:rPr>
        <w:t xml:space="preserve"> uz </w:t>
      </w:r>
      <w:r w:rsidR="00AE0535">
        <w:rPr>
          <w:rFonts w:cs="Arial" w:hAnsi="Arial" w:ascii="Arial"/>
          <w:sz w:val="20"/>
          <w:szCs w:val="20"/>
        </w:rPr>
        <w:t xml:space="preserve"> prijavi pravovaljanu dokumentaciju </w:t>
      </w:r>
      <w:r w:rsidR="00333D8C">
        <w:rPr>
          <w:rFonts w:cs="Arial" w:hAnsi="Arial" w:ascii="Arial"/>
          <w:sz w:val="20"/>
          <w:szCs w:val="20"/>
        </w:rPr>
        <w:t xml:space="preserve">kojom dokazuje vlasništvo na nekretninama. </w:t>
      </w:r>
    </w:p>
    <w:p w:rsidRDefault="005C2B33" w:rsidP="005C2B33" w:rsidR="005C2B33">
      <w:pPr>
        <w:ind w:firstLine="708" w:left="10620"/>
        <w:rPr>
          <w:rFonts w:cs="Arial" w:hAnsi="Arial" w:ascii="Arial"/>
          <w:sz w:val="20"/>
          <w:szCs w:val="20"/>
        </w:rPr>
      </w:pPr>
    </w:p>
    <w:p w:rsidRDefault="00450565" w:rsidP="005C2B33" w:rsidR="00450565">
      <w:pPr>
        <w:ind w:firstLine="708" w:left="10620"/>
        <w:rPr>
          <w:rFonts w:cs="Arial" w:hAnsi="Arial" w:ascii="Arial"/>
          <w:sz w:val="20"/>
          <w:szCs w:val="20"/>
        </w:rPr>
      </w:pPr>
    </w:p>
    <w:p w:rsidRDefault="005C2B33" w:rsidP="005C2B33" w:rsidR="005C2B33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lastRenderedPageBreak/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5C2B33" w:rsidP="005C2B33" w:rsidR="005C2B33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 w:rsidR="00450565"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</w:p>
    <w:p w:rsidRDefault="001F2A4E" w:rsidP="005C2B33" w:rsidR="001F2A4E">
      <w:pPr>
        <w:rPr>
          <w:rFonts w:cs="Arial" w:hAnsi="Arial" w:ascii="Arial"/>
          <w:sz w:val="18"/>
          <w:szCs w:val="18"/>
        </w:rPr>
      </w:pPr>
    </w:p>
    <w:p w:rsidRDefault="001F2A4E" w:rsidP="005C2B33" w:rsidR="001F2A4E" w:rsidRPr="002F79BC">
      <w:pPr>
        <w:rPr>
          <w:rFonts w:cs="Arial" w:hAnsi="Arial" w:ascii="Arial"/>
          <w:sz w:val="20"/>
          <w:szCs w:val="20"/>
        </w:rPr>
      </w:pPr>
    </w:p>
    <w:p w:rsidRDefault="005C2B33" w:rsidP="005C2B33" w:rsidR="005C2B33" w:rsidRPr="002F79BC">
      <w:pPr>
        <w:jc w:val="center"/>
        <w:rPr>
          <w:rFonts w:cs="Arial" w:hAnsi="Arial" w:ascii="Arial"/>
          <w:b/>
          <w:sz w:val="20"/>
          <w:szCs w:val="20"/>
        </w:rPr>
      </w:pPr>
      <w:r w:rsidRPr="002F79BC">
        <w:rPr>
          <w:rFonts w:cs="Arial" w:hAnsi="Arial" w:ascii="Arial"/>
          <w:b/>
          <w:sz w:val="20"/>
          <w:szCs w:val="20"/>
        </w:rPr>
        <w:t>III. TABLICA IZLUČNIH PRAVA</w:t>
      </w:r>
    </w:p>
    <w:p w:rsidRDefault="005C2B33" w:rsidP="005C2B33" w:rsidR="005C2B33" w:rsidRPr="002F79BC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pokretninama </w:t>
      </w:r>
    </w:p>
    <w:p w:rsidRDefault="005C2B33" w:rsidP="005C2B33" w:rsidR="005C2B33" w:rsidRPr="002F79BC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625"/>
        <w:jc w:val="center"/>
        <w:tblInd w:type="dxa" w:w="-873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71"/>
        <w:gridCol w:w="3118"/>
        <w:gridCol w:w="1843"/>
        <w:gridCol w:w="1559"/>
        <w:gridCol w:w="3204"/>
        <w:gridCol w:w="3010"/>
      </w:tblGrid>
      <w:tr w:rsidTr="004A7FD0" w:rsidR="005C2B33" w:rsidRPr="00347CCB">
        <w:trPr>
          <w:trHeight w:val="1229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</w:t>
            </w:r>
            <w:r w:rsidR="00F9390B">
              <w:rPr>
                <w:rFonts w:cs="Arial" w:hAnsi="Arial" w:ascii="Arial"/>
                <w:sz w:val="20"/>
                <w:szCs w:val="20"/>
              </w:rPr>
              <w:t xml:space="preserve">me /  tvrtka ili naziv izlučnog 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9390B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i</w:t>
            </w:r>
            <w:r w:rsidR="005C2B33" w:rsidRPr="00347CCB">
              <w:rPr>
                <w:rFonts w:cs="Arial" w:hAnsi="Arial" w:ascii="Arial"/>
                <w:sz w:val="20"/>
                <w:szCs w:val="20"/>
              </w:rPr>
              <w:t xml:space="preserve">zlučnog vjerovnika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9390B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i</w:t>
            </w:r>
            <w:r w:rsidR="005C2B33" w:rsidRPr="00347CCB">
              <w:rPr>
                <w:rFonts w:cs="Arial" w:hAnsi="Arial" w:ascii="Arial"/>
                <w:sz w:val="20"/>
                <w:szCs w:val="20"/>
              </w:rPr>
              <w:t>zlučnog vjerovnika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C2B33" w:rsidP="004A7FD0" w:rsidR="005C2B33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</w:t>
            </w:r>
          </w:p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izlučnog prava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</w:t>
            </w:r>
            <w:r>
              <w:rPr>
                <w:rFonts w:cs="Arial" w:hAnsi="Arial" w:ascii="Arial"/>
                <w:sz w:val="20"/>
                <w:szCs w:val="20"/>
              </w:rPr>
              <w:t>ovine na koji se odnosi izlučno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181044" w:rsidR="005C2B33" w:rsidRPr="00347CCB">
        <w:trPr>
          <w:trHeight w:val="1160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</w:t>
            </w:r>
            <w:r w:rsidR="003051F3">
              <w:rPr>
                <w:rFonts w:cs="Arial" w:hAnsi="Arial" w:ascii="Arial"/>
                <w:sz w:val="20"/>
                <w:szCs w:val="20"/>
              </w:rPr>
              <w:t>117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DRAVACEL d.o.o. </w:t>
            </w:r>
          </w:p>
          <w:p w:rsidRDefault="005C2B33" w:rsidP="004A7FD0" w:rsidR="005C2B33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>
            <w:pPr>
              <w:rPr>
                <w:rFonts w:cs="Arial" w:hAnsi="Arial" w:ascii="Arial"/>
                <w:sz w:val="18"/>
                <w:szCs w:val="18"/>
              </w:rPr>
            </w:pPr>
            <w:r w:rsidRPr="005C2B33">
              <w:rPr>
                <w:rFonts w:cs="Arial" w:hAnsi="Arial" w:ascii="Arial"/>
                <w:sz w:val="18"/>
                <w:szCs w:val="18"/>
              </w:rPr>
              <w:t>73528468147</w:t>
            </w:r>
          </w:p>
          <w:p w:rsidRDefault="005C2B33" w:rsidP="004A7FD0" w:rsidR="005C2B33" w:rsidRPr="0063605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 w:rsidRPr="0063605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5C2B33">
              <w:rPr>
                <w:rFonts w:cs="Arial" w:hAnsi="Arial" w:ascii="Arial"/>
                <w:sz w:val="18"/>
                <w:szCs w:val="18"/>
              </w:rPr>
              <w:t>Slatina, Trg sv.</w:t>
            </w:r>
            <w:r w:rsidR="00CD46B0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5C2B33">
              <w:rPr>
                <w:rFonts w:cs="Arial" w:hAnsi="Arial" w:ascii="Arial"/>
                <w:sz w:val="18"/>
                <w:szCs w:val="18"/>
              </w:rPr>
              <w:t>Josipa  5A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1044" w:rsidP="004A7FD0" w:rsidR="005C2B33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-</w:t>
            </w:r>
            <w:r w:rsidR="005C2B33" w:rsidRPr="005C2B3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ra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čuni  za strojeve, opremu i robu</w:t>
            </w:r>
            <w:r w:rsidR="005C2B33" w:rsidRPr="005C2B3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na lokaciji D.Andrijevci</w:t>
            </w:r>
            <w:r w:rsidR="00E3678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</w:p>
          <w:p w:rsidRDefault="00035231" w:rsidP="004A7FD0" w:rsidR="003051F3" w:rsidRPr="0060274F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-</w:t>
            </w:r>
            <w:r w:rsidR="003051F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kompenzacija dana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="003051F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28.02.2018.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51F3" w:rsidP="00DB347F" w:rsidR="005C2B33" w:rsidRPr="002B2EF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Uz prijavu tražbina priloženi računi cca 170 stranica sa popisom  robe</w:t>
            </w:r>
            <w:r w:rsidR="00181044">
              <w:rPr>
                <w:rFonts w:cs="Arial" w:hAnsi="Arial" w:ascii="Arial"/>
                <w:sz w:val="18"/>
                <w:szCs w:val="18"/>
              </w:rPr>
              <w:t xml:space="preserve">, strojeva i opreme </w:t>
            </w:r>
          </w:p>
        </w:tc>
      </w:tr>
    </w:tbl>
    <w:p w:rsidRDefault="00762563" w:rsidP="005C2B33" w:rsidR="00762563">
      <w:pPr>
        <w:rPr>
          <w:rFonts w:cs="Arial" w:hAnsi="Arial" w:ascii="Arial"/>
          <w:sz w:val="20"/>
          <w:szCs w:val="20"/>
        </w:rPr>
      </w:pPr>
    </w:p>
    <w:p w:rsidRDefault="005C2B33" w:rsidP="005C2B33" w:rsidR="005C2B33">
      <w:pPr>
        <w:rPr>
          <w:rFonts w:cs="Arial" w:hAnsi="Arial" w:ascii="Arial"/>
          <w:sz w:val="20"/>
          <w:szCs w:val="20"/>
        </w:rPr>
      </w:pPr>
      <w:r w:rsidRPr="003051F3">
        <w:rPr>
          <w:rFonts w:cs="Arial" w:hAnsi="Arial" w:ascii="Arial"/>
          <w:sz w:val="20"/>
          <w:szCs w:val="20"/>
        </w:rPr>
        <w:t xml:space="preserve">Napomena uz tablicu prijavljenih izlučnih prava: </w:t>
      </w:r>
    </w:p>
    <w:p w:rsidRDefault="00F83E47" w:rsidP="005C2B33" w:rsidR="00F83E47">
      <w:pPr>
        <w:rPr>
          <w:rFonts w:cs="Arial" w:hAnsi="Arial" w:ascii="Arial"/>
          <w:sz w:val="20"/>
          <w:szCs w:val="20"/>
        </w:rPr>
      </w:pPr>
    </w:p>
    <w:p w:rsidRDefault="003051F3" w:rsidP="003051F3" w:rsidR="003051F3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-vjerovniku </w:t>
      </w:r>
      <w:r w:rsidRPr="00181044">
        <w:rPr>
          <w:rFonts w:cs="Arial" w:hAnsi="Arial" w:ascii="Arial"/>
          <w:b/>
          <w:sz w:val="20"/>
          <w:szCs w:val="20"/>
        </w:rPr>
        <w:t>DRAVACEL d.o.o. OIB:73528468147</w:t>
      </w:r>
      <w:r>
        <w:rPr>
          <w:rFonts w:cs="Arial" w:hAnsi="Arial" w:ascii="Arial"/>
          <w:sz w:val="20"/>
          <w:szCs w:val="20"/>
        </w:rPr>
        <w:t xml:space="preserve"> koji je obavijestio stečajnog upravitelja o izlučnom pravu odnosno izuzimanju rob</w:t>
      </w:r>
      <w:r w:rsidR="00CD46B0">
        <w:rPr>
          <w:rFonts w:cs="Arial" w:hAnsi="Arial" w:ascii="Arial"/>
          <w:sz w:val="20"/>
          <w:szCs w:val="20"/>
        </w:rPr>
        <w:t>a</w:t>
      </w:r>
      <w:r w:rsidR="00E36783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 strojeva i opreme iz stečajne mase stečajnog dužnika</w:t>
      </w:r>
      <w:r w:rsidR="00E36783">
        <w:rPr>
          <w:rFonts w:cs="Arial" w:hAnsi="Arial" w:ascii="Arial"/>
          <w:sz w:val="20"/>
          <w:szCs w:val="20"/>
        </w:rPr>
        <w:t>, stečajni upravitelj ne može udovoljiti izlučnom zahtjevu</w:t>
      </w:r>
      <w:r w:rsidR="00B96AE0">
        <w:rPr>
          <w:rFonts w:cs="Arial" w:hAnsi="Arial" w:ascii="Arial"/>
          <w:sz w:val="20"/>
          <w:szCs w:val="20"/>
        </w:rPr>
        <w:t xml:space="preserve"> </w:t>
      </w:r>
      <w:r w:rsidR="006028CF">
        <w:rPr>
          <w:rFonts w:cs="Arial" w:hAnsi="Arial" w:ascii="Arial"/>
          <w:sz w:val="20"/>
          <w:szCs w:val="20"/>
        </w:rPr>
        <w:t xml:space="preserve">(čl.199 Stečajnog zakona), </w:t>
      </w:r>
      <w:r w:rsidR="00E36783">
        <w:rPr>
          <w:rFonts w:cs="Arial" w:hAnsi="Arial" w:ascii="Arial"/>
          <w:sz w:val="20"/>
          <w:szCs w:val="20"/>
        </w:rPr>
        <w:t xml:space="preserve"> ob</w:t>
      </w:r>
      <w:r w:rsidR="00CD46B0">
        <w:rPr>
          <w:rFonts w:cs="Arial" w:hAnsi="Arial" w:ascii="Arial"/>
          <w:sz w:val="20"/>
          <w:szCs w:val="20"/>
        </w:rPr>
        <w:t>zirom da  računi</w:t>
      </w:r>
      <w:r w:rsidR="006028CF">
        <w:rPr>
          <w:rFonts w:cs="Arial" w:hAnsi="Arial" w:ascii="Arial"/>
          <w:sz w:val="20"/>
          <w:szCs w:val="20"/>
        </w:rPr>
        <w:t xml:space="preserve"> za prodanu robu </w:t>
      </w:r>
      <w:r w:rsidR="00CD46B0">
        <w:rPr>
          <w:rFonts w:cs="Arial" w:hAnsi="Arial" w:ascii="Arial"/>
          <w:sz w:val="20"/>
          <w:szCs w:val="20"/>
        </w:rPr>
        <w:t xml:space="preserve"> dospijevaju </w:t>
      </w:r>
      <w:r w:rsidR="00E36783">
        <w:rPr>
          <w:rFonts w:cs="Arial" w:hAnsi="Arial" w:ascii="Arial"/>
          <w:sz w:val="20"/>
          <w:szCs w:val="20"/>
        </w:rPr>
        <w:t xml:space="preserve"> u razdoblju od 31.10.2017.</w:t>
      </w:r>
      <w:r w:rsidR="00833E14">
        <w:rPr>
          <w:rFonts w:cs="Arial" w:hAnsi="Arial" w:ascii="Arial"/>
          <w:sz w:val="20"/>
          <w:szCs w:val="20"/>
        </w:rPr>
        <w:t xml:space="preserve"> </w:t>
      </w:r>
      <w:r w:rsidR="00E36783">
        <w:rPr>
          <w:rFonts w:cs="Arial" w:hAnsi="Arial" w:ascii="Arial"/>
          <w:sz w:val="20"/>
          <w:szCs w:val="20"/>
        </w:rPr>
        <w:t>do 08.03.2018. godine, a</w:t>
      </w:r>
      <w:r w:rsidR="00035231">
        <w:rPr>
          <w:rFonts w:cs="Arial" w:hAnsi="Arial" w:ascii="Arial"/>
          <w:sz w:val="20"/>
          <w:szCs w:val="20"/>
        </w:rPr>
        <w:t xml:space="preserve"> obrazac  kompenzacije na dan </w:t>
      </w:r>
      <w:r w:rsidR="00E36783">
        <w:rPr>
          <w:rFonts w:cs="Arial" w:hAnsi="Arial" w:ascii="Arial"/>
          <w:sz w:val="20"/>
          <w:szCs w:val="20"/>
        </w:rPr>
        <w:t xml:space="preserve"> 28.02.2018.</w:t>
      </w:r>
      <w:r w:rsidR="00035231">
        <w:rPr>
          <w:rFonts w:cs="Arial" w:hAnsi="Arial" w:ascii="Arial"/>
          <w:sz w:val="20"/>
          <w:szCs w:val="20"/>
        </w:rPr>
        <w:t xml:space="preserve">, </w:t>
      </w:r>
      <w:r w:rsidR="00B96AE0">
        <w:rPr>
          <w:rFonts w:cs="Arial" w:hAnsi="Arial" w:ascii="Arial"/>
          <w:sz w:val="20"/>
          <w:szCs w:val="20"/>
        </w:rPr>
        <w:t xml:space="preserve"> dakle računi su izdani </w:t>
      </w:r>
      <w:r w:rsidR="00E36783">
        <w:rPr>
          <w:rFonts w:cs="Arial" w:hAnsi="Arial" w:ascii="Arial"/>
          <w:sz w:val="20"/>
          <w:szCs w:val="20"/>
        </w:rPr>
        <w:t xml:space="preserve"> </w:t>
      </w:r>
      <w:r w:rsidR="006028CF">
        <w:rPr>
          <w:rFonts w:cs="Arial" w:hAnsi="Arial" w:ascii="Arial"/>
          <w:sz w:val="20"/>
          <w:szCs w:val="20"/>
        </w:rPr>
        <w:t xml:space="preserve">kada je već bio </w:t>
      </w:r>
      <w:r w:rsidR="00CD46B0">
        <w:rPr>
          <w:rFonts w:cs="Arial" w:hAnsi="Arial" w:ascii="Arial"/>
          <w:sz w:val="20"/>
          <w:szCs w:val="20"/>
        </w:rPr>
        <w:t xml:space="preserve"> podnesen </w:t>
      </w:r>
      <w:r w:rsidR="00AB158E">
        <w:rPr>
          <w:rFonts w:cs="Arial" w:hAnsi="Arial" w:ascii="Arial"/>
          <w:sz w:val="20"/>
          <w:szCs w:val="20"/>
        </w:rPr>
        <w:t xml:space="preserve"> prijedlog za otvaranje stečajnog postupka</w:t>
      </w:r>
      <w:r w:rsidR="006028CF">
        <w:rPr>
          <w:rFonts w:cs="Arial" w:hAnsi="Arial" w:ascii="Arial"/>
          <w:sz w:val="20"/>
          <w:szCs w:val="20"/>
        </w:rPr>
        <w:t xml:space="preserve"> </w:t>
      </w:r>
      <w:r w:rsidR="00B96AE0">
        <w:rPr>
          <w:rFonts w:cs="Arial" w:hAnsi="Arial" w:ascii="Arial"/>
          <w:sz w:val="20"/>
          <w:szCs w:val="20"/>
        </w:rPr>
        <w:t xml:space="preserve"> </w:t>
      </w:r>
      <w:r w:rsidR="006028CF">
        <w:rPr>
          <w:rFonts w:cs="Arial" w:hAnsi="Arial" w:ascii="Arial"/>
          <w:sz w:val="20"/>
          <w:szCs w:val="20"/>
        </w:rPr>
        <w:t>27.12.2017.</w:t>
      </w:r>
      <w:r w:rsidR="00B96AE0">
        <w:rPr>
          <w:rFonts w:cs="Arial" w:hAnsi="Arial" w:ascii="Arial"/>
          <w:sz w:val="20"/>
          <w:szCs w:val="20"/>
        </w:rPr>
        <w:t xml:space="preserve">  u kojem  </w:t>
      </w:r>
      <w:r w:rsidR="00B96AE0" w:rsidRPr="00B96AE0">
        <w:rPr>
          <w:rFonts w:cs="Arial" w:hAnsi="Arial" w:ascii="Arial"/>
          <w:sz w:val="20"/>
          <w:szCs w:val="20"/>
        </w:rPr>
        <w:t>prijedlogu</w:t>
      </w:r>
      <w:r w:rsidR="00B96AE0">
        <w:rPr>
          <w:rFonts w:cs="Arial" w:hAnsi="Arial" w:ascii="Arial"/>
          <w:sz w:val="20"/>
          <w:szCs w:val="20"/>
        </w:rPr>
        <w:t xml:space="preserve"> je  FINA</w:t>
      </w:r>
      <w:r w:rsidR="00833E14">
        <w:rPr>
          <w:rFonts w:cs="Arial" w:hAnsi="Arial" w:ascii="Arial"/>
          <w:sz w:val="20"/>
          <w:szCs w:val="20"/>
        </w:rPr>
        <w:t xml:space="preserve"> </w:t>
      </w:r>
      <w:r w:rsidR="00B96AE0">
        <w:rPr>
          <w:rFonts w:cs="Arial" w:hAnsi="Arial" w:ascii="Arial"/>
          <w:sz w:val="20"/>
          <w:szCs w:val="20"/>
        </w:rPr>
        <w:t xml:space="preserve"> </w:t>
      </w:r>
      <w:r w:rsidR="00B96AE0" w:rsidRPr="00B96AE0">
        <w:rPr>
          <w:rFonts w:cs="Arial" w:hAnsi="Arial" w:ascii="Arial"/>
          <w:sz w:val="20"/>
          <w:szCs w:val="20"/>
        </w:rPr>
        <w:t xml:space="preserve"> evidentirala</w:t>
      </w:r>
      <w:r w:rsidR="00B96AE0">
        <w:rPr>
          <w:rFonts w:cs="Arial" w:hAnsi="Arial" w:ascii="Arial"/>
          <w:sz w:val="20"/>
          <w:szCs w:val="20"/>
        </w:rPr>
        <w:t xml:space="preserve">  </w:t>
      </w:r>
      <w:r w:rsidR="00B96AE0" w:rsidRPr="00B96AE0">
        <w:rPr>
          <w:rFonts w:cs="Arial" w:hAnsi="Arial" w:ascii="Arial"/>
          <w:sz w:val="20"/>
          <w:szCs w:val="20"/>
        </w:rPr>
        <w:t>na dan 21.12.2017. blokadu u neprekinutom razdoblju od 193 dana</w:t>
      </w:r>
      <w:r w:rsidR="00450565">
        <w:rPr>
          <w:rFonts w:cs="Arial" w:hAnsi="Arial" w:ascii="Arial"/>
          <w:sz w:val="20"/>
          <w:szCs w:val="20"/>
        </w:rPr>
        <w:t xml:space="preserve">, odnosno prema potvrdi FINA na dan 16.07.2018. evidentirano je 400 dana neprekidne blokade. </w:t>
      </w:r>
      <w:r w:rsidR="006028CF">
        <w:rPr>
          <w:rFonts w:cs="Arial" w:hAnsi="Arial" w:ascii="Arial"/>
          <w:sz w:val="20"/>
          <w:szCs w:val="20"/>
        </w:rPr>
        <w:t xml:space="preserve"> </w:t>
      </w:r>
    </w:p>
    <w:p w:rsidRDefault="0007386B" w:rsidP="003051F3" w:rsidR="0007386B">
      <w:pPr>
        <w:rPr>
          <w:rFonts w:cs="Arial" w:hAnsi="Arial" w:ascii="Arial"/>
          <w:sz w:val="20"/>
          <w:szCs w:val="20"/>
        </w:rPr>
      </w:pPr>
    </w:p>
    <w:p w:rsidRDefault="00477286" w:rsidP="003051F3" w:rsidR="00477286">
      <w:pPr>
        <w:rPr>
          <w:rFonts w:cs="Arial" w:hAnsi="Arial" w:ascii="Arial"/>
          <w:sz w:val="20"/>
          <w:szCs w:val="20"/>
        </w:rPr>
      </w:pPr>
    </w:p>
    <w:p w:rsidRDefault="0022730A" w:rsidP="003051F3" w:rsidR="0047728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Zagreb, 15.11.</w:t>
      </w:r>
      <w:r w:rsidR="00477286">
        <w:rPr>
          <w:rFonts w:cs="Arial" w:hAnsi="Arial" w:ascii="Arial"/>
          <w:sz w:val="20"/>
          <w:szCs w:val="20"/>
        </w:rPr>
        <w:t>2018.</w:t>
      </w:r>
    </w:p>
    <w:p w:rsidRDefault="00951B0F" w:rsidP="003051F3" w:rsidR="00951B0F" w:rsidRPr="003051F3">
      <w:pPr>
        <w:rPr>
          <w:rFonts w:cs="Arial" w:hAnsi="Arial" w:ascii="Arial"/>
          <w:sz w:val="20"/>
          <w:szCs w:val="20"/>
        </w:rPr>
      </w:pPr>
    </w:p>
    <w:p w:rsidRDefault="00143FF6" w:rsidP="00A66C99" w:rsidR="005C2B33" w:rsidRPr="000F621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  <w:t xml:space="preserve">  </w:t>
      </w:r>
      <w:r w:rsidR="00951B0F">
        <w:rPr>
          <w:rFonts w:cs="Arial" w:hAnsi="Arial" w:ascii="Arial"/>
          <w:sz w:val="20"/>
          <w:szCs w:val="20"/>
        </w:rPr>
        <w:t xml:space="preserve">   </w:t>
      </w:r>
      <w:r w:rsidR="005C2B33">
        <w:rPr>
          <w:rFonts w:cs="Arial" w:hAnsi="Arial" w:ascii="Arial"/>
          <w:sz w:val="20"/>
          <w:szCs w:val="20"/>
        </w:rPr>
        <w:t xml:space="preserve">  </w:t>
      </w:r>
      <w:r w:rsidR="005C2B33" w:rsidRPr="000F6214">
        <w:rPr>
          <w:rFonts w:cs="Arial" w:hAnsi="Arial" w:ascii="Arial"/>
          <w:sz w:val="20"/>
          <w:szCs w:val="20"/>
        </w:rPr>
        <w:t>Stečajni upravitelj</w:t>
      </w:r>
    </w:p>
    <w:p w:rsidRDefault="005C2B33" w:rsidP="00A66C99" w:rsidR="00A617C9">
      <w:pPr>
        <w:spacing w:after="0"/>
        <w:ind w:left="4954"/>
        <w:jc w:val="both"/>
        <w:rPr>
          <w:rFonts w:cs="Arial" w:hAnsi="Arial" w:ascii="Arial"/>
          <w:sz w:val="20"/>
          <w:szCs w:val="20"/>
        </w:rPr>
      </w:pPr>
      <w:r w:rsidRPr="000F6214">
        <w:rPr>
          <w:rFonts w:cs="Arial" w:hAnsi="Arial" w:ascii="Arial"/>
          <w:sz w:val="20"/>
          <w:szCs w:val="20"/>
        </w:rPr>
        <w:t xml:space="preserve">               </w:t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 xml:space="preserve">           </w:t>
      </w:r>
      <w:r w:rsidRPr="000F6214"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 xml:space="preserve"> </w:t>
      </w:r>
      <w:r w:rsidR="00951B0F">
        <w:rPr>
          <w:rFonts w:cs="Arial" w:hAnsi="Arial" w:ascii="Arial"/>
          <w:sz w:val="20"/>
          <w:szCs w:val="20"/>
        </w:rPr>
        <w:t xml:space="preserve">  </w:t>
      </w:r>
      <w:r w:rsidRPr="000F6214">
        <w:rPr>
          <w:rFonts w:cs="Arial" w:hAnsi="Arial" w:ascii="Arial"/>
          <w:sz w:val="20"/>
          <w:szCs w:val="20"/>
        </w:rPr>
        <w:t xml:space="preserve"> Miron  Markičević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A617C9" w:rsidR="00A617C9">
      <w:pPr>
        <w:rPr>
          <w:rFonts w:cs="Arial" w:hAnsi="Arial" w:ascii="Arial"/>
          <w:sz w:val="20"/>
          <w:szCs w:val="20"/>
        </w:rPr>
      </w:pPr>
    </w:p>
    <w:p w:rsidRDefault="00A617C9" w:rsidR="00A617C9">
      <w:pPr>
        <w:rPr>
          <w:rFonts w:cs="Arial" w:hAnsi="Arial" w:ascii="Arial"/>
          <w:sz w:val="20"/>
          <w:szCs w:val="20"/>
        </w:rPr>
      </w:pPr>
    </w:p>
    <w:sectPr w:rsidSect="005A55B7" w:rsidR="00A617C9">
      <w:headerReference w:type="default" r:id="rId10"/>
      <w:footerReference w:type="default" r:id="rId11"/>
      <w:pgSz w:orient="landscape" w:h="11906" w:w="16838"/>
      <w:pgMar w:gutter="0" w:footer="708" w:header="708" w:left="993" w:bottom="568" w:right="1245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36E" w:rsidP="00EE71A9" w:rsidR="0081036E">
      <w:pPr>
        <w:spacing w:after="0"/>
      </w:pPr>
      <w:r>
        <w:separator/>
      </w:r>
    </w:p>
  </w:endnote>
  <w:endnote w:id="0" w:type="continuationSeparator">
    <w:p w:rsidRDefault="0081036E" w:rsidP="00EE71A9" w:rsidR="008103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1A9" w:rsidR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1A70">
      <w:rPr>
        <w:noProof/>
      </w:rPr>
      <w:t>39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36E" w:rsidP="00EE71A9" w:rsidR="0081036E">
      <w:pPr>
        <w:spacing w:after="0"/>
      </w:pPr>
      <w:r>
        <w:separator/>
      </w:r>
    </w:p>
  </w:footnote>
  <w:footnote w:id="0" w:type="continuationSeparator">
    <w:p w:rsidRDefault="0081036E" w:rsidP="00EE71A9" w:rsidR="0081036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9" w:rsidR="00864D19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D769F"/>
    <w:multiLevelType w:val="hybridMultilevel"/>
    <w:tmpl w:val="49E2D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6F01EA"/>
    <w:multiLevelType w:val="hybridMultilevel"/>
    <w:tmpl w:val="34C4AA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6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9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625BF5"/>
    <w:multiLevelType w:val="hybridMultilevel"/>
    <w:tmpl w:val="DF460974"/>
    <w:lvl w:tplc="C7300D42" w:ilvl="0">
      <w:start w:val="10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2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3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13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  <w:num w:numId="13">
    <w:abstractNumId w:val="2"/>
  </w:num>
  <w:num w:numId="14">
    <w:abstractNumId w:val="0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015D"/>
    <w:rsid w:val="00001945"/>
    <w:rsid w:val="0000234A"/>
    <w:rsid w:val="00002EA4"/>
    <w:rsid w:val="00003CD5"/>
    <w:rsid w:val="0000535F"/>
    <w:rsid w:val="000064CB"/>
    <w:rsid w:val="00007317"/>
    <w:rsid w:val="00007CBF"/>
    <w:rsid w:val="0001198D"/>
    <w:rsid w:val="00011DA8"/>
    <w:rsid w:val="00011F31"/>
    <w:rsid w:val="0001390E"/>
    <w:rsid w:val="00015375"/>
    <w:rsid w:val="00016975"/>
    <w:rsid w:val="00016A3B"/>
    <w:rsid w:val="00016CF5"/>
    <w:rsid w:val="000179DF"/>
    <w:rsid w:val="00021DFF"/>
    <w:rsid w:val="000238AB"/>
    <w:rsid w:val="0002413D"/>
    <w:rsid w:val="00027D93"/>
    <w:rsid w:val="00030E57"/>
    <w:rsid w:val="000310A3"/>
    <w:rsid w:val="00032B6E"/>
    <w:rsid w:val="00034320"/>
    <w:rsid w:val="00034827"/>
    <w:rsid w:val="00035231"/>
    <w:rsid w:val="000352F2"/>
    <w:rsid w:val="0003640C"/>
    <w:rsid w:val="00037076"/>
    <w:rsid w:val="00037164"/>
    <w:rsid w:val="00037991"/>
    <w:rsid w:val="00042271"/>
    <w:rsid w:val="00042670"/>
    <w:rsid w:val="00042A65"/>
    <w:rsid w:val="00043735"/>
    <w:rsid w:val="000441E2"/>
    <w:rsid w:val="000471E5"/>
    <w:rsid w:val="0004726E"/>
    <w:rsid w:val="00050E6D"/>
    <w:rsid w:val="000521D8"/>
    <w:rsid w:val="00052299"/>
    <w:rsid w:val="0005512D"/>
    <w:rsid w:val="00055950"/>
    <w:rsid w:val="00055EE3"/>
    <w:rsid w:val="00056182"/>
    <w:rsid w:val="0005653A"/>
    <w:rsid w:val="00057A91"/>
    <w:rsid w:val="00062119"/>
    <w:rsid w:val="00062A52"/>
    <w:rsid w:val="00063408"/>
    <w:rsid w:val="00065C15"/>
    <w:rsid w:val="00065F7B"/>
    <w:rsid w:val="00067695"/>
    <w:rsid w:val="00070F0E"/>
    <w:rsid w:val="00072792"/>
    <w:rsid w:val="00072E8C"/>
    <w:rsid w:val="00073348"/>
    <w:rsid w:val="0007386B"/>
    <w:rsid w:val="00073E80"/>
    <w:rsid w:val="00075CE1"/>
    <w:rsid w:val="000769CE"/>
    <w:rsid w:val="00080807"/>
    <w:rsid w:val="00083517"/>
    <w:rsid w:val="0008569C"/>
    <w:rsid w:val="000926AF"/>
    <w:rsid w:val="00092800"/>
    <w:rsid w:val="000937D4"/>
    <w:rsid w:val="00095734"/>
    <w:rsid w:val="00095A49"/>
    <w:rsid w:val="000964D6"/>
    <w:rsid w:val="00097A27"/>
    <w:rsid w:val="000A002A"/>
    <w:rsid w:val="000A07BF"/>
    <w:rsid w:val="000A18D7"/>
    <w:rsid w:val="000A19F8"/>
    <w:rsid w:val="000A3561"/>
    <w:rsid w:val="000A4EAB"/>
    <w:rsid w:val="000A6AA7"/>
    <w:rsid w:val="000A6BAE"/>
    <w:rsid w:val="000A7D20"/>
    <w:rsid w:val="000B187D"/>
    <w:rsid w:val="000B2267"/>
    <w:rsid w:val="000B379A"/>
    <w:rsid w:val="000B3A00"/>
    <w:rsid w:val="000B5372"/>
    <w:rsid w:val="000B64D2"/>
    <w:rsid w:val="000B77D3"/>
    <w:rsid w:val="000B783F"/>
    <w:rsid w:val="000C0CDE"/>
    <w:rsid w:val="000C1E23"/>
    <w:rsid w:val="000C2D2E"/>
    <w:rsid w:val="000C2EBB"/>
    <w:rsid w:val="000C4385"/>
    <w:rsid w:val="000C6894"/>
    <w:rsid w:val="000D2709"/>
    <w:rsid w:val="000D563E"/>
    <w:rsid w:val="000D6B0A"/>
    <w:rsid w:val="000D6EA5"/>
    <w:rsid w:val="000D7797"/>
    <w:rsid w:val="000D78E9"/>
    <w:rsid w:val="000E153B"/>
    <w:rsid w:val="000E1AE5"/>
    <w:rsid w:val="000E1F54"/>
    <w:rsid w:val="000E2E95"/>
    <w:rsid w:val="000E468E"/>
    <w:rsid w:val="000E47AC"/>
    <w:rsid w:val="000E498C"/>
    <w:rsid w:val="000E4CCC"/>
    <w:rsid w:val="000E4D5F"/>
    <w:rsid w:val="000E4ED5"/>
    <w:rsid w:val="000E544E"/>
    <w:rsid w:val="000E5DFA"/>
    <w:rsid w:val="000E5F70"/>
    <w:rsid w:val="000F153F"/>
    <w:rsid w:val="000F5DFD"/>
    <w:rsid w:val="000F6214"/>
    <w:rsid w:val="0010022D"/>
    <w:rsid w:val="00103E2F"/>
    <w:rsid w:val="001044B9"/>
    <w:rsid w:val="00105494"/>
    <w:rsid w:val="00105915"/>
    <w:rsid w:val="001068FD"/>
    <w:rsid w:val="00107F48"/>
    <w:rsid w:val="00107F78"/>
    <w:rsid w:val="0011020F"/>
    <w:rsid w:val="00112C2B"/>
    <w:rsid w:val="00114F7A"/>
    <w:rsid w:val="00116F06"/>
    <w:rsid w:val="0011707B"/>
    <w:rsid w:val="00120713"/>
    <w:rsid w:val="00122F64"/>
    <w:rsid w:val="001235A6"/>
    <w:rsid w:val="00124787"/>
    <w:rsid w:val="00126722"/>
    <w:rsid w:val="0012745F"/>
    <w:rsid w:val="00127A0A"/>
    <w:rsid w:val="0013040C"/>
    <w:rsid w:val="00130B50"/>
    <w:rsid w:val="001312B5"/>
    <w:rsid w:val="00132995"/>
    <w:rsid w:val="00135300"/>
    <w:rsid w:val="0013624D"/>
    <w:rsid w:val="001365EA"/>
    <w:rsid w:val="00137450"/>
    <w:rsid w:val="00137DD2"/>
    <w:rsid w:val="00140478"/>
    <w:rsid w:val="00140F05"/>
    <w:rsid w:val="0014369E"/>
    <w:rsid w:val="00143FF6"/>
    <w:rsid w:val="00146A8C"/>
    <w:rsid w:val="00146E09"/>
    <w:rsid w:val="00147708"/>
    <w:rsid w:val="00151246"/>
    <w:rsid w:val="001515A5"/>
    <w:rsid w:val="00151BA1"/>
    <w:rsid w:val="00152929"/>
    <w:rsid w:val="00154654"/>
    <w:rsid w:val="00155880"/>
    <w:rsid w:val="001568B2"/>
    <w:rsid w:val="00157544"/>
    <w:rsid w:val="0015758D"/>
    <w:rsid w:val="00157F56"/>
    <w:rsid w:val="001628DF"/>
    <w:rsid w:val="00162C67"/>
    <w:rsid w:val="00162C69"/>
    <w:rsid w:val="00163DE5"/>
    <w:rsid w:val="0016438D"/>
    <w:rsid w:val="001657C0"/>
    <w:rsid w:val="00165E9F"/>
    <w:rsid w:val="00166EBB"/>
    <w:rsid w:val="00167A4F"/>
    <w:rsid w:val="00170871"/>
    <w:rsid w:val="00170E02"/>
    <w:rsid w:val="00171EA7"/>
    <w:rsid w:val="001728B3"/>
    <w:rsid w:val="0017324A"/>
    <w:rsid w:val="00176F30"/>
    <w:rsid w:val="001801DF"/>
    <w:rsid w:val="00181044"/>
    <w:rsid w:val="0018133B"/>
    <w:rsid w:val="00183993"/>
    <w:rsid w:val="00184DAB"/>
    <w:rsid w:val="00185794"/>
    <w:rsid w:val="0018632B"/>
    <w:rsid w:val="00187047"/>
    <w:rsid w:val="00190F75"/>
    <w:rsid w:val="001931BA"/>
    <w:rsid w:val="001933C6"/>
    <w:rsid w:val="0019446C"/>
    <w:rsid w:val="00194516"/>
    <w:rsid w:val="00194DA8"/>
    <w:rsid w:val="0019610F"/>
    <w:rsid w:val="001963FC"/>
    <w:rsid w:val="001A086B"/>
    <w:rsid w:val="001A11C1"/>
    <w:rsid w:val="001A1F3D"/>
    <w:rsid w:val="001A2EDA"/>
    <w:rsid w:val="001A3842"/>
    <w:rsid w:val="001A4B2A"/>
    <w:rsid w:val="001A4F0D"/>
    <w:rsid w:val="001A5CCB"/>
    <w:rsid w:val="001A5D3C"/>
    <w:rsid w:val="001B362A"/>
    <w:rsid w:val="001B408C"/>
    <w:rsid w:val="001B4235"/>
    <w:rsid w:val="001B4AEA"/>
    <w:rsid w:val="001B5616"/>
    <w:rsid w:val="001B5B0D"/>
    <w:rsid w:val="001B5CEC"/>
    <w:rsid w:val="001B5E49"/>
    <w:rsid w:val="001B6E7C"/>
    <w:rsid w:val="001B7D0D"/>
    <w:rsid w:val="001C17D0"/>
    <w:rsid w:val="001C23E9"/>
    <w:rsid w:val="001C2599"/>
    <w:rsid w:val="001C4502"/>
    <w:rsid w:val="001C482C"/>
    <w:rsid w:val="001C767E"/>
    <w:rsid w:val="001C79BF"/>
    <w:rsid w:val="001C7C9A"/>
    <w:rsid w:val="001D040F"/>
    <w:rsid w:val="001D17B2"/>
    <w:rsid w:val="001D2F3E"/>
    <w:rsid w:val="001D3C79"/>
    <w:rsid w:val="001D44D2"/>
    <w:rsid w:val="001D4990"/>
    <w:rsid w:val="001D4C65"/>
    <w:rsid w:val="001D7628"/>
    <w:rsid w:val="001E0562"/>
    <w:rsid w:val="001E190F"/>
    <w:rsid w:val="001E2262"/>
    <w:rsid w:val="001E73BF"/>
    <w:rsid w:val="001E785F"/>
    <w:rsid w:val="001F2A4E"/>
    <w:rsid w:val="001F2DB3"/>
    <w:rsid w:val="001F37A9"/>
    <w:rsid w:val="001F40AF"/>
    <w:rsid w:val="001F430D"/>
    <w:rsid w:val="001F4956"/>
    <w:rsid w:val="001F4FEB"/>
    <w:rsid w:val="001F6706"/>
    <w:rsid w:val="001F6CA6"/>
    <w:rsid w:val="00200518"/>
    <w:rsid w:val="00200F50"/>
    <w:rsid w:val="0020137E"/>
    <w:rsid w:val="002033B4"/>
    <w:rsid w:val="00204510"/>
    <w:rsid w:val="00206AEC"/>
    <w:rsid w:val="00206C98"/>
    <w:rsid w:val="002071BF"/>
    <w:rsid w:val="002114DD"/>
    <w:rsid w:val="00212E93"/>
    <w:rsid w:val="00213560"/>
    <w:rsid w:val="0021499F"/>
    <w:rsid w:val="002209BD"/>
    <w:rsid w:val="00220D89"/>
    <w:rsid w:val="00224F4F"/>
    <w:rsid w:val="00226D03"/>
    <w:rsid w:val="0022730A"/>
    <w:rsid w:val="0023034B"/>
    <w:rsid w:val="002308F5"/>
    <w:rsid w:val="00231F43"/>
    <w:rsid w:val="0023480D"/>
    <w:rsid w:val="00234922"/>
    <w:rsid w:val="00235CD4"/>
    <w:rsid w:val="002404E3"/>
    <w:rsid w:val="00241212"/>
    <w:rsid w:val="0024152C"/>
    <w:rsid w:val="00241E26"/>
    <w:rsid w:val="00242BED"/>
    <w:rsid w:val="00246503"/>
    <w:rsid w:val="00246B62"/>
    <w:rsid w:val="002474ED"/>
    <w:rsid w:val="0025006A"/>
    <w:rsid w:val="00250420"/>
    <w:rsid w:val="00250827"/>
    <w:rsid w:val="00250CF7"/>
    <w:rsid w:val="002528BA"/>
    <w:rsid w:val="002543ED"/>
    <w:rsid w:val="00254EBA"/>
    <w:rsid w:val="00255346"/>
    <w:rsid w:val="00257DF2"/>
    <w:rsid w:val="00263FAF"/>
    <w:rsid w:val="00264C4F"/>
    <w:rsid w:val="00265683"/>
    <w:rsid w:val="00265E92"/>
    <w:rsid w:val="00266F4D"/>
    <w:rsid w:val="00267EDE"/>
    <w:rsid w:val="0027002A"/>
    <w:rsid w:val="0027043F"/>
    <w:rsid w:val="002706A9"/>
    <w:rsid w:val="00270F34"/>
    <w:rsid w:val="002716F1"/>
    <w:rsid w:val="002717EA"/>
    <w:rsid w:val="00272BFF"/>
    <w:rsid w:val="00273831"/>
    <w:rsid w:val="00274F19"/>
    <w:rsid w:val="00280D72"/>
    <w:rsid w:val="00281C97"/>
    <w:rsid w:val="00283F04"/>
    <w:rsid w:val="00284BEE"/>
    <w:rsid w:val="0028560D"/>
    <w:rsid w:val="00285842"/>
    <w:rsid w:val="00287C66"/>
    <w:rsid w:val="00290D19"/>
    <w:rsid w:val="00293122"/>
    <w:rsid w:val="002933E1"/>
    <w:rsid w:val="002936E3"/>
    <w:rsid w:val="002946D1"/>
    <w:rsid w:val="00294C2F"/>
    <w:rsid w:val="00295BED"/>
    <w:rsid w:val="002962BE"/>
    <w:rsid w:val="00296B14"/>
    <w:rsid w:val="00296B87"/>
    <w:rsid w:val="00296FA8"/>
    <w:rsid w:val="002A0560"/>
    <w:rsid w:val="002A06AE"/>
    <w:rsid w:val="002A0F2B"/>
    <w:rsid w:val="002A2BB7"/>
    <w:rsid w:val="002A2F49"/>
    <w:rsid w:val="002A3ABE"/>
    <w:rsid w:val="002A3DA7"/>
    <w:rsid w:val="002A3F13"/>
    <w:rsid w:val="002A4696"/>
    <w:rsid w:val="002A4AD6"/>
    <w:rsid w:val="002A6102"/>
    <w:rsid w:val="002B0343"/>
    <w:rsid w:val="002B1C03"/>
    <w:rsid w:val="002B2EF5"/>
    <w:rsid w:val="002B534F"/>
    <w:rsid w:val="002B61DB"/>
    <w:rsid w:val="002B6C39"/>
    <w:rsid w:val="002B780C"/>
    <w:rsid w:val="002B7BB3"/>
    <w:rsid w:val="002C0BE7"/>
    <w:rsid w:val="002C4A59"/>
    <w:rsid w:val="002C7750"/>
    <w:rsid w:val="002C7AFF"/>
    <w:rsid w:val="002D1D41"/>
    <w:rsid w:val="002D3D4F"/>
    <w:rsid w:val="002D5897"/>
    <w:rsid w:val="002D5A44"/>
    <w:rsid w:val="002D652B"/>
    <w:rsid w:val="002E0372"/>
    <w:rsid w:val="002E16FE"/>
    <w:rsid w:val="002E1A33"/>
    <w:rsid w:val="002E2052"/>
    <w:rsid w:val="002E2179"/>
    <w:rsid w:val="002E5FFC"/>
    <w:rsid w:val="002E61F9"/>
    <w:rsid w:val="002E6907"/>
    <w:rsid w:val="002E756A"/>
    <w:rsid w:val="002E78A4"/>
    <w:rsid w:val="002E7B51"/>
    <w:rsid w:val="002F27E6"/>
    <w:rsid w:val="002F3F35"/>
    <w:rsid w:val="002F4528"/>
    <w:rsid w:val="002F5435"/>
    <w:rsid w:val="002F5951"/>
    <w:rsid w:val="002F6DF1"/>
    <w:rsid w:val="002F79BC"/>
    <w:rsid w:val="003021BB"/>
    <w:rsid w:val="00302A93"/>
    <w:rsid w:val="003051F3"/>
    <w:rsid w:val="00305602"/>
    <w:rsid w:val="003067D5"/>
    <w:rsid w:val="003076B5"/>
    <w:rsid w:val="003101FE"/>
    <w:rsid w:val="003111EF"/>
    <w:rsid w:val="003112B6"/>
    <w:rsid w:val="003122A3"/>
    <w:rsid w:val="00313FA5"/>
    <w:rsid w:val="00314040"/>
    <w:rsid w:val="003209A9"/>
    <w:rsid w:val="00321756"/>
    <w:rsid w:val="0032351F"/>
    <w:rsid w:val="0032365A"/>
    <w:rsid w:val="003255C6"/>
    <w:rsid w:val="0032730F"/>
    <w:rsid w:val="003326F4"/>
    <w:rsid w:val="00332D87"/>
    <w:rsid w:val="00333D8C"/>
    <w:rsid w:val="00335716"/>
    <w:rsid w:val="0033768F"/>
    <w:rsid w:val="003378B6"/>
    <w:rsid w:val="00343C21"/>
    <w:rsid w:val="00343EEC"/>
    <w:rsid w:val="00344A07"/>
    <w:rsid w:val="00345188"/>
    <w:rsid w:val="003452ED"/>
    <w:rsid w:val="003457B1"/>
    <w:rsid w:val="00346B86"/>
    <w:rsid w:val="003474A1"/>
    <w:rsid w:val="00347789"/>
    <w:rsid w:val="00347CCB"/>
    <w:rsid w:val="00350387"/>
    <w:rsid w:val="0035149E"/>
    <w:rsid w:val="003533EC"/>
    <w:rsid w:val="0035367D"/>
    <w:rsid w:val="00354F7B"/>
    <w:rsid w:val="0035571D"/>
    <w:rsid w:val="00356B42"/>
    <w:rsid w:val="0036194A"/>
    <w:rsid w:val="00361EFD"/>
    <w:rsid w:val="00362970"/>
    <w:rsid w:val="003632FC"/>
    <w:rsid w:val="00367141"/>
    <w:rsid w:val="00371C83"/>
    <w:rsid w:val="003724C6"/>
    <w:rsid w:val="00372E38"/>
    <w:rsid w:val="0037313D"/>
    <w:rsid w:val="0037509C"/>
    <w:rsid w:val="00377C9E"/>
    <w:rsid w:val="00383674"/>
    <w:rsid w:val="00384578"/>
    <w:rsid w:val="00385878"/>
    <w:rsid w:val="00385CF4"/>
    <w:rsid w:val="00385DAC"/>
    <w:rsid w:val="003863E5"/>
    <w:rsid w:val="003876F4"/>
    <w:rsid w:val="00387D1F"/>
    <w:rsid w:val="00387E5D"/>
    <w:rsid w:val="0039712C"/>
    <w:rsid w:val="0039742C"/>
    <w:rsid w:val="003A1448"/>
    <w:rsid w:val="003A1F97"/>
    <w:rsid w:val="003A4B12"/>
    <w:rsid w:val="003A4C85"/>
    <w:rsid w:val="003A52F6"/>
    <w:rsid w:val="003A5710"/>
    <w:rsid w:val="003A6AFE"/>
    <w:rsid w:val="003A78BE"/>
    <w:rsid w:val="003B04B5"/>
    <w:rsid w:val="003B0745"/>
    <w:rsid w:val="003B4279"/>
    <w:rsid w:val="003B4505"/>
    <w:rsid w:val="003B4E64"/>
    <w:rsid w:val="003B6A19"/>
    <w:rsid w:val="003B75BC"/>
    <w:rsid w:val="003C049A"/>
    <w:rsid w:val="003C1663"/>
    <w:rsid w:val="003C2E53"/>
    <w:rsid w:val="003C61DB"/>
    <w:rsid w:val="003C6786"/>
    <w:rsid w:val="003C70EA"/>
    <w:rsid w:val="003D4971"/>
    <w:rsid w:val="003D50C5"/>
    <w:rsid w:val="003E2136"/>
    <w:rsid w:val="003E3E8E"/>
    <w:rsid w:val="003E57EC"/>
    <w:rsid w:val="003E7898"/>
    <w:rsid w:val="003F0FFF"/>
    <w:rsid w:val="003F1A20"/>
    <w:rsid w:val="003F1F18"/>
    <w:rsid w:val="003F2C49"/>
    <w:rsid w:val="003F2F12"/>
    <w:rsid w:val="003F33B5"/>
    <w:rsid w:val="003F37A8"/>
    <w:rsid w:val="003F5A93"/>
    <w:rsid w:val="003F68B7"/>
    <w:rsid w:val="003F767D"/>
    <w:rsid w:val="0040035B"/>
    <w:rsid w:val="00401D9B"/>
    <w:rsid w:val="004021E2"/>
    <w:rsid w:val="00402F12"/>
    <w:rsid w:val="00403041"/>
    <w:rsid w:val="00403D83"/>
    <w:rsid w:val="00405995"/>
    <w:rsid w:val="00410639"/>
    <w:rsid w:val="00412A1E"/>
    <w:rsid w:val="00412C1C"/>
    <w:rsid w:val="004132C5"/>
    <w:rsid w:val="0041376A"/>
    <w:rsid w:val="00413891"/>
    <w:rsid w:val="00414845"/>
    <w:rsid w:val="004163DC"/>
    <w:rsid w:val="00416A88"/>
    <w:rsid w:val="00426A52"/>
    <w:rsid w:val="00430266"/>
    <w:rsid w:val="00430986"/>
    <w:rsid w:val="004316C8"/>
    <w:rsid w:val="00432326"/>
    <w:rsid w:val="00434112"/>
    <w:rsid w:val="004351EF"/>
    <w:rsid w:val="0043768B"/>
    <w:rsid w:val="0044214F"/>
    <w:rsid w:val="00442F42"/>
    <w:rsid w:val="00446E9B"/>
    <w:rsid w:val="00450565"/>
    <w:rsid w:val="00450E93"/>
    <w:rsid w:val="00452021"/>
    <w:rsid w:val="00452304"/>
    <w:rsid w:val="00452A56"/>
    <w:rsid w:val="00452BC4"/>
    <w:rsid w:val="00452E2B"/>
    <w:rsid w:val="004533B0"/>
    <w:rsid w:val="00455C23"/>
    <w:rsid w:val="00456C1F"/>
    <w:rsid w:val="00456EC4"/>
    <w:rsid w:val="00457239"/>
    <w:rsid w:val="00460B69"/>
    <w:rsid w:val="00461B2A"/>
    <w:rsid w:val="0046322D"/>
    <w:rsid w:val="00470B42"/>
    <w:rsid w:val="00470D5A"/>
    <w:rsid w:val="00472772"/>
    <w:rsid w:val="00472E21"/>
    <w:rsid w:val="00473512"/>
    <w:rsid w:val="00473F39"/>
    <w:rsid w:val="0047611F"/>
    <w:rsid w:val="00477286"/>
    <w:rsid w:val="00477DB5"/>
    <w:rsid w:val="00477E83"/>
    <w:rsid w:val="0048051A"/>
    <w:rsid w:val="0048460E"/>
    <w:rsid w:val="0048518D"/>
    <w:rsid w:val="00486F89"/>
    <w:rsid w:val="0049040F"/>
    <w:rsid w:val="00491498"/>
    <w:rsid w:val="0049175D"/>
    <w:rsid w:val="00493243"/>
    <w:rsid w:val="0049419B"/>
    <w:rsid w:val="00494232"/>
    <w:rsid w:val="00494FAF"/>
    <w:rsid w:val="0049500E"/>
    <w:rsid w:val="00495366"/>
    <w:rsid w:val="00495500"/>
    <w:rsid w:val="00496313"/>
    <w:rsid w:val="004976A5"/>
    <w:rsid w:val="004A0C3A"/>
    <w:rsid w:val="004A1215"/>
    <w:rsid w:val="004A1499"/>
    <w:rsid w:val="004A1F64"/>
    <w:rsid w:val="004A3A9C"/>
    <w:rsid w:val="004A572F"/>
    <w:rsid w:val="004A7D08"/>
    <w:rsid w:val="004A7DBA"/>
    <w:rsid w:val="004A7FD0"/>
    <w:rsid w:val="004B1121"/>
    <w:rsid w:val="004B4230"/>
    <w:rsid w:val="004B6F21"/>
    <w:rsid w:val="004B71BD"/>
    <w:rsid w:val="004B7BF6"/>
    <w:rsid w:val="004B7EEF"/>
    <w:rsid w:val="004C006D"/>
    <w:rsid w:val="004C1644"/>
    <w:rsid w:val="004C1B1B"/>
    <w:rsid w:val="004C2686"/>
    <w:rsid w:val="004C2822"/>
    <w:rsid w:val="004C3A64"/>
    <w:rsid w:val="004C3F7E"/>
    <w:rsid w:val="004C7B76"/>
    <w:rsid w:val="004D2380"/>
    <w:rsid w:val="004D3D56"/>
    <w:rsid w:val="004D6382"/>
    <w:rsid w:val="004D73F9"/>
    <w:rsid w:val="004E023C"/>
    <w:rsid w:val="004E081E"/>
    <w:rsid w:val="004E3073"/>
    <w:rsid w:val="004F0CF1"/>
    <w:rsid w:val="004F15A5"/>
    <w:rsid w:val="004F1AF0"/>
    <w:rsid w:val="004F236C"/>
    <w:rsid w:val="004F29E5"/>
    <w:rsid w:val="0050006F"/>
    <w:rsid w:val="005000CC"/>
    <w:rsid w:val="00500CDF"/>
    <w:rsid w:val="00502CF4"/>
    <w:rsid w:val="005043E0"/>
    <w:rsid w:val="005056A8"/>
    <w:rsid w:val="00506688"/>
    <w:rsid w:val="00507DAA"/>
    <w:rsid w:val="005101BA"/>
    <w:rsid w:val="00511B43"/>
    <w:rsid w:val="00516DF0"/>
    <w:rsid w:val="00517B50"/>
    <w:rsid w:val="005207D7"/>
    <w:rsid w:val="00520814"/>
    <w:rsid w:val="00520CE5"/>
    <w:rsid w:val="00524F08"/>
    <w:rsid w:val="005302E7"/>
    <w:rsid w:val="005330E8"/>
    <w:rsid w:val="0053537F"/>
    <w:rsid w:val="005361EB"/>
    <w:rsid w:val="00536417"/>
    <w:rsid w:val="00536E52"/>
    <w:rsid w:val="0053776D"/>
    <w:rsid w:val="00540326"/>
    <w:rsid w:val="00540541"/>
    <w:rsid w:val="0054083B"/>
    <w:rsid w:val="00543221"/>
    <w:rsid w:val="005454BB"/>
    <w:rsid w:val="00546A26"/>
    <w:rsid w:val="0054702B"/>
    <w:rsid w:val="00547750"/>
    <w:rsid w:val="005518F0"/>
    <w:rsid w:val="00552A1B"/>
    <w:rsid w:val="005579FE"/>
    <w:rsid w:val="00560AC3"/>
    <w:rsid w:val="00563E05"/>
    <w:rsid w:val="00564C1D"/>
    <w:rsid w:val="005675BF"/>
    <w:rsid w:val="005679BE"/>
    <w:rsid w:val="00570490"/>
    <w:rsid w:val="00570720"/>
    <w:rsid w:val="00573166"/>
    <w:rsid w:val="0057407F"/>
    <w:rsid w:val="005746BE"/>
    <w:rsid w:val="00574A6C"/>
    <w:rsid w:val="0057514D"/>
    <w:rsid w:val="00575190"/>
    <w:rsid w:val="0057557B"/>
    <w:rsid w:val="00576B34"/>
    <w:rsid w:val="00580B03"/>
    <w:rsid w:val="00581936"/>
    <w:rsid w:val="00582A13"/>
    <w:rsid w:val="00582AF2"/>
    <w:rsid w:val="00584C4B"/>
    <w:rsid w:val="00584E8E"/>
    <w:rsid w:val="00585165"/>
    <w:rsid w:val="005911B3"/>
    <w:rsid w:val="005932A3"/>
    <w:rsid w:val="0059419A"/>
    <w:rsid w:val="00597465"/>
    <w:rsid w:val="00597BFB"/>
    <w:rsid w:val="005A056A"/>
    <w:rsid w:val="005A2C10"/>
    <w:rsid w:val="005A3148"/>
    <w:rsid w:val="005A55B7"/>
    <w:rsid w:val="005A62B1"/>
    <w:rsid w:val="005A6C26"/>
    <w:rsid w:val="005A6DD1"/>
    <w:rsid w:val="005B0AD2"/>
    <w:rsid w:val="005B123B"/>
    <w:rsid w:val="005B2E7C"/>
    <w:rsid w:val="005B30C7"/>
    <w:rsid w:val="005B43C7"/>
    <w:rsid w:val="005B44AC"/>
    <w:rsid w:val="005C0D67"/>
    <w:rsid w:val="005C1B18"/>
    <w:rsid w:val="005C2B33"/>
    <w:rsid w:val="005C45E8"/>
    <w:rsid w:val="005C5037"/>
    <w:rsid w:val="005C58D7"/>
    <w:rsid w:val="005C6003"/>
    <w:rsid w:val="005C63D5"/>
    <w:rsid w:val="005C6508"/>
    <w:rsid w:val="005C6676"/>
    <w:rsid w:val="005C6ACE"/>
    <w:rsid w:val="005D0A75"/>
    <w:rsid w:val="005D0F9C"/>
    <w:rsid w:val="005D2078"/>
    <w:rsid w:val="005D31FE"/>
    <w:rsid w:val="005D3CAE"/>
    <w:rsid w:val="005D3DBF"/>
    <w:rsid w:val="005D4220"/>
    <w:rsid w:val="005D58CF"/>
    <w:rsid w:val="005D72E1"/>
    <w:rsid w:val="005E225C"/>
    <w:rsid w:val="005E2789"/>
    <w:rsid w:val="005E2B3D"/>
    <w:rsid w:val="005E4289"/>
    <w:rsid w:val="005E4620"/>
    <w:rsid w:val="005E538A"/>
    <w:rsid w:val="005E6C06"/>
    <w:rsid w:val="005E7490"/>
    <w:rsid w:val="005E7CC9"/>
    <w:rsid w:val="005F0DB0"/>
    <w:rsid w:val="005F0DB5"/>
    <w:rsid w:val="005F1229"/>
    <w:rsid w:val="005F523F"/>
    <w:rsid w:val="005F6872"/>
    <w:rsid w:val="005F71E4"/>
    <w:rsid w:val="00600BC7"/>
    <w:rsid w:val="00601103"/>
    <w:rsid w:val="006011D8"/>
    <w:rsid w:val="0060274F"/>
    <w:rsid w:val="006028CF"/>
    <w:rsid w:val="0060304F"/>
    <w:rsid w:val="0060400C"/>
    <w:rsid w:val="00604C0A"/>
    <w:rsid w:val="0060683C"/>
    <w:rsid w:val="006069BC"/>
    <w:rsid w:val="00612A98"/>
    <w:rsid w:val="00616548"/>
    <w:rsid w:val="00617652"/>
    <w:rsid w:val="00617985"/>
    <w:rsid w:val="00617C9F"/>
    <w:rsid w:val="006209B0"/>
    <w:rsid w:val="00621D29"/>
    <w:rsid w:val="00623951"/>
    <w:rsid w:val="00624AF4"/>
    <w:rsid w:val="00624B83"/>
    <w:rsid w:val="00627FC5"/>
    <w:rsid w:val="00631686"/>
    <w:rsid w:val="00633126"/>
    <w:rsid w:val="00633168"/>
    <w:rsid w:val="006337EE"/>
    <w:rsid w:val="00635DF2"/>
    <w:rsid w:val="00635F4B"/>
    <w:rsid w:val="00641357"/>
    <w:rsid w:val="00642E07"/>
    <w:rsid w:val="006430A8"/>
    <w:rsid w:val="0064313E"/>
    <w:rsid w:val="0064575B"/>
    <w:rsid w:val="0064697F"/>
    <w:rsid w:val="00646B55"/>
    <w:rsid w:val="00646DB1"/>
    <w:rsid w:val="0064796F"/>
    <w:rsid w:val="006511B6"/>
    <w:rsid w:val="006515B2"/>
    <w:rsid w:val="00652C2C"/>
    <w:rsid w:val="00654D33"/>
    <w:rsid w:val="00657722"/>
    <w:rsid w:val="00661770"/>
    <w:rsid w:val="00662B3F"/>
    <w:rsid w:val="00663026"/>
    <w:rsid w:val="006659C1"/>
    <w:rsid w:val="00667998"/>
    <w:rsid w:val="00667F96"/>
    <w:rsid w:val="0067016F"/>
    <w:rsid w:val="00670504"/>
    <w:rsid w:val="00670894"/>
    <w:rsid w:val="00671464"/>
    <w:rsid w:val="00671844"/>
    <w:rsid w:val="00673DCD"/>
    <w:rsid w:val="006754E4"/>
    <w:rsid w:val="00676A8B"/>
    <w:rsid w:val="00684341"/>
    <w:rsid w:val="006905E6"/>
    <w:rsid w:val="006907BD"/>
    <w:rsid w:val="006927C3"/>
    <w:rsid w:val="006934F2"/>
    <w:rsid w:val="00694456"/>
    <w:rsid w:val="00694848"/>
    <w:rsid w:val="006950B7"/>
    <w:rsid w:val="0069646C"/>
    <w:rsid w:val="0069712B"/>
    <w:rsid w:val="00697FA1"/>
    <w:rsid w:val="006A0106"/>
    <w:rsid w:val="006A22EE"/>
    <w:rsid w:val="006A25E1"/>
    <w:rsid w:val="006A2772"/>
    <w:rsid w:val="006A3BE5"/>
    <w:rsid w:val="006A5B8C"/>
    <w:rsid w:val="006A5B95"/>
    <w:rsid w:val="006A71B3"/>
    <w:rsid w:val="006B0E92"/>
    <w:rsid w:val="006B0F55"/>
    <w:rsid w:val="006B19D8"/>
    <w:rsid w:val="006B31F5"/>
    <w:rsid w:val="006B3E03"/>
    <w:rsid w:val="006B56FA"/>
    <w:rsid w:val="006B57C9"/>
    <w:rsid w:val="006B5D59"/>
    <w:rsid w:val="006B618D"/>
    <w:rsid w:val="006B740D"/>
    <w:rsid w:val="006B7798"/>
    <w:rsid w:val="006B7F67"/>
    <w:rsid w:val="006C019F"/>
    <w:rsid w:val="006C1346"/>
    <w:rsid w:val="006C6AA3"/>
    <w:rsid w:val="006C7898"/>
    <w:rsid w:val="006D1777"/>
    <w:rsid w:val="006D21F9"/>
    <w:rsid w:val="006D2DA6"/>
    <w:rsid w:val="006D35FC"/>
    <w:rsid w:val="006D69EA"/>
    <w:rsid w:val="006D7413"/>
    <w:rsid w:val="006D7516"/>
    <w:rsid w:val="006D7E3A"/>
    <w:rsid w:val="006E0269"/>
    <w:rsid w:val="006E0B02"/>
    <w:rsid w:val="006E1891"/>
    <w:rsid w:val="006E2287"/>
    <w:rsid w:val="006E335D"/>
    <w:rsid w:val="006E4635"/>
    <w:rsid w:val="006E6EDB"/>
    <w:rsid w:val="006E71EE"/>
    <w:rsid w:val="006F035D"/>
    <w:rsid w:val="006F2C3A"/>
    <w:rsid w:val="006F37FE"/>
    <w:rsid w:val="006F3AAC"/>
    <w:rsid w:val="006F6F34"/>
    <w:rsid w:val="006F6F5C"/>
    <w:rsid w:val="0070012C"/>
    <w:rsid w:val="007002B2"/>
    <w:rsid w:val="007024CA"/>
    <w:rsid w:val="00702AB2"/>
    <w:rsid w:val="0070602A"/>
    <w:rsid w:val="0070625B"/>
    <w:rsid w:val="00706A60"/>
    <w:rsid w:val="00706AE0"/>
    <w:rsid w:val="0071218A"/>
    <w:rsid w:val="00713457"/>
    <w:rsid w:val="0071388C"/>
    <w:rsid w:val="00713B9F"/>
    <w:rsid w:val="0071572F"/>
    <w:rsid w:val="00715C21"/>
    <w:rsid w:val="00715D27"/>
    <w:rsid w:val="007164A7"/>
    <w:rsid w:val="0071702D"/>
    <w:rsid w:val="00721D1C"/>
    <w:rsid w:val="00722383"/>
    <w:rsid w:val="00723811"/>
    <w:rsid w:val="00723B71"/>
    <w:rsid w:val="00727245"/>
    <w:rsid w:val="00730097"/>
    <w:rsid w:val="007303BF"/>
    <w:rsid w:val="00732390"/>
    <w:rsid w:val="00732915"/>
    <w:rsid w:val="00732EDB"/>
    <w:rsid w:val="00733076"/>
    <w:rsid w:val="0073731D"/>
    <w:rsid w:val="00740A42"/>
    <w:rsid w:val="007418FE"/>
    <w:rsid w:val="00741F07"/>
    <w:rsid w:val="0074237B"/>
    <w:rsid w:val="00746493"/>
    <w:rsid w:val="007467F2"/>
    <w:rsid w:val="00746C13"/>
    <w:rsid w:val="00746E3A"/>
    <w:rsid w:val="00747B28"/>
    <w:rsid w:val="00751AA6"/>
    <w:rsid w:val="00751CF7"/>
    <w:rsid w:val="00752048"/>
    <w:rsid w:val="00752AC2"/>
    <w:rsid w:val="007542F4"/>
    <w:rsid w:val="007547E5"/>
    <w:rsid w:val="0075634F"/>
    <w:rsid w:val="0075693A"/>
    <w:rsid w:val="007601A0"/>
    <w:rsid w:val="00760BE0"/>
    <w:rsid w:val="00761212"/>
    <w:rsid w:val="00761971"/>
    <w:rsid w:val="00762563"/>
    <w:rsid w:val="007644A2"/>
    <w:rsid w:val="00764505"/>
    <w:rsid w:val="00764511"/>
    <w:rsid w:val="00765D1E"/>
    <w:rsid w:val="00766048"/>
    <w:rsid w:val="007663B8"/>
    <w:rsid w:val="007668E3"/>
    <w:rsid w:val="00767EBA"/>
    <w:rsid w:val="00770164"/>
    <w:rsid w:val="00772370"/>
    <w:rsid w:val="00773199"/>
    <w:rsid w:val="00773AA6"/>
    <w:rsid w:val="007771DF"/>
    <w:rsid w:val="00777841"/>
    <w:rsid w:val="007831D1"/>
    <w:rsid w:val="00785F28"/>
    <w:rsid w:val="00790126"/>
    <w:rsid w:val="00790DE5"/>
    <w:rsid w:val="00790FB5"/>
    <w:rsid w:val="00791001"/>
    <w:rsid w:val="00791E20"/>
    <w:rsid w:val="00792F05"/>
    <w:rsid w:val="00794F3A"/>
    <w:rsid w:val="00796A7C"/>
    <w:rsid w:val="00797337"/>
    <w:rsid w:val="0079794B"/>
    <w:rsid w:val="007A0184"/>
    <w:rsid w:val="007A0749"/>
    <w:rsid w:val="007A094E"/>
    <w:rsid w:val="007A1036"/>
    <w:rsid w:val="007A1907"/>
    <w:rsid w:val="007A2F9B"/>
    <w:rsid w:val="007A7EDE"/>
    <w:rsid w:val="007A7F95"/>
    <w:rsid w:val="007B1631"/>
    <w:rsid w:val="007B4195"/>
    <w:rsid w:val="007B4B9D"/>
    <w:rsid w:val="007B5384"/>
    <w:rsid w:val="007B5493"/>
    <w:rsid w:val="007B5E76"/>
    <w:rsid w:val="007C0841"/>
    <w:rsid w:val="007C0902"/>
    <w:rsid w:val="007C166C"/>
    <w:rsid w:val="007C22BC"/>
    <w:rsid w:val="007C259F"/>
    <w:rsid w:val="007C5C6E"/>
    <w:rsid w:val="007C65D4"/>
    <w:rsid w:val="007D1F2B"/>
    <w:rsid w:val="007D2540"/>
    <w:rsid w:val="007D336A"/>
    <w:rsid w:val="007D4DF9"/>
    <w:rsid w:val="007D55A6"/>
    <w:rsid w:val="007D6CD6"/>
    <w:rsid w:val="007D7E4C"/>
    <w:rsid w:val="007E122B"/>
    <w:rsid w:val="007E1997"/>
    <w:rsid w:val="007E5D7F"/>
    <w:rsid w:val="007E6298"/>
    <w:rsid w:val="007E6C97"/>
    <w:rsid w:val="007F3D1A"/>
    <w:rsid w:val="007F5CBF"/>
    <w:rsid w:val="007F5EBC"/>
    <w:rsid w:val="007F71BA"/>
    <w:rsid w:val="007F7941"/>
    <w:rsid w:val="00800B87"/>
    <w:rsid w:val="0080264E"/>
    <w:rsid w:val="00803D0C"/>
    <w:rsid w:val="0080685A"/>
    <w:rsid w:val="00806C66"/>
    <w:rsid w:val="00807E02"/>
    <w:rsid w:val="0081036E"/>
    <w:rsid w:val="008108F5"/>
    <w:rsid w:val="00811387"/>
    <w:rsid w:val="00815E66"/>
    <w:rsid w:val="0082294C"/>
    <w:rsid w:val="00822A1F"/>
    <w:rsid w:val="00822D16"/>
    <w:rsid w:val="008231DF"/>
    <w:rsid w:val="008232EC"/>
    <w:rsid w:val="00823518"/>
    <w:rsid w:val="008236A8"/>
    <w:rsid w:val="0082534E"/>
    <w:rsid w:val="00825A8E"/>
    <w:rsid w:val="00826B9D"/>
    <w:rsid w:val="0082708B"/>
    <w:rsid w:val="008271E7"/>
    <w:rsid w:val="00827BF9"/>
    <w:rsid w:val="00830D0F"/>
    <w:rsid w:val="008311F3"/>
    <w:rsid w:val="008318EC"/>
    <w:rsid w:val="00831CC9"/>
    <w:rsid w:val="00833582"/>
    <w:rsid w:val="00833E14"/>
    <w:rsid w:val="00836042"/>
    <w:rsid w:val="00836190"/>
    <w:rsid w:val="0083766F"/>
    <w:rsid w:val="0084145F"/>
    <w:rsid w:val="008414E4"/>
    <w:rsid w:val="008421E4"/>
    <w:rsid w:val="008423E0"/>
    <w:rsid w:val="00842D8D"/>
    <w:rsid w:val="00843E43"/>
    <w:rsid w:val="00846A6C"/>
    <w:rsid w:val="00847751"/>
    <w:rsid w:val="0085123D"/>
    <w:rsid w:val="00851FC9"/>
    <w:rsid w:val="0085296D"/>
    <w:rsid w:val="008529C9"/>
    <w:rsid w:val="00854246"/>
    <w:rsid w:val="00854578"/>
    <w:rsid w:val="00854E43"/>
    <w:rsid w:val="00855CAD"/>
    <w:rsid w:val="0085752C"/>
    <w:rsid w:val="00860694"/>
    <w:rsid w:val="00860D3E"/>
    <w:rsid w:val="00861818"/>
    <w:rsid w:val="00861E9D"/>
    <w:rsid w:val="00862C08"/>
    <w:rsid w:val="0086414C"/>
    <w:rsid w:val="00864D19"/>
    <w:rsid w:val="00865837"/>
    <w:rsid w:val="0087028B"/>
    <w:rsid w:val="008711F2"/>
    <w:rsid w:val="008712C9"/>
    <w:rsid w:val="00873DDB"/>
    <w:rsid w:val="00874145"/>
    <w:rsid w:val="00874A15"/>
    <w:rsid w:val="00874AC2"/>
    <w:rsid w:val="00875C3D"/>
    <w:rsid w:val="00875FAF"/>
    <w:rsid w:val="00876B54"/>
    <w:rsid w:val="00877390"/>
    <w:rsid w:val="008775CD"/>
    <w:rsid w:val="008823F4"/>
    <w:rsid w:val="00882999"/>
    <w:rsid w:val="00882DC1"/>
    <w:rsid w:val="0088334A"/>
    <w:rsid w:val="008843AA"/>
    <w:rsid w:val="00884DF7"/>
    <w:rsid w:val="00886307"/>
    <w:rsid w:val="008865E8"/>
    <w:rsid w:val="00887BF1"/>
    <w:rsid w:val="00887C92"/>
    <w:rsid w:val="008914E8"/>
    <w:rsid w:val="008916B4"/>
    <w:rsid w:val="00891BD0"/>
    <w:rsid w:val="00892891"/>
    <w:rsid w:val="00892CD3"/>
    <w:rsid w:val="0089396F"/>
    <w:rsid w:val="00893DAC"/>
    <w:rsid w:val="0089460F"/>
    <w:rsid w:val="00894DE2"/>
    <w:rsid w:val="0089777C"/>
    <w:rsid w:val="008A1FF6"/>
    <w:rsid w:val="008A2D6F"/>
    <w:rsid w:val="008A4541"/>
    <w:rsid w:val="008A4FA1"/>
    <w:rsid w:val="008A7081"/>
    <w:rsid w:val="008A7D55"/>
    <w:rsid w:val="008B1912"/>
    <w:rsid w:val="008B3326"/>
    <w:rsid w:val="008B4AF2"/>
    <w:rsid w:val="008B7526"/>
    <w:rsid w:val="008C1C00"/>
    <w:rsid w:val="008C287B"/>
    <w:rsid w:val="008C3B4F"/>
    <w:rsid w:val="008C3F5E"/>
    <w:rsid w:val="008C4C66"/>
    <w:rsid w:val="008D0184"/>
    <w:rsid w:val="008D0FD8"/>
    <w:rsid w:val="008D2DB2"/>
    <w:rsid w:val="008D2E4D"/>
    <w:rsid w:val="008D3D8B"/>
    <w:rsid w:val="008D3E19"/>
    <w:rsid w:val="008D3EAC"/>
    <w:rsid w:val="008D457F"/>
    <w:rsid w:val="008E07F6"/>
    <w:rsid w:val="008E154F"/>
    <w:rsid w:val="008E1890"/>
    <w:rsid w:val="008E45E6"/>
    <w:rsid w:val="008E528C"/>
    <w:rsid w:val="008E7C33"/>
    <w:rsid w:val="008F138D"/>
    <w:rsid w:val="008F40E5"/>
    <w:rsid w:val="008F555F"/>
    <w:rsid w:val="008F56A6"/>
    <w:rsid w:val="008F5E49"/>
    <w:rsid w:val="008F6248"/>
    <w:rsid w:val="008F66D8"/>
    <w:rsid w:val="008F70AB"/>
    <w:rsid w:val="00902EB7"/>
    <w:rsid w:val="00904D9D"/>
    <w:rsid w:val="00905E42"/>
    <w:rsid w:val="00907161"/>
    <w:rsid w:val="00907878"/>
    <w:rsid w:val="00910F6C"/>
    <w:rsid w:val="009125E1"/>
    <w:rsid w:val="00914FF2"/>
    <w:rsid w:val="009165AA"/>
    <w:rsid w:val="00916980"/>
    <w:rsid w:val="009172DB"/>
    <w:rsid w:val="00920045"/>
    <w:rsid w:val="00921B6B"/>
    <w:rsid w:val="00921D3F"/>
    <w:rsid w:val="00921F3F"/>
    <w:rsid w:val="0092574F"/>
    <w:rsid w:val="0092591B"/>
    <w:rsid w:val="00925C83"/>
    <w:rsid w:val="00927965"/>
    <w:rsid w:val="009304E9"/>
    <w:rsid w:val="00930B34"/>
    <w:rsid w:val="00930E48"/>
    <w:rsid w:val="00934185"/>
    <w:rsid w:val="00934D41"/>
    <w:rsid w:val="00935E3A"/>
    <w:rsid w:val="009371D9"/>
    <w:rsid w:val="009403DB"/>
    <w:rsid w:val="0094046B"/>
    <w:rsid w:val="00940AE4"/>
    <w:rsid w:val="00940DA0"/>
    <w:rsid w:val="00941040"/>
    <w:rsid w:val="009412CE"/>
    <w:rsid w:val="0094487A"/>
    <w:rsid w:val="00946132"/>
    <w:rsid w:val="00951839"/>
    <w:rsid w:val="00951B0F"/>
    <w:rsid w:val="00955B31"/>
    <w:rsid w:val="009563B4"/>
    <w:rsid w:val="00957207"/>
    <w:rsid w:val="00957A10"/>
    <w:rsid w:val="00963F98"/>
    <w:rsid w:val="00965C41"/>
    <w:rsid w:val="0096779E"/>
    <w:rsid w:val="00970C0A"/>
    <w:rsid w:val="009721D7"/>
    <w:rsid w:val="00973E90"/>
    <w:rsid w:val="009759FF"/>
    <w:rsid w:val="00975C33"/>
    <w:rsid w:val="0097624B"/>
    <w:rsid w:val="00980DE1"/>
    <w:rsid w:val="009826CA"/>
    <w:rsid w:val="00982953"/>
    <w:rsid w:val="00982BDB"/>
    <w:rsid w:val="0098318E"/>
    <w:rsid w:val="00984806"/>
    <w:rsid w:val="009864C7"/>
    <w:rsid w:val="00987150"/>
    <w:rsid w:val="009874DB"/>
    <w:rsid w:val="00990AAE"/>
    <w:rsid w:val="00992ACB"/>
    <w:rsid w:val="00992E73"/>
    <w:rsid w:val="00993428"/>
    <w:rsid w:val="00994041"/>
    <w:rsid w:val="009942B2"/>
    <w:rsid w:val="00995E18"/>
    <w:rsid w:val="009A0278"/>
    <w:rsid w:val="009A1DDB"/>
    <w:rsid w:val="009A2406"/>
    <w:rsid w:val="009A3FC2"/>
    <w:rsid w:val="009A49D7"/>
    <w:rsid w:val="009A49DD"/>
    <w:rsid w:val="009A4FC9"/>
    <w:rsid w:val="009A5FB2"/>
    <w:rsid w:val="009B0160"/>
    <w:rsid w:val="009B17D6"/>
    <w:rsid w:val="009B21F6"/>
    <w:rsid w:val="009B3CF5"/>
    <w:rsid w:val="009B562A"/>
    <w:rsid w:val="009B5ECC"/>
    <w:rsid w:val="009B76CC"/>
    <w:rsid w:val="009B7812"/>
    <w:rsid w:val="009C05A2"/>
    <w:rsid w:val="009C0BD0"/>
    <w:rsid w:val="009C11F4"/>
    <w:rsid w:val="009C166D"/>
    <w:rsid w:val="009C18BF"/>
    <w:rsid w:val="009C24A2"/>
    <w:rsid w:val="009C3A10"/>
    <w:rsid w:val="009C3DAD"/>
    <w:rsid w:val="009C465C"/>
    <w:rsid w:val="009C4EA6"/>
    <w:rsid w:val="009C7664"/>
    <w:rsid w:val="009C76A4"/>
    <w:rsid w:val="009C7811"/>
    <w:rsid w:val="009D0774"/>
    <w:rsid w:val="009D134B"/>
    <w:rsid w:val="009D138F"/>
    <w:rsid w:val="009D5E25"/>
    <w:rsid w:val="009E03A8"/>
    <w:rsid w:val="009E0E97"/>
    <w:rsid w:val="009E1005"/>
    <w:rsid w:val="009E1CF1"/>
    <w:rsid w:val="009E526F"/>
    <w:rsid w:val="009E5959"/>
    <w:rsid w:val="009E5C92"/>
    <w:rsid w:val="009E61B5"/>
    <w:rsid w:val="009E64DB"/>
    <w:rsid w:val="009E69AF"/>
    <w:rsid w:val="009E7D6F"/>
    <w:rsid w:val="009F2C61"/>
    <w:rsid w:val="009F2EB1"/>
    <w:rsid w:val="009F32E8"/>
    <w:rsid w:val="009F445F"/>
    <w:rsid w:val="009F4AA4"/>
    <w:rsid w:val="009F5E13"/>
    <w:rsid w:val="009F622C"/>
    <w:rsid w:val="00A00140"/>
    <w:rsid w:val="00A0017D"/>
    <w:rsid w:val="00A004B1"/>
    <w:rsid w:val="00A03B7E"/>
    <w:rsid w:val="00A061E3"/>
    <w:rsid w:val="00A06C6E"/>
    <w:rsid w:val="00A11A1E"/>
    <w:rsid w:val="00A12B60"/>
    <w:rsid w:val="00A13A64"/>
    <w:rsid w:val="00A14678"/>
    <w:rsid w:val="00A16AFA"/>
    <w:rsid w:val="00A21A70"/>
    <w:rsid w:val="00A23531"/>
    <w:rsid w:val="00A23A10"/>
    <w:rsid w:val="00A251C8"/>
    <w:rsid w:val="00A25C5B"/>
    <w:rsid w:val="00A33A01"/>
    <w:rsid w:val="00A35305"/>
    <w:rsid w:val="00A355F2"/>
    <w:rsid w:val="00A35CE9"/>
    <w:rsid w:val="00A36037"/>
    <w:rsid w:val="00A36E3C"/>
    <w:rsid w:val="00A374E0"/>
    <w:rsid w:val="00A37F2F"/>
    <w:rsid w:val="00A40B23"/>
    <w:rsid w:val="00A42B15"/>
    <w:rsid w:val="00A42D7D"/>
    <w:rsid w:val="00A4341A"/>
    <w:rsid w:val="00A4415E"/>
    <w:rsid w:val="00A46ABB"/>
    <w:rsid w:val="00A46C9B"/>
    <w:rsid w:val="00A47ADF"/>
    <w:rsid w:val="00A50027"/>
    <w:rsid w:val="00A509C8"/>
    <w:rsid w:val="00A51684"/>
    <w:rsid w:val="00A52EE7"/>
    <w:rsid w:val="00A53611"/>
    <w:rsid w:val="00A53DA9"/>
    <w:rsid w:val="00A540C7"/>
    <w:rsid w:val="00A55B8B"/>
    <w:rsid w:val="00A563E5"/>
    <w:rsid w:val="00A56583"/>
    <w:rsid w:val="00A577B1"/>
    <w:rsid w:val="00A617C9"/>
    <w:rsid w:val="00A63AC3"/>
    <w:rsid w:val="00A640E0"/>
    <w:rsid w:val="00A64199"/>
    <w:rsid w:val="00A66C99"/>
    <w:rsid w:val="00A71174"/>
    <w:rsid w:val="00A7399A"/>
    <w:rsid w:val="00A73F9D"/>
    <w:rsid w:val="00A7480B"/>
    <w:rsid w:val="00A759EE"/>
    <w:rsid w:val="00A76691"/>
    <w:rsid w:val="00A7696B"/>
    <w:rsid w:val="00A7701E"/>
    <w:rsid w:val="00A7762C"/>
    <w:rsid w:val="00A807DB"/>
    <w:rsid w:val="00A80CE8"/>
    <w:rsid w:val="00A82617"/>
    <w:rsid w:val="00A82DA9"/>
    <w:rsid w:val="00A82E28"/>
    <w:rsid w:val="00A83331"/>
    <w:rsid w:val="00A83388"/>
    <w:rsid w:val="00A833FF"/>
    <w:rsid w:val="00A83714"/>
    <w:rsid w:val="00A85891"/>
    <w:rsid w:val="00A85DF3"/>
    <w:rsid w:val="00A87799"/>
    <w:rsid w:val="00A9058A"/>
    <w:rsid w:val="00A91585"/>
    <w:rsid w:val="00A91CAE"/>
    <w:rsid w:val="00A926A0"/>
    <w:rsid w:val="00A947E2"/>
    <w:rsid w:val="00A95879"/>
    <w:rsid w:val="00A95FB7"/>
    <w:rsid w:val="00A96E5D"/>
    <w:rsid w:val="00A97572"/>
    <w:rsid w:val="00AA1AAA"/>
    <w:rsid w:val="00AA4EC8"/>
    <w:rsid w:val="00AA67D1"/>
    <w:rsid w:val="00AA7A6F"/>
    <w:rsid w:val="00AB052E"/>
    <w:rsid w:val="00AB0F43"/>
    <w:rsid w:val="00AB0FD5"/>
    <w:rsid w:val="00AB158E"/>
    <w:rsid w:val="00AB2994"/>
    <w:rsid w:val="00AB2F9A"/>
    <w:rsid w:val="00AB3744"/>
    <w:rsid w:val="00AB3F02"/>
    <w:rsid w:val="00AB4C86"/>
    <w:rsid w:val="00AB568B"/>
    <w:rsid w:val="00AC0FEC"/>
    <w:rsid w:val="00AC1618"/>
    <w:rsid w:val="00AC1773"/>
    <w:rsid w:val="00AC1E26"/>
    <w:rsid w:val="00AC20C0"/>
    <w:rsid w:val="00AC45F6"/>
    <w:rsid w:val="00AC6176"/>
    <w:rsid w:val="00AC65BE"/>
    <w:rsid w:val="00AC6C45"/>
    <w:rsid w:val="00AD160D"/>
    <w:rsid w:val="00AD1C0B"/>
    <w:rsid w:val="00AD290A"/>
    <w:rsid w:val="00AD31FB"/>
    <w:rsid w:val="00AD3448"/>
    <w:rsid w:val="00AD4E26"/>
    <w:rsid w:val="00AD5E11"/>
    <w:rsid w:val="00AD68B4"/>
    <w:rsid w:val="00AD7031"/>
    <w:rsid w:val="00AD7171"/>
    <w:rsid w:val="00AD7AF9"/>
    <w:rsid w:val="00AE0535"/>
    <w:rsid w:val="00AE1023"/>
    <w:rsid w:val="00AE1FC7"/>
    <w:rsid w:val="00AE1FF7"/>
    <w:rsid w:val="00AE4A7E"/>
    <w:rsid w:val="00AE61F9"/>
    <w:rsid w:val="00AE6E13"/>
    <w:rsid w:val="00AE7FD6"/>
    <w:rsid w:val="00AF0FCE"/>
    <w:rsid w:val="00AF156F"/>
    <w:rsid w:val="00AF2C04"/>
    <w:rsid w:val="00AF333F"/>
    <w:rsid w:val="00AF3F56"/>
    <w:rsid w:val="00AF5E24"/>
    <w:rsid w:val="00AF75FD"/>
    <w:rsid w:val="00B004B8"/>
    <w:rsid w:val="00B023C7"/>
    <w:rsid w:val="00B10AB9"/>
    <w:rsid w:val="00B122E8"/>
    <w:rsid w:val="00B13140"/>
    <w:rsid w:val="00B1322A"/>
    <w:rsid w:val="00B1469A"/>
    <w:rsid w:val="00B15B9D"/>
    <w:rsid w:val="00B16C18"/>
    <w:rsid w:val="00B16D86"/>
    <w:rsid w:val="00B2145F"/>
    <w:rsid w:val="00B22FB2"/>
    <w:rsid w:val="00B23CBA"/>
    <w:rsid w:val="00B256BD"/>
    <w:rsid w:val="00B26414"/>
    <w:rsid w:val="00B276C9"/>
    <w:rsid w:val="00B324E8"/>
    <w:rsid w:val="00B32531"/>
    <w:rsid w:val="00B33966"/>
    <w:rsid w:val="00B35B68"/>
    <w:rsid w:val="00B36D34"/>
    <w:rsid w:val="00B36D88"/>
    <w:rsid w:val="00B414C8"/>
    <w:rsid w:val="00B435DC"/>
    <w:rsid w:val="00B443A8"/>
    <w:rsid w:val="00B44AC6"/>
    <w:rsid w:val="00B45226"/>
    <w:rsid w:val="00B472DF"/>
    <w:rsid w:val="00B50430"/>
    <w:rsid w:val="00B531EC"/>
    <w:rsid w:val="00B60EE7"/>
    <w:rsid w:val="00B61334"/>
    <w:rsid w:val="00B63C41"/>
    <w:rsid w:val="00B65948"/>
    <w:rsid w:val="00B65DC9"/>
    <w:rsid w:val="00B66073"/>
    <w:rsid w:val="00B66D46"/>
    <w:rsid w:val="00B70697"/>
    <w:rsid w:val="00B723D3"/>
    <w:rsid w:val="00B72A45"/>
    <w:rsid w:val="00B72B79"/>
    <w:rsid w:val="00B73009"/>
    <w:rsid w:val="00B75E87"/>
    <w:rsid w:val="00B7683A"/>
    <w:rsid w:val="00B7722D"/>
    <w:rsid w:val="00B77B5C"/>
    <w:rsid w:val="00B77EC1"/>
    <w:rsid w:val="00B80B77"/>
    <w:rsid w:val="00B80E88"/>
    <w:rsid w:val="00B8282D"/>
    <w:rsid w:val="00B83F8A"/>
    <w:rsid w:val="00B8458B"/>
    <w:rsid w:val="00B84B4A"/>
    <w:rsid w:val="00B86EE0"/>
    <w:rsid w:val="00B87D3F"/>
    <w:rsid w:val="00B9175A"/>
    <w:rsid w:val="00B91D65"/>
    <w:rsid w:val="00B938CD"/>
    <w:rsid w:val="00B9504D"/>
    <w:rsid w:val="00B96AE0"/>
    <w:rsid w:val="00BA0577"/>
    <w:rsid w:val="00BA0F91"/>
    <w:rsid w:val="00BA125E"/>
    <w:rsid w:val="00BA2573"/>
    <w:rsid w:val="00BA45FD"/>
    <w:rsid w:val="00BA5909"/>
    <w:rsid w:val="00BA5C41"/>
    <w:rsid w:val="00BA6292"/>
    <w:rsid w:val="00BA6E12"/>
    <w:rsid w:val="00BB1795"/>
    <w:rsid w:val="00BB24D4"/>
    <w:rsid w:val="00BB2805"/>
    <w:rsid w:val="00BB3117"/>
    <w:rsid w:val="00BB45C6"/>
    <w:rsid w:val="00BB60D2"/>
    <w:rsid w:val="00BC1C8B"/>
    <w:rsid w:val="00BC1E48"/>
    <w:rsid w:val="00BC2E6A"/>
    <w:rsid w:val="00BC3372"/>
    <w:rsid w:val="00BC3DAD"/>
    <w:rsid w:val="00BC6C67"/>
    <w:rsid w:val="00BC746E"/>
    <w:rsid w:val="00BC7F09"/>
    <w:rsid w:val="00BD02B1"/>
    <w:rsid w:val="00BD1C48"/>
    <w:rsid w:val="00BD336C"/>
    <w:rsid w:val="00BD3750"/>
    <w:rsid w:val="00BD4307"/>
    <w:rsid w:val="00BD4594"/>
    <w:rsid w:val="00BD4E4C"/>
    <w:rsid w:val="00BD52C6"/>
    <w:rsid w:val="00BD5E49"/>
    <w:rsid w:val="00BD7561"/>
    <w:rsid w:val="00BD7F60"/>
    <w:rsid w:val="00BD7FB7"/>
    <w:rsid w:val="00BE0FE8"/>
    <w:rsid w:val="00BE1D8D"/>
    <w:rsid w:val="00BE27A9"/>
    <w:rsid w:val="00BE4B03"/>
    <w:rsid w:val="00BE718A"/>
    <w:rsid w:val="00BE726A"/>
    <w:rsid w:val="00BE7EBC"/>
    <w:rsid w:val="00BF0BCE"/>
    <w:rsid w:val="00BF2160"/>
    <w:rsid w:val="00BF3394"/>
    <w:rsid w:val="00BF42B3"/>
    <w:rsid w:val="00BF48F7"/>
    <w:rsid w:val="00BF4A25"/>
    <w:rsid w:val="00BF5DDF"/>
    <w:rsid w:val="00BF6922"/>
    <w:rsid w:val="00BF6AE2"/>
    <w:rsid w:val="00BF7A74"/>
    <w:rsid w:val="00C0007D"/>
    <w:rsid w:val="00C01BD1"/>
    <w:rsid w:val="00C03B20"/>
    <w:rsid w:val="00C040A1"/>
    <w:rsid w:val="00C0425F"/>
    <w:rsid w:val="00C10900"/>
    <w:rsid w:val="00C126A1"/>
    <w:rsid w:val="00C147A7"/>
    <w:rsid w:val="00C14D30"/>
    <w:rsid w:val="00C15995"/>
    <w:rsid w:val="00C2019E"/>
    <w:rsid w:val="00C206E7"/>
    <w:rsid w:val="00C20E87"/>
    <w:rsid w:val="00C2674C"/>
    <w:rsid w:val="00C27ACB"/>
    <w:rsid w:val="00C31F9F"/>
    <w:rsid w:val="00C33264"/>
    <w:rsid w:val="00C33E96"/>
    <w:rsid w:val="00C345FA"/>
    <w:rsid w:val="00C347EC"/>
    <w:rsid w:val="00C347F9"/>
    <w:rsid w:val="00C35677"/>
    <w:rsid w:val="00C3599F"/>
    <w:rsid w:val="00C37A78"/>
    <w:rsid w:val="00C40F5F"/>
    <w:rsid w:val="00C44D48"/>
    <w:rsid w:val="00C45D76"/>
    <w:rsid w:val="00C461FA"/>
    <w:rsid w:val="00C46449"/>
    <w:rsid w:val="00C46517"/>
    <w:rsid w:val="00C46895"/>
    <w:rsid w:val="00C46901"/>
    <w:rsid w:val="00C50CCB"/>
    <w:rsid w:val="00C52607"/>
    <w:rsid w:val="00C53CA1"/>
    <w:rsid w:val="00C557BA"/>
    <w:rsid w:val="00C5646B"/>
    <w:rsid w:val="00C56A7C"/>
    <w:rsid w:val="00C57965"/>
    <w:rsid w:val="00C603DE"/>
    <w:rsid w:val="00C60455"/>
    <w:rsid w:val="00C61539"/>
    <w:rsid w:val="00C63033"/>
    <w:rsid w:val="00C63B8D"/>
    <w:rsid w:val="00C65157"/>
    <w:rsid w:val="00C70531"/>
    <w:rsid w:val="00C714F8"/>
    <w:rsid w:val="00C74268"/>
    <w:rsid w:val="00C74348"/>
    <w:rsid w:val="00C74749"/>
    <w:rsid w:val="00C74947"/>
    <w:rsid w:val="00C756FF"/>
    <w:rsid w:val="00C7673D"/>
    <w:rsid w:val="00C77607"/>
    <w:rsid w:val="00C80193"/>
    <w:rsid w:val="00C80E16"/>
    <w:rsid w:val="00C822D3"/>
    <w:rsid w:val="00C82872"/>
    <w:rsid w:val="00C8444F"/>
    <w:rsid w:val="00C866EE"/>
    <w:rsid w:val="00C901F3"/>
    <w:rsid w:val="00C90EBD"/>
    <w:rsid w:val="00C91129"/>
    <w:rsid w:val="00C9129A"/>
    <w:rsid w:val="00C92212"/>
    <w:rsid w:val="00C93544"/>
    <w:rsid w:val="00C93C1A"/>
    <w:rsid w:val="00C93C47"/>
    <w:rsid w:val="00C957CD"/>
    <w:rsid w:val="00C9590D"/>
    <w:rsid w:val="00C97E21"/>
    <w:rsid w:val="00CA1C75"/>
    <w:rsid w:val="00CA226E"/>
    <w:rsid w:val="00CA2413"/>
    <w:rsid w:val="00CA2DD8"/>
    <w:rsid w:val="00CA3E98"/>
    <w:rsid w:val="00CA63AB"/>
    <w:rsid w:val="00CB0B19"/>
    <w:rsid w:val="00CB1CC9"/>
    <w:rsid w:val="00CB1D4A"/>
    <w:rsid w:val="00CB2B5F"/>
    <w:rsid w:val="00CB6ABD"/>
    <w:rsid w:val="00CB75DC"/>
    <w:rsid w:val="00CC1BF4"/>
    <w:rsid w:val="00CC2ACC"/>
    <w:rsid w:val="00CC571D"/>
    <w:rsid w:val="00CC6CAB"/>
    <w:rsid w:val="00CD02A4"/>
    <w:rsid w:val="00CD2209"/>
    <w:rsid w:val="00CD27CE"/>
    <w:rsid w:val="00CD2EDD"/>
    <w:rsid w:val="00CD3BF2"/>
    <w:rsid w:val="00CD3F6F"/>
    <w:rsid w:val="00CD46B0"/>
    <w:rsid w:val="00CD482E"/>
    <w:rsid w:val="00CD7309"/>
    <w:rsid w:val="00CD7C4E"/>
    <w:rsid w:val="00CD7F44"/>
    <w:rsid w:val="00CE04CE"/>
    <w:rsid w:val="00CE1E4A"/>
    <w:rsid w:val="00CE3003"/>
    <w:rsid w:val="00CE3891"/>
    <w:rsid w:val="00CE43C7"/>
    <w:rsid w:val="00CE49DE"/>
    <w:rsid w:val="00CF04C3"/>
    <w:rsid w:val="00CF08DB"/>
    <w:rsid w:val="00CF1ADA"/>
    <w:rsid w:val="00CF4751"/>
    <w:rsid w:val="00CF5593"/>
    <w:rsid w:val="00CF5596"/>
    <w:rsid w:val="00CF57C4"/>
    <w:rsid w:val="00CF5C8F"/>
    <w:rsid w:val="00CF7893"/>
    <w:rsid w:val="00CF7958"/>
    <w:rsid w:val="00D00C3B"/>
    <w:rsid w:val="00D0185E"/>
    <w:rsid w:val="00D01DFF"/>
    <w:rsid w:val="00D02592"/>
    <w:rsid w:val="00D02E94"/>
    <w:rsid w:val="00D0703A"/>
    <w:rsid w:val="00D07353"/>
    <w:rsid w:val="00D07443"/>
    <w:rsid w:val="00D110BB"/>
    <w:rsid w:val="00D125FD"/>
    <w:rsid w:val="00D13FD7"/>
    <w:rsid w:val="00D1453B"/>
    <w:rsid w:val="00D1630A"/>
    <w:rsid w:val="00D173C9"/>
    <w:rsid w:val="00D20EDC"/>
    <w:rsid w:val="00D21026"/>
    <w:rsid w:val="00D214A4"/>
    <w:rsid w:val="00D239DA"/>
    <w:rsid w:val="00D2554A"/>
    <w:rsid w:val="00D2687A"/>
    <w:rsid w:val="00D26FFE"/>
    <w:rsid w:val="00D27885"/>
    <w:rsid w:val="00D31B86"/>
    <w:rsid w:val="00D32C7A"/>
    <w:rsid w:val="00D3344B"/>
    <w:rsid w:val="00D3380D"/>
    <w:rsid w:val="00D34331"/>
    <w:rsid w:val="00D35202"/>
    <w:rsid w:val="00D369AC"/>
    <w:rsid w:val="00D373C3"/>
    <w:rsid w:val="00D40132"/>
    <w:rsid w:val="00D40EAC"/>
    <w:rsid w:val="00D4356D"/>
    <w:rsid w:val="00D4362E"/>
    <w:rsid w:val="00D4430D"/>
    <w:rsid w:val="00D4518D"/>
    <w:rsid w:val="00D45D2D"/>
    <w:rsid w:val="00D47041"/>
    <w:rsid w:val="00D474C7"/>
    <w:rsid w:val="00D50EC7"/>
    <w:rsid w:val="00D51214"/>
    <w:rsid w:val="00D53107"/>
    <w:rsid w:val="00D54876"/>
    <w:rsid w:val="00D551D4"/>
    <w:rsid w:val="00D57D28"/>
    <w:rsid w:val="00D60085"/>
    <w:rsid w:val="00D655B0"/>
    <w:rsid w:val="00D70735"/>
    <w:rsid w:val="00D73815"/>
    <w:rsid w:val="00D73840"/>
    <w:rsid w:val="00D75724"/>
    <w:rsid w:val="00D81315"/>
    <w:rsid w:val="00D8145C"/>
    <w:rsid w:val="00D819F5"/>
    <w:rsid w:val="00D81F3B"/>
    <w:rsid w:val="00D826D5"/>
    <w:rsid w:val="00D8307E"/>
    <w:rsid w:val="00D842A5"/>
    <w:rsid w:val="00D85CF2"/>
    <w:rsid w:val="00D86718"/>
    <w:rsid w:val="00D901F3"/>
    <w:rsid w:val="00D90730"/>
    <w:rsid w:val="00D9221E"/>
    <w:rsid w:val="00D9314B"/>
    <w:rsid w:val="00D939F5"/>
    <w:rsid w:val="00D9402B"/>
    <w:rsid w:val="00D94F47"/>
    <w:rsid w:val="00D957E6"/>
    <w:rsid w:val="00D95D34"/>
    <w:rsid w:val="00D96083"/>
    <w:rsid w:val="00D96534"/>
    <w:rsid w:val="00D9690A"/>
    <w:rsid w:val="00D96938"/>
    <w:rsid w:val="00DA06F6"/>
    <w:rsid w:val="00DA0CE0"/>
    <w:rsid w:val="00DA0E41"/>
    <w:rsid w:val="00DA1CC4"/>
    <w:rsid w:val="00DA3DC4"/>
    <w:rsid w:val="00DA435B"/>
    <w:rsid w:val="00DA4BE5"/>
    <w:rsid w:val="00DA5181"/>
    <w:rsid w:val="00DA626F"/>
    <w:rsid w:val="00DA688B"/>
    <w:rsid w:val="00DA7AE0"/>
    <w:rsid w:val="00DB060C"/>
    <w:rsid w:val="00DB1002"/>
    <w:rsid w:val="00DB2D9A"/>
    <w:rsid w:val="00DB347F"/>
    <w:rsid w:val="00DB49E0"/>
    <w:rsid w:val="00DB4E66"/>
    <w:rsid w:val="00DB6408"/>
    <w:rsid w:val="00DB6BD2"/>
    <w:rsid w:val="00DB71A2"/>
    <w:rsid w:val="00DB78FA"/>
    <w:rsid w:val="00DB7CE2"/>
    <w:rsid w:val="00DC0D1F"/>
    <w:rsid w:val="00DC1B78"/>
    <w:rsid w:val="00DC2D71"/>
    <w:rsid w:val="00DC2EA9"/>
    <w:rsid w:val="00DD18F4"/>
    <w:rsid w:val="00DD563E"/>
    <w:rsid w:val="00DD646A"/>
    <w:rsid w:val="00DD7D03"/>
    <w:rsid w:val="00DE0788"/>
    <w:rsid w:val="00DE1FB3"/>
    <w:rsid w:val="00DE27E9"/>
    <w:rsid w:val="00DF096E"/>
    <w:rsid w:val="00DF4915"/>
    <w:rsid w:val="00DF4F0D"/>
    <w:rsid w:val="00DF5A72"/>
    <w:rsid w:val="00DF7BA3"/>
    <w:rsid w:val="00E04D38"/>
    <w:rsid w:val="00E05979"/>
    <w:rsid w:val="00E0776A"/>
    <w:rsid w:val="00E12956"/>
    <w:rsid w:val="00E13D18"/>
    <w:rsid w:val="00E158FB"/>
    <w:rsid w:val="00E15B08"/>
    <w:rsid w:val="00E16296"/>
    <w:rsid w:val="00E16E9E"/>
    <w:rsid w:val="00E17722"/>
    <w:rsid w:val="00E204D2"/>
    <w:rsid w:val="00E20DE4"/>
    <w:rsid w:val="00E20FA2"/>
    <w:rsid w:val="00E2390B"/>
    <w:rsid w:val="00E23937"/>
    <w:rsid w:val="00E244C1"/>
    <w:rsid w:val="00E25213"/>
    <w:rsid w:val="00E26D48"/>
    <w:rsid w:val="00E3049C"/>
    <w:rsid w:val="00E30BAE"/>
    <w:rsid w:val="00E31C70"/>
    <w:rsid w:val="00E326F5"/>
    <w:rsid w:val="00E32F6F"/>
    <w:rsid w:val="00E3400E"/>
    <w:rsid w:val="00E36783"/>
    <w:rsid w:val="00E3739A"/>
    <w:rsid w:val="00E37A1A"/>
    <w:rsid w:val="00E37B9A"/>
    <w:rsid w:val="00E37F66"/>
    <w:rsid w:val="00E412D5"/>
    <w:rsid w:val="00E4256D"/>
    <w:rsid w:val="00E42938"/>
    <w:rsid w:val="00E43BD8"/>
    <w:rsid w:val="00E44F62"/>
    <w:rsid w:val="00E45252"/>
    <w:rsid w:val="00E5061C"/>
    <w:rsid w:val="00E50B9E"/>
    <w:rsid w:val="00E50DAE"/>
    <w:rsid w:val="00E54651"/>
    <w:rsid w:val="00E5510E"/>
    <w:rsid w:val="00E55362"/>
    <w:rsid w:val="00E602B1"/>
    <w:rsid w:val="00E604FB"/>
    <w:rsid w:val="00E60E6A"/>
    <w:rsid w:val="00E62C19"/>
    <w:rsid w:val="00E637E4"/>
    <w:rsid w:val="00E722FD"/>
    <w:rsid w:val="00E73D63"/>
    <w:rsid w:val="00E75071"/>
    <w:rsid w:val="00E76B47"/>
    <w:rsid w:val="00E77419"/>
    <w:rsid w:val="00E84C6D"/>
    <w:rsid w:val="00E85A04"/>
    <w:rsid w:val="00E90425"/>
    <w:rsid w:val="00E91953"/>
    <w:rsid w:val="00E92F59"/>
    <w:rsid w:val="00E933D8"/>
    <w:rsid w:val="00E93D89"/>
    <w:rsid w:val="00E9423F"/>
    <w:rsid w:val="00E94D3B"/>
    <w:rsid w:val="00E96B67"/>
    <w:rsid w:val="00EA0063"/>
    <w:rsid w:val="00EA0695"/>
    <w:rsid w:val="00EA0A85"/>
    <w:rsid w:val="00EA3171"/>
    <w:rsid w:val="00EA35EB"/>
    <w:rsid w:val="00EA4369"/>
    <w:rsid w:val="00EA4D26"/>
    <w:rsid w:val="00EA7CF6"/>
    <w:rsid w:val="00EB03C0"/>
    <w:rsid w:val="00EB26CC"/>
    <w:rsid w:val="00EB2E48"/>
    <w:rsid w:val="00EB407C"/>
    <w:rsid w:val="00EB6665"/>
    <w:rsid w:val="00EB6D72"/>
    <w:rsid w:val="00EC302A"/>
    <w:rsid w:val="00EC3D47"/>
    <w:rsid w:val="00EC447D"/>
    <w:rsid w:val="00EC5671"/>
    <w:rsid w:val="00ED1858"/>
    <w:rsid w:val="00ED3065"/>
    <w:rsid w:val="00ED3093"/>
    <w:rsid w:val="00ED41F0"/>
    <w:rsid w:val="00ED510C"/>
    <w:rsid w:val="00ED5476"/>
    <w:rsid w:val="00ED5D3A"/>
    <w:rsid w:val="00ED71F4"/>
    <w:rsid w:val="00EE09C4"/>
    <w:rsid w:val="00EE1586"/>
    <w:rsid w:val="00EE22DD"/>
    <w:rsid w:val="00EE3108"/>
    <w:rsid w:val="00EE3A47"/>
    <w:rsid w:val="00EE45A1"/>
    <w:rsid w:val="00EE5645"/>
    <w:rsid w:val="00EE66A0"/>
    <w:rsid w:val="00EE68A4"/>
    <w:rsid w:val="00EE68F9"/>
    <w:rsid w:val="00EE71A9"/>
    <w:rsid w:val="00EF02EA"/>
    <w:rsid w:val="00EF1C5F"/>
    <w:rsid w:val="00EF1F07"/>
    <w:rsid w:val="00EF2693"/>
    <w:rsid w:val="00EF449B"/>
    <w:rsid w:val="00EF44FC"/>
    <w:rsid w:val="00EF559A"/>
    <w:rsid w:val="00EF6F0D"/>
    <w:rsid w:val="00EF7046"/>
    <w:rsid w:val="00EF7A2B"/>
    <w:rsid w:val="00F02243"/>
    <w:rsid w:val="00F03B06"/>
    <w:rsid w:val="00F047EE"/>
    <w:rsid w:val="00F06604"/>
    <w:rsid w:val="00F07100"/>
    <w:rsid w:val="00F07A45"/>
    <w:rsid w:val="00F104E2"/>
    <w:rsid w:val="00F13353"/>
    <w:rsid w:val="00F15503"/>
    <w:rsid w:val="00F16D83"/>
    <w:rsid w:val="00F17A0A"/>
    <w:rsid w:val="00F20AD8"/>
    <w:rsid w:val="00F23858"/>
    <w:rsid w:val="00F24165"/>
    <w:rsid w:val="00F249F4"/>
    <w:rsid w:val="00F254E7"/>
    <w:rsid w:val="00F2584D"/>
    <w:rsid w:val="00F25B8F"/>
    <w:rsid w:val="00F260C1"/>
    <w:rsid w:val="00F269A8"/>
    <w:rsid w:val="00F30D22"/>
    <w:rsid w:val="00F31001"/>
    <w:rsid w:val="00F31735"/>
    <w:rsid w:val="00F31A5A"/>
    <w:rsid w:val="00F32ACD"/>
    <w:rsid w:val="00F337B2"/>
    <w:rsid w:val="00F35247"/>
    <w:rsid w:val="00F37F5A"/>
    <w:rsid w:val="00F40E0A"/>
    <w:rsid w:val="00F41A34"/>
    <w:rsid w:val="00F41DFC"/>
    <w:rsid w:val="00F42007"/>
    <w:rsid w:val="00F42137"/>
    <w:rsid w:val="00F4275E"/>
    <w:rsid w:val="00F42E35"/>
    <w:rsid w:val="00F47271"/>
    <w:rsid w:val="00F4767A"/>
    <w:rsid w:val="00F47ABA"/>
    <w:rsid w:val="00F5042B"/>
    <w:rsid w:val="00F519A1"/>
    <w:rsid w:val="00F51E07"/>
    <w:rsid w:val="00F51FFD"/>
    <w:rsid w:val="00F5201B"/>
    <w:rsid w:val="00F53F17"/>
    <w:rsid w:val="00F54CF7"/>
    <w:rsid w:val="00F5723E"/>
    <w:rsid w:val="00F575DD"/>
    <w:rsid w:val="00F57BBE"/>
    <w:rsid w:val="00F60633"/>
    <w:rsid w:val="00F61015"/>
    <w:rsid w:val="00F64515"/>
    <w:rsid w:val="00F660A3"/>
    <w:rsid w:val="00F66302"/>
    <w:rsid w:val="00F665BB"/>
    <w:rsid w:val="00F670DF"/>
    <w:rsid w:val="00F67B36"/>
    <w:rsid w:val="00F70EEC"/>
    <w:rsid w:val="00F711E0"/>
    <w:rsid w:val="00F724F3"/>
    <w:rsid w:val="00F72EF8"/>
    <w:rsid w:val="00F73307"/>
    <w:rsid w:val="00F74F52"/>
    <w:rsid w:val="00F76101"/>
    <w:rsid w:val="00F7742F"/>
    <w:rsid w:val="00F808EA"/>
    <w:rsid w:val="00F81AD7"/>
    <w:rsid w:val="00F81DDC"/>
    <w:rsid w:val="00F82CCF"/>
    <w:rsid w:val="00F83E47"/>
    <w:rsid w:val="00F843A0"/>
    <w:rsid w:val="00F84EF4"/>
    <w:rsid w:val="00F85117"/>
    <w:rsid w:val="00F91943"/>
    <w:rsid w:val="00F92197"/>
    <w:rsid w:val="00F9390B"/>
    <w:rsid w:val="00F94E74"/>
    <w:rsid w:val="00F978F3"/>
    <w:rsid w:val="00FA1360"/>
    <w:rsid w:val="00FA2E2D"/>
    <w:rsid w:val="00FA3308"/>
    <w:rsid w:val="00FA35C8"/>
    <w:rsid w:val="00FA39DA"/>
    <w:rsid w:val="00FA408B"/>
    <w:rsid w:val="00FA415A"/>
    <w:rsid w:val="00FA4A59"/>
    <w:rsid w:val="00FA5739"/>
    <w:rsid w:val="00FA5FFF"/>
    <w:rsid w:val="00FA645D"/>
    <w:rsid w:val="00FB1A86"/>
    <w:rsid w:val="00FB1D7E"/>
    <w:rsid w:val="00FB2E59"/>
    <w:rsid w:val="00FB44AE"/>
    <w:rsid w:val="00FB44B9"/>
    <w:rsid w:val="00FB4CAD"/>
    <w:rsid w:val="00FB69AC"/>
    <w:rsid w:val="00FB6D4D"/>
    <w:rsid w:val="00FB6E62"/>
    <w:rsid w:val="00FB7811"/>
    <w:rsid w:val="00FB7E4B"/>
    <w:rsid w:val="00FC06EC"/>
    <w:rsid w:val="00FC10BC"/>
    <w:rsid w:val="00FC1C34"/>
    <w:rsid w:val="00FC2ACD"/>
    <w:rsid w:val="00FC3301"/>
    <w:rsid w:val="00FC442C"/>
    <w:rsid w:val="00FC58DB"/>
    <w:rsid w:val="00FC6474"/>
    <w:rsid w:val="00FD0049"/>
    <w:rsid w:val="00FD13A1"/>
    <w:rsid w:val="00FD37BA"/>
    <w:rsid w:val="00FD56D7"/>
    <w:rsid w:val="00FD65DC"/>
    <w:rsid w:val="00FD6ABA"/>
    <w:rsid w:val="00FD732B"/>
    <w:rsid w:val="00FE0E1B"/>
    <w:rsid w:val="00FE11D1"/>
    <w:rsid w:val="00FE3AB1"/>
    <w:rsid w:val="00FE4195"/>
    <w:rsid w:val="00FE4709"/>
    <w:rsid w:val="00FE4756"/>
    <w:rsid w:val="00FF0A9F"/>
    <w:rsid w:val="00FF0CEB"/>
    <w:rsid w:val="00FF2083"/>
    <w:rsid w:val="00FF2182"/>
    <w:rsid w:val="00FF2CCD"/>
    <w:rsid w:val="00FF36F1"/>
    <w:rsid w:val="00FF4F1E"/>
    <w:rsid w:val="00FF5A3A"/>
    <w:rsid w:val="00FF5E4D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A15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A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A7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A7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A7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A15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A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A7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A7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A7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0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4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17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58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232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39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F29D5-3139-49FC-A62A-2A9D48DDC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39</properties:Pages>
  <properties:Words>12768</properties:Words>
  <properties:Characters>82580</properties:Characters>
  <properties:Lines>5661</properties:Lines>
  <properties:Paragraphs>3550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2018-11-19T08:31:00Z</dcterms:created>
  <dc:creator>Darko</dc:creator>
  <cp:lastModifiedBy>Renata Klokočki</cp:lastModifiedBy>
  <cp:lastPrinted>2018-11-15T10:30:00Z</cp:lastPrinted>
  <dcterms:modified xmlns:xsi="http://www.w3.org/2001/XMLSchema-instance" xsi:type="dcterms:W3CDTF">2018-11-19T08:39:00Z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- PAN  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39</vt:i4>
  </prop:property>
</prop:Properties>
</file>