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8eefb" w14:paraId="8a8eefb" w:rsidRDefault="007D65B8" w:rsidP="00F0523F" w:rsidR="00DC2A67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16660" w:rsidP="00A16660" w:rsidR="00A16660" w:rsidRPr="00D21A2C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A8492D">
      <w:pPr>
        <w:ind w:hanging="720" w:left="360"/>
      </w:pPr>
      <w:r w:rsidRPr="00A8492D">
        <w:t xml:space="preserve">     </w:t>
      </w:r>
      <w:r w:rsidR="00A8492D">
        <w:t xml:space="preserve"> </w:t>
      </w:r>
      <w:r w:rsidRPr="00A8492D">
        <w:t>REPUBLIKA HRVATSKA</w:t>
      </w:r>
    </w:p>
    <w:p w:rsidRDefault="00A16660" w:rsidP="00300189" w:rsidR="00390B09" w:rsidRPr="0030018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911B2" w:rsidP="00BD0DFD" w:rsidR="00F911B2"/>
    <w:p w:rsidRDefault="001C613C" w:rsidP="00BD0DFD" w:rsidR="001C613C" w:rsidRPr="002722A7"/>
    <w:p w:rsidRDefault="00D05AE6" w:rsidP="00D05AE6" w:rsidR="00D05AE6">
      <w:pPr>
        <w:jc w:val="center"/>
      </w:pPr>
      <w:r>
        <w:t>REPUBLIKA HRVATSKA</w:t>
      </w:r>
    </w:p>
    <w:p w:rsidRDefault="00D05AE6" w:rsidP="00D05AE6" w:rsidR="00D05AE6">
      <w:pPr>
        <w:jc w:val="center"/>
      </w:pPr>
      <w:r>
        <w:t>R J E Š E N J E</w:t>
      </w:r>
    </w:p>
    <w:p w:rsidRDefault="00D05AE6" w:rsidP="00D05AE6" w:rsidR="00D05AE6">
      <w:pPr>
        <w:jc w:val="both"/>
      </w:pPr>
    </w:p>
    <w:p w:rsidRDefault="001C613C" w:rsidP="00D05AE6" w:rsidR="001C613C">
      <w:pPr>
        <w:jc w:val="both"/>
      </w:pPr>
    </w:p>
    <w:p w:rsidRDefault="00677F94" w:rsidP="00677F94" w:rsidR="00A71709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>
        <w:t xml:space="preserve">REPUBLIKA HRVATSKA Ministarstvo financija, OIB: 52634238587, zastupana po Županijskom državnom odvjetništvu u Osijeku za otvaranje stečajnog postupka nad dužnikom DOKUMENTAL-TRADE d.o.o. Osijek, Osijek, Trg Vatroslava Lisinskog </w:t>
      </w:r>
      <w:proofErr w:type="spellStart"/>
      <w:r>
        <w:t>bb</w:t>
      </w:r>
      <w:proofErr w:type="spellEnd"/>
      <w:r>
        <w:t>, MBS: 030028804, OIB: 29942580020</w:t>
      </w:r>
      <w:r w:rsidR="00A71709">
        <w:rPr>
          <w:color w:val="000000"/>
        </w:rPr>
        <w:t>, dana 27. rujna 2018. godine</w:t>
      </w:r>
    </w:p>
    <w:p w:rsidRDefault="00D05AE6" w:rsidP="00D05AE6" w:rsidR="00D05AE6">
      <w:pPr>
        <w:ind w:firstLine="708"/>
        <w:jc w:val="both"/>
      </w:pPr>
    </w:p>
    <w:p w:rsidRDefault="00D05AE6" w:rsidP="00D05AE6" w:rsidR="00D05AE6">
      <w:pPr>
        <w:jc w:val="both"/>
      </w:pPr>
    </w:p>
    <w:p w:rsidRDefault="00D05AE6" w:rsidP="00D05AE6" w:rsidR="00D05AE6" w:rsidRPr="005E66B7">
      <w:pPr>
        <w:jc w:val="center"/>
      </w:pPr>
      <w:r w:rsidRPr="005E66B7">
        <w:t>r i j e š i o  j e</w:t>
      </w:r>
      <w:r w:rsidRPr="005E66B7">
        <w:tab/>
      </w:r>
      <w:r w:rsidRPr="005E66B7">
        <w:tab/>
      </w:r>
    </w:p>
    <w:p w:rsidRDefault="00D05AE6" w:rsidP="00D05AE6" w:rsidR="00D05AE6" w:rsidRPr="005E66B7">
      <w:pPr>
        <w:jc w:val="center"/>
      </w:pPr>
      <w:r w:rsidRPr="005E66B7">
        <w:tab/>
      </w:r>
    </w:p>
    <w:p w:rsidRDefault="00D05AE6" w:rsidP="00D05AE6" w:rsidR="00D05AE6" w:rsidRPr="005E66B7">
      <w:pPr>
        <w:jc w:val="center"/>
      </w:pPr>
      <w:r w:rsidRPr="005E66B7">
        <w:tab/>
      </w:r>
      <w:r w:rsidRPr="005E66B7">
        <w:tab/>
      </w:r>
    </w:p>
    <w:p w:rsidRDefault="00D05AE6" w:rsidP="00D05AE6" w:rsidR="00D05AE6" w:rsidRPr="005E66B7">
      <w:pPr>
        <w:ind w:firstLine="708"/>
        <w:jc w:val="both"/>
      </w:pPr>
      <w:r w:rsidRPr="005E66B7">
        <w:t xml:space="preserve">Zakazuje se ročište radi očitovanja o prijedlogu za otvaranje stečajnoga postupka i rasprave o pretpostavkama za ispitivanje uvjeta za otvaranje stečajnog postupka nad dužnikom: </w:t>
      </w:r>
      <w:r w:rsidR="003D5015" w:rsidRPr="003D5015">
        <w:t xml:space="preserve">DOKUMENTAL-TRADE d.o.o. Osijek, Osijek, Trg Vatroslava Lisinskog </w:t>
      </w:r>
      <w:proofErr w:type="spellStart"/>
      <w:r w:rsidR="003D5015" w:rsidRPr="003D5015">
        <w:t>bb</w:t>
      </w:r>
      <w:proofErr w:type="spellEnd"/>
      <w:r w:rsidR="003D5015" w:rsidRPr="003D5015">
        <w:t>, MBS: 030028804</w:t>
      </w:r>
      <w:r w:rsidRPr="005E66B7">
        <w:t>, za dan</w:t>
      </w:r>
    </w:p>
    <w:p w:rsidRDefault="00D05AE6" w:rsidP="00D05AE6" w:rsidR="00D05AE6" w:rsidRPr="005E66B7">
      <w:pPr>
        <w:jc w:val="both"/>
      </w:pPr>
    </w:p>
    <w:p w:rsidRDefault="005E66B7" w:rsidP="00D05AE6" w:rsidR="00D05AE6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18. listopad</w:t>
      </w:r>
      <w:r w:rsidR="00D05AE6" w:rsidRPr="005E66B7">
        <w:rPr>
          <w:b/>
          <w:u w:val="single"/>
        </w:rPr>
        <w:t xml:space="preserve"> 2018. u 10,</w:t>
      </w:r>
      <w:r w:rsidR="003D5015">
        <w:rPr>
          <w:b/>
          <w:u w:val="single"/>
        </w:rPr>
        <w:t>45</w:t>
      </w:r>
      <w:r w:rsidR="00D05AE6" w:rsidRPr="005E66B7">
        <w:rPr>
          <w:b/>
          <w:u w:val="single"/>
        </w:rPr>
        <w:t xml:space="preserve"> sati</w:t>
      </w:r>
    </w:p>
    <w:p w:rsidRDefault="00D05AE6" w:rsidP="00D05AE6" w:rsidR="00D05AE6">
      <w:pPr>
        <w:jc w:val="center"/>
      </w:pPr>
    </w:p>
    <w:p w:rsidRDefault="00D05AE6" w:rsidP="00D05AE6" w:rsidR="00D05AE6" w:rsidRPr="005E66B7">
      <w:pPr>
        <w:jc w:val="center"/>
        <w:rPr>
          <w:b/>
        </w:rPr>
      </w:pPr>
      <w:r w:rsidRPr="005E66B7">
        <w:rPr>
          <w:b/>
        </w:rPr>
        <w:t>u prostorijama Trgovačkog suda u Osijeku, Zagrebačka 2, soba br. 23/I.</w:t>
      </w:r>
    </w:p>
    <w:p w:rsidRDefault="00D05AE6" w:rsidP="00D05AE6" w:rsidR="00D05AE6" w:rsidRPr="005E66B7"/>
    <w:p w:rsidRDefault="00D05AE6" w:rsidP="00D05AE6" w:rsidR="00D05AE6">
      <w:r w:rsidRPr="005E66B7">
        <w:t>Na ročište se pozivaju:</w:t>
      </w:r>
    </w:p>
    <w:p w:rsidRDefault="00215FF2" w:rsidP="00D05AE6" w:rsidR="00215FF2">
      <w:r>
        <w:t>-stečajni upravitelj Milan Stanić, Slavonski Brod, Matije Gupca 28</w:t>
      </w:r>
    </w:p>
    <w:p w:rsidRDefault="005E66B7" w:rsidP="005E66B7" w:rsidR="005E66B7">
      <w:pPr>
        <w:jc w:val="both"/>
      </w:pPr>
      <w:r>
        <w:t>-FINA</w:t>
      </w:r>
    </w:p>
    <w:p w:rsidRDefault="005E66B7" w:rsidP="005E66B7" w:rsidR="005E66B7">
      <w:pPr>
        <w:jc w:val="both"/>
      </w:pPr>
      <w:r>
        <w:t xml:space="preserve">-ŽDO GUO Osijek </w:t>
      </w:r>
    </w:p>
    <w:p w:rsidRDefault="005E66B7" w:rsidP="00D05AE6" w:rsidR="00D05AE6">
      <w:pPr>
        <w:jc w:val="both"/>
      </w:pPr>
      <w:r>
        <w:t xml:space="preserve">-zakonski zastupnik dužnika </w:t>
      </w:r>
      <w:r w:rsidR="003D5015" w:rsidRPr="003D5015">
        <w:t xml:space="preserve">direktor Ivan </w:t>
      </w:r>
      <w:proofErr w:type="spellStart"/>
      <w:r w:rsidR="003D5015" w:rsidRPr="003D5015">
        <w:t>Lambreščak</w:t>
      </w:r>
      <w:proofErr w:type="spellEnd"/>
      <w:r w:rsidR="003D5015" w:rsidRPr="003D5015">
        <w:t>, OIB: 72112182503, Osijek, Koprivnička 12</w:t>
      </w:r>
      <w:r w:rsidR="0089111E">
        <w:t>.</w:t>
      </w:r>
    </w:p>
    <w:p w:rsidRDefault="00D05AE6" w:rsidP="00D05AE6" w:rsidR="00D05AE6">
      <w:pPr>
        <w:jc w:val="both"/>
      </w:pPr>
      <w:r>
        <w:tab/>
      </w:r>
      <w:r>
        <w:tab/>
      </w:r>
      <w:r>
        <w:tab/>
      </w:r>
      <w:r>
        <w:tab/>
        <w:t xml:space="preserve">U Osijeku, </w:t>
      </w:r>
      <w:r w:rsidR="0070598D">
        <w:t>27</w:t>
      </w:r>
      <w:r w:rsidR="006A3994">
        <w:t>. rujna</w:t>
      </w:r>
      <w:r>
        <w:t xml:space="preserve"> 2018. </w:t>
      </w:r>
    </w:p>
    <w:p w:rsidRDefault="00D05AE6" w:rsidP="00D05AE6" w:rsidR="00D05AE6">
      <w:pPr>
        <w:jc w:val="both"/>
      </w:pPr>
    </w:p>
    <w:p w:rsidRDefault="00D05AE6" w:rsidP="00D05AE6" w:rsidR="00D05AE6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>STEČAJNI SUDAC:</w:t>
      </w:r>
    </w:p>
    <w:p w:rsidRDefault="00D05AE6" w:rsidP="00D05AE6" w:rsidR="00D05AE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mr. sc. Boris Vuković</w:t>
      </w:r>
    </w:p>
    <w:p w:rsidRDefault="00D05AE6" w:rsidP="00D05AE6" w:rsidR="00D05AE6">
      <w:pPr>
        <w:jc w:val="both"/>
      </w:pPr>
    </w:p>
    <w:p w:rsidRDefault="00D05AE6" w:rsidP="00D05AE6" w:rsidR="00D05AE6">
      <w:pPr>
        <w:jc w:val="both"/>
      </w:pPr>
    </w:p>
    <w:p w:rsidRDefault="00D05AE6" w:rsidP="00D05AE6" w:rsidR="00D05AE6">
      <w:pPr>
        <w:jc w:val="both"/>
      </w:pPr>
      <w:r>
        <w:t>Zapisničar: Danijela Špeletić</w:t>
      </w:r>
    </w:p>
    <w:p w:rsidRDefault="00D05AE6" w:rsidP="00D05AE6" w:rsidR="00D05AE6">
      <w:pPr>
        <w:jc w:val="both"/>
      </w:pPr>
    </w:p>
    <w:p w:rsidRDefault="00D05AE6" w:rsidP="00D05AE6" w:rsidR="00D05AE6">
      <w:pPr>
        <w:jc w:val="both"/>
      </w:pPr>
      <w:r>
        <w:t>DNA:</w:t>
      </w:r>
    </w:p>
    <w:p w:rsidRDefault="00D05AE6" w:rsidP="00D05AE6" w:rsidR="007A49D3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proofErr w:type="spellStart"/>
      <w:r w:rsidRPr="007A49D3">
        <w:rPr>
          <w:color w:val="000000"/>
        </w:rPr>
        <w:t>eOgl</w:t>
      </w:r>
      <w:proofErr w:type="spellEnd"/>
      <w:r w:rsidRPr="007A49D3">
        <w:rPr>
          <w:color w:val="000000"/>
        </w:rPr>
        <w:t xml:space="preserve">. ploča </w:t>
      </w:r>
    </w:p>
    <w:p w:rsidRDefault="00D05AE6" w:rsidP="00D05AE6" w:rsidR="00D05AE6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>
        <w:rPr>
          <w:color w:val="000000"/>
        </w:rPr>
        <w:t xml:space="preserve">R </w:t>
      </w:r>
      <w:r w:rsidR="005E66B7">
        <w:rPr>
          <w:color w:val="000000"/>
        </w:rPr>
        <w:t>18.10</w:t>
      </w:r>
      <w:r w:rsidR="007A49D3">
        <w:rPr>
          <w:color w:val="000000"/>
        </w:rPr>
        <w:t>.2018.</w:t>
      </w:r>
    </w:p>
    <w:p w:rsidRDefault="00687A19" w:rsidP="00D05AE6" w:rsidR="00687A19">
      <w:pPr>
        <w:jc w:val="center"/>
      </w:pPr>
    </w:p>
    <w:sectPr w:rsidR="00687A19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5886" w:rsidR="00045886">
      <w:r>
        <w:separator/>
      </w:r>
    </w:p>
  </w:endnote>
  <w:endnote w:id="0" w:type="continuationSeparator">
    <w:p w:rsidRDefault="00045886" w:rsidR="000458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5886" w:rsidR="00045886">
      <w:r>
        <w:separator/>
      </w:r>
    </w:p>
  </w:footnote>
  <w:footnote w:id="0" w:type="continuationSeparator">
    <w:p w:rsidRDefault="00045886" w:rsidR="000458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11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601FF" w:rsidP="007601FF" w:rsidR="004F62DE">
    <w:pPr>
      <w:pStyle w:val="Zaglavlje"/>
      <w:jc w:val="right"/>
    </w:pPr>
    <w:r>
      <w:t>7 St-753/18-22</w:t>
    </w:r>
  </w:p>
  <w:p w:rsidRDefault="004F62DE" w:rsidR="004F62DE">
    <w:pPr>
      <w:pStyle w:val="Zaglavlje"/>
    </w:pPr>
  </w:p>
  <w:p w:rsidRDefault="004F62DE" w:rsidP="003C148B" w:rsidR="004F62DE">
    <w:pPr>
      <w:jc w:val="right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709" w:rsidP="00677F94" w:rsidR="00677F94">
    <w:pPr>
      <w:pStyle w:val="Zaglavlje"/>
      <w:jc w:val="right"/>
    </w:pPr>
    <w:r>
      <w:tab/>
    </w:r>
    <w:r>
      <w:tab/>
    </w:r>
    <w:r w:rsidR="00677F94">
      <w:t>7 St-1685/17-28</w:t>
    </w:r>
  </w:p>
  <w:p w:rsidRDefault="004F62DE" w:rsidP="00A71709" w:rsidR="004F62D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4FC8"/>
    <w:rsid w:val="00045886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1FC5"/>
    <w:rsid w:val="00184300"/>
    <w:rsid w:val="0018699D"/>
    <w:rsid w:val="00190E2B"/>
    <w:rsid w:val="00195508"/>
    <w:rsid w:val="001A404C"/>
    <w:rsid w:val="001B455F"/>
    <w:rsid w:val="001B51FE"/>
    <w:rsid w:val="001B5956"/>
    <w:rsid w:val="001C0559"/>
    <w:rsid w:val="001C1A8A"/>
    <w:rsid w:val="001C613C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5FF2"/>
    <w:rsid w:val="0021650A"/>
    <w:rsid w:val="002309B7"/>
    <w:rsid w:val="00235400"/>
    <w:rsid w:val="00241AEE"/>
    <w:rsid w:val="002442D3"/>
    <w:rsid w:val="0025029D"/>
    <w:rsid w:val="00254B57"/>
    <w:rsid w:val="00254D3E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0189"/>
    <w:rsid w:val="0030662E"/>
    <w:rsid w:val="003123F3"/>
    <w:rsid w:val="00316507"/>
    <w:rsid w:val="00317870"/>
    <w:rsid w:val="00360B4E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4FC4"/>
    <w:rsid w:val="003B6041"/>
    <w:rsid w:val="003B6F09"/>
    <w:rsid w:val="003C0384"/>
    <w:rsid w:val="003C07C3"/>
    <w:rsid w:val="003C148B"/>
    <w:rsid w:val="003C1E41"/>
    <w:rsid w:val="003C7F71"/>
    <w:rsid w:val="003D5015"/>
    <w:rsid w:val="003E4C50"/>
    <w:rsid w:val="003E7952"/>
    <w:rsid w:val="003F20C3"/>
    <w:rsid w:val="003F25CA"/>
    <w:rsid w:val="0041735F"/>
    <w:rsid w:val="00417551"/>
    <w:rsid w:val="004248EB"/>
    <w:rsid w:val="00430189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406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4F70FB"/>
    <w:rsid w:val="0050082C"/>
    <w:rsid w:val="0050172E"/>
    <w:rsid w:val="0050699A"/>
    <w:rsid w:val="00507F72"/>
    <w:rsid w:val="00520104"/>
    <w:rsid w:val="00522110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2E23"/>
    <w:rsid w:val="005874FF"/>
    <w:rsid w:val="00592389"/>
    <w:rsid w:val="00594E06"/>
    <w:rsid w:val="00597F84"/>
    <w:rsid w:val="005A73F6"/>
    <w:rsid w:val="005B32E2"/>
    <w:rsid w:val="005C2062"/>
    <w:rsid w:val="005C4528"/>
    <w:rsid w:val="005C5A85"/>
    <w:rsid w:val="005C5FEF"/>
    <w:rsid w:val="005D63CA"/>
    <w:rsid w:val="005D7113"/>
    <w:rsid w:val="005D7E5F"/>
    <w:rsid w:val="005E1BF7"/>
    <w:rsid w:val="005E66B7"/>
    <w:rsid w:val="005E7FB1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77F94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3994"/>
    <w:rsid w:val="006B0B49"/>
    <w:rsid w:val="006B1987"/>
    <w:rsid w:val="006B37BA"/>
    <w:rsid w:val="006C60F5"/>
    <w:rsid w:val="006D4F1E"/>
    <w:rsid w:val="006F4348"/>
    <w:rsid w:val="00700607"/>
    <w:rsid w:val="007007E9"/>
    <w:rsid w:val="00703E7C"/>
    <w:rsid w:val="0070598D"/>
    <w:rsid w:val="0071085A"/>
    <w:rsid w:val="00713AA2"/>
    <w:rsid w:val="0071472D"/>
    <w:rsid w:val="00714DAA"/>
    <w:rsid w:val="007150E4"/>
    <w:rsid w:val="00715943"/>
    <w:rsid w:val="007214D9"/>
    <w:rsid w:val="00722EA8"/>
    <w:rsid w:val="0072486E"/>
    <w:rsid w:val="00724A56"/>
    <w:rsid w:val="00734CC1"/>
    <w:rsid w:val="00734E8C"/>
    <w:rsid w:val="00736EF4"/>
    <w:rsid w:val="0074146C"/>
    <w:rsid w:val="007445A3"/>
    <w:rsid w:val="007601FF"/>
    <w:rsid w:val="007633F9"/>
    <w:rsid w:val="007674CC"/>
    <w:rsid w:val="00774921"/>
    <w:rsid w:val="007759A4"/>
    <w:rsid w:val="007845B1"/>
    <w:rsid w:val="007935A7"/>
    <w:rsid w:val="00796AD0"/>
    <w:rsid w:val="007A1A09"/>
    <w:rsid w:val="007A49D3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153E"/>
    <w:rsid w:val="007F5488"/>
    <w:rsid w:val="00800A77"/>
    <w:rsid w:val="008027DC"/>
    <w:rsid w:val="008034B6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42B56"/>
    <w:rsid w:val="00844311"/>
    <w:rsid w:val="00851D2C"/>
    <w:rsid w:val="0087511D"/>
    <w:rsid w:val="00882406"/>
    <w:rsid w:val="0089111E"/>
    <w:rsid w:val="00892416"/>
    <w:rsid w:val="0089293A"/>
    <w:rsid w:val="008942AA"/>
    <w:rsid w:val="008948D4"/>
    <w:rsid w:val="008B20DC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A3A5F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A01E3A"/>
    <w:rsid w:val="00A04AC0"/>
    <w:rsid w:val="00A056F6"/>
    <w:rsid w:val="00A06F64"/>
    <w:rsid w:val="00A16660"/>
    <w:rsid w:val="00A17ABE"/>
    <w:rsid w:val="00A23433"/>
    <w:rsid w:val="00A251E3"/>
    <w:rsid w:val="00A3289A"/>
    <w:rsid w:val="00A32B5D"/>
    <w:rsid w:val="00A33462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1709"/>
    <w:rsid w:val="00A766DD"/>
    <w:rsid w:val="00A77042"/>
    <w:rsid w:val="00A80E48"/>
    <w:rsid w:val="00A82BBD"/>
    <w:rsid w:val="00A8492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D6E7C"/>
    <w:rsid w:val="00BE1BB1"/>
    <w:rsid w:val="00BE30E0"/>
    <w:rsid w:val="00BF75C3"/>
    <w:rsid w:val="00BF7A0D"/>
    <w:rsid w:val="00C03212"/>
    <w:rsid w:val="00C0574B"/>
    <w:rsid w:val="00C1071A"/>
    <w:rsid w:val="00C1193E"/>
    <w:rsid w:val="00C124F5"/>
    <w:rsid w:val="00C20813"/>
    <w:rsid w:val="00C35331"/>
    <w:rsid w:val="00C3739F"/>
    <w:rsid w:val="00C4480A"/>
    <w:rsid w:val="00C473DD"/>
    <w:rsid w:val="00C47F3C"/>
    <w:rsid w:val="00C50B40"/>
    <w:rsid w:val="00C512E3"/>
    <w:rsid w:val="00C5392B"/>
    <w:rsid w:val="00C53A95"/>
    <w:rsid w:val="00C7265E"/>
    <w:rsid w:val="00C726F0"/>
    <w:rsid w:val="00C756BA"/>
    <w:rsid w:val="00C769B5"/>
    <w:rsid w:val="00CA7F53"/>
    <w:rsid w:val="00CC6036"/>
    <w:rsid w:val="00CD6314"/>
    <w:rsid w:val="00CF3132"/>
    <w:rsid w:val="00CF4B7E"/>
    <w:rsid w:val="00CF5BF2"/>
    <w:rsid w:val="00D000CC"/>
    <w:rsid w:val="00D022C2"/>
    <w:rsid w:val="00D05AE6"/>
    <w:rsid w:val="00D076F7"/>
    <w:rsid w:val="00D07BCA"/>
    <w:rsid w:val="00D10E71"/>
    <w:rsid w:val="00D15484"/>
    <w:rsid w:val="00D17AB8"/>
    <w:rsid w:val="00D2143C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6EC7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0D25"/>
    <w:rsid w:val="00E8111A"/>
    <w:rsid w:val="00E920EE"/>
    <w:rsid w:val="00E93FB9"/>
    <w:rsid w:val="00E948EE"/>
    <w:rsid w:val="00EA348E"/>
    <w:rsid w:val="00EB3578"/>
    <w:rsid w:val="00EB4250"/>
    <w:rsid w:val="00EC7CBD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062A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47F3C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true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4A406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A40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40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40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40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47F3C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1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4A406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A40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40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40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40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6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04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190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982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934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997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56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39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518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1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157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St-1685/2017-28</izvorni_sadrzaj>
    <derivirana_varijabla naziv="DomainObject.Oznaka_1">St-1685/2017-28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1685</izvorni_sadrzaj>
    <derivirana_varijabla naziv="DomainObject.Predmet.Broj_1">1685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2017.</izvorni_sadrzaj>
    <derivirana_varijabla naziv="DomainObject.Predmet.DatumOsnivanja_1">13.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St-1685/2017</izvorni_sadrzaj>
    <derivirana_varijabla naziv="DomainObject.Predmet.OznakaBroj_1">St-1685/2017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DOKUMENTAL-TRADE društvo s ograničenom odgovornošću za trgovinu i usluge Osijek zastupanog po punomoćniku Josip Maras; Ivan Lambreščak</izvorni_sadrzaj>
    <derivirana_varijabla naziv="DomainObject.Predmet.ProtustrankaFormated_1">  DOKUMENTAL-TRADE društvo s ograničenom odgovornošću za trgovinu i usluge Osijek zastupanog po punomoćniku Josip Maras; Ivan Lambreščak</derivirana_varijabla>
  </DomainObject.Predmet.ProtustrankaFormated>
  <DomainObject.Predmet.ProtustrankaFormatedOIB>
    <izvorni_sadrzaj>  DOKUMENTAL-TRADE društvo s ograničenom odgovornošću za trgovinu i usluge Osijek, OIB 29942580020 zastupanog po punomoćniku Josip Maras; Ivan Lambreščak</izvorni_sadrzaj>
    <derivirana_varijabla naziv="DomainObject.Predmet.ProtustrankaFormatedOIB_1">  DOKUMENTAL-TRADE društvo s ograničenom odgovornošću za trgovinu i usluge Osijek, OIB 29942580020 zastupanog po punomoćniku Josip Maras; Ivan Lambreščak</derivirana_varijabla>
  </DomainObject.Predmet.ProtustrankaFormatedOIB>
  <DomainObject.Predmet.ProtustrankaFormatedWithAdress>
    <izvorni_sadrzaj> DOKUMENTAL-TRADE društvo s ograničenom odgovornošću za trgovinu i usluge Osijek, Trg Vatroslava Lisinskog/bb, 31000 Osijek zastupanog po punomoćniku Josip Maras; Ivan Lambreščak</izvorni_sadrzaj>
    <derivirana_varijabla naziv="DomainObject.Predmet.ProtustrankaFormatedWithAdress_1"> DOKUMENTAL-TRADE društvo s ograničenom odgovornošću za trgovinu i usluge Osijek, Trg Vatroslava Lisinskog/bb, 31000 Osijek zastupanog po punomoćniku Josip Maras; Ivan Lambreščak</derivirana_varijabla>
  </DomainObject.Predmet.ProtustrankaFormatedWithAdress>
  <DomainObject.Predmet.ProtustrankaFormatedWithAdressOIB>
    <izvorni_sadrzaj> DOKUMENTAL-TRADE društvo s ograničenom odgovornošću za trgovinu i usluge Osijek, OIB 29942580020, Trg Vatroslava Lisinskog/bb, 31000 Osijek zastupanog po punomoćniku Josip Maras; Ivan Lambreščak</izvorni_sadrzaj>
    <derivirana_varijabla naziv="DomainObject.Predmet.ProtustrankaFormatedWithAdressOIB_1"> DOKUMENTAL-TRADE društvo s ograničenom odgovornošću za trgovinu i usluge Osijek, OIB 29942580020, Trg Vatroslava Lisinskog/bb, 31000 Osijek zastupanog po punomoćniku Josip Maras; Ivan Lambreščak</derivirana_varijabla>
  </DomainObject.Predmet.ProtustrankaFormatedWithAdressOIB>
  <DomainObject.Predmet.ProtustrankaWithAdress>
    <izvorni_sadrzaj>DOKUMENTAL-TRADE društvo s ograničenom odgovornošću za trgovinu i usluge Osijek Trg Vatroslava Lisinskog/bb, 31000 Osijek</izvorni_sadrzaj>
    <derivirana_varijabla naziv="DomainObject.Predmet.ProtustrankaWithAdress_1">DOKUMENTAL-TRADE društvo s ograničenom odgovornošću za trgovinu i usluge Osijek Trg Vatroslava Lisinskog/bb, 31000 Osijek</derivirana_varijabla>
  </DomainObject.Predmet.ProtustrankaWithAdress>
  <DomainObject.Predmet.ProtustrankaWithAdressOIB>
    <izvorni_sadrzaj>DOKUMENTAL-TRADE društvo s ograničenom odgovornošću za trgovinu i usluge Osijek, OIB 29942580020, Trg Vatroslava Lisinskog/bb, 31000 Osijek</izvorni_sadrzaj>
    <derivirana_varijabla naziv="DomainObject.Predmet.ProtustrankaWithAdressOIB_1">DOKUMENTAL-TRADE društvo s ograničenom odgovornošću za trgovinu i usluge Osijek, OIB 29942580020, Trg Vatroslava Lisinskog/bb, 31000 Osijek</derivirana_varijabla>
  </DomainObject.Predmet.ProtustrankaWithAdressOIB>
  <DomainObject.Predmet.ProtustrankaNazivFormated>
    <izvorni_sadrzaj>DOKUMENTAL-TRADE društvo s ograničenom odgovornošću za trgovinu i usluge Osijek</izvorni_sadrzaj>
    <derivirana_varijabla naziv="DomainObject.Predmet.ProtustrankaNazivFormated_1">DOKUMENTAL-TRADE društvo s ograničenom odgovornošću za trgovinu i usluge Osijek</derivirana_varijabla>
  </DomainObject.Predmet.ProtustrankaNazivFormated>
  <DomainObject.Predmet.ProtustrankaNazivFormatedOIB>
    <izvorni_sadrzaj>DOKUMENTAL-TRADE društvo s ograničenom odgovornošću za trgovinu i usluge Osijek, OIB 29942580020</izvorni_sadrzaj>
    <derivirana_varijabla naziv="DomainObject.Predmet.ProtustrankaNazivFormatedOIB_1">DOKUMENTAL-TRADE društvo s ograničenom odgovornošću za trgovinu i usluge Osijek, OIB 29942580020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zastupanog po punomoćniku Županijsko državno odvjetništvo u Osijeku</izvorni_sadrzaj>
    <derivirana_varijabla naziv="DomainObject.Predmet.StrankaFormated_1">  RH Ministarstvo financija zastupanog po punomoćniku Županijsko državno odvjetništvo u Osijeku</derivirana_varijabla>
  </DomainObject.Predmet.StrankaFormated>
  <DomainObject.Predmet.StrankaFormatedOIB>
    <izvorni_sadrzaj>  RH Ministarstvo financija, OIB 52634238587 zastupanog po punomoćniku Županijsko državno odvjetništvo u Osijeku</izvorni_sadrzaj>
    <derivirana_varijabla naziv="DomainObject.Predmet.StrankaFormatedOIB_1">  RH Ministarstvo financija, OIB 52634238587 zastupanog po punomoćniku Županijsko državno odvjetništvo u Osijeku</derivirana_varijabla>
  </DomainObject.Predmet.StrankaFormatedOIB>
  <DomainObject.Predmet.StrankaFormatedWithAdress>
    <izvorni_sadrzaj> RH Ministarstvo financija zastupanog po punomoćniku Županijsko državno odvjetništvo u Osijeku</izvorni_sadrzaj>
    <derivirana_varijabla naziv="DomainObject.Predmet.StrankaFormatedWithAdress_1"> RH Ministarstvo financija zastupanog po punomoćniku Županijsko državno odvjetništvo u Osijeku</derivirana_varijabla>
  </DomainObject.Predmet.StrankaFormatedWithAdress>
  <DomainObject.Predmet.StrankaFormatedWithAdressOIB>
    <izvorni_sadrzaj> RH Ministarstvo financija, OIB 52634238587 zastupanog po punomoćniku Županijsko državno odvjetništvo u Osijeku</izvorni_sadrzaj>
    <derivirana_varijabla naziv="DomainObject.Predmet.StrankaFormatedWithAdressOIB_1"> RH Ministarstvo financija, OIB 52634238587 zastupanog po punomoćniku Županijsko državno odvjetništvo u Osijeku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 zastupanog po punomoćniku Županijsko državno odvjetništvo u Osijeku</item>
    </izvorni_sadrzaj>
    <derivirana_varijabla naziv="DomainObject.Predmet.StrankaListFormated_1">
      <item>RH Ministarstvo financija zastupanog po punomoćniku Županijsko državno odvjetništvo u Osijeku</item>
    </derivirana_varijabla>
  </DomainObject.Predmet.StrankaListFormated>
  <DomainObject.Predmet.StrankaListFormatedOIB>
    <izvorni_sadrzaj>
      <item>RH Ministarstvo financija, OIB 52634238587 zastupanog po punomoćniku Županijsko državno odvjetništvo u Osijeku</item>
    </izvorni_sadrzaj>
    <derivirana_varijabla naziv="DomainObject.Predmet.StrankaListFormatedOIB_1">
      <item>RH Ministarstvo financija, OIB 52634238587 zastupanog po punomoćniku Županijsko državno odvjetništvo u Osijeku</item>
    </derivirana_varijabla>
  </DomainObject.Predmet.StrankaListFormatedOIB>
  <DomainObject.Predmet.StrankaListFormatedWithAdress>
    <izvorni_sadrzaj>
      <item>RH Ministarstvo financija zastupanog po punomoćniku Županijsko državno odvjetništvo u Osijeku</item>
    </izvorni_sadrzaj>
    <derivirana_varijabla naziv="DomainObject.Predmet.StrankaListFormatedWithAdress_1">
      <item>RH Ministarstvo financija zastupanog po punomoćniku Županijsko državno odvjetništvo u Osijeku</item>
    </derivirana_varijabla>
  </DomainObject.Predmet.StrankaListFormatedWithAdress>
  <DomainObject.Predmet.StrankaListFormatedWithAdressOIB>
    <izvorni_sadrzaj>
      <item>RH Ministarstvo financija, OIB 52634238587 zastupanog po punomoćniku Županijsko državno odvjetništvo u Osijeku</item>
    </izvorni_sadrzaj>
    <derivirana_varijabla naziv="DomainObject.Predmet.StrankaListFormatedWithAdressOIB_1">
      <item>RH Ministarstvo financija, OIB 52634238587 zastupanog po punomoćniku Županijsko državno odvjetništvo u Osijeku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DOKUMENTAL-TRADE društvo s ograničenom odgovornošću za trgovinu i usluge Osijek zastupanog po punomoćniku Josip Maras; Ivan Lambreščak</item>
    </izvorni_sadrzaj>
    <derivirana_varijabla naziv="DomainObject.Predmet.ProtuStrankaListFormated_1">
      <item>DOKUMENTAL-TRADE društvo s ograničenom odgovornošću za trgovinu i usluge Osijek zastupanog po punomoćniku Josip Maras; Ivan Lambreščak</item>
    </derivirana_varijabla>
  </DomainObject.Predmet.ProtuStrankaListFormated>
  <DomainObject.Predmet.ProtuStrankaListFormatedOIB>
    <izvorni_sadrzaj>
      <item>DOKUMENTAL-TRADE društvo s ograničenom odgovornošću za trgovinu i usluge Osijek, OIB 29942580020 zastupanog po punomoćniku Josip Maras; Ivan Lambreščak</item>
    </izvorni_sadrzaj>
    <derivirana_varijabla naziv="DomainObject.Predmet.ProtuStrankaListFormatedOIB_1">
      <item>DOKUMENTAL-TRADE društvo s ograničenom odgovornošću za trgovinu i usluge Osijek, OIB 29942580020 zastupanog po punomoćniku Josip Maras; Ivan Lambreščak</item>
    </derivirana_varijabla>
  </DomainObject.Predmet.ProtuStrankaListFormatedOIB>
  <DomainObject.Predmet.ProtuStrankaListFormatedWithAdress>
    <izvorni_sadrzaj>
      <item>DOKUMENTAL-TRADE društvo s ograničenom odgovornošću za trgovinu i usluge Osijek, Trg Vatroslava Lisinskog/bb, 31000 Osijek zastupanog po punomoćniku Josip Maras; Ivan Lambreščak</item>
    </izvorni_sadrzaj>
    <derivirana_varijabla naziv="DomainObject.Predmet.ProtuStrankaListFormatedWithAdress_1">
      <item>DOKUMENTAL-TRADE društvo s ograničenom odgovornošću za trgovinu i usluge Osijek, Trg Vatroslava Lisinskog/bb, 31000 Osijek zastupanog po punomoćniku Josip Maras; Ivan Lambreščak</item>
    </derivirana_varijabla>
  </DomainObject.Predmet.ProtuStrankaListFormatedWithAdress>
  <DomainObject.Predmet.ProtuStrankaListFormatedWithAdressOIB>
    <izvorni_sadrzaj>
      <item>DOKUMENTAL-TRADE društvo s ograničenom odgovornošću za trgovinu i usluge Osijek, OIB 29942580020, Trg Vatroslava Lisinskog/bb, 31000 Osijek zastupanog po punomoćniku Josip Maras; Ivan Lambreščak</item>
    </izvorni_sadrzaj>
    <derivirana_varijabla naziv="DomainObject.Predmet.ProtuStrankaListFormatedWithAdressOIB_1">
      <item>DOKUMENTAL-TRADE društvo s ograničenom odgovornošću za trgovinu i usluge Osijek, OIB 29942580020, Trg Vatroslava Lisinskog/bb, 31000 Osijek zastupanog po punomoćniku Josip Maras; Ivan Lambreščak</item>
    </derivirana_varijabla>
  </DomainObject.Predmet.ProtuStrankaListFormatedWithAdressOIB>
  <DomainObject.Predmet.ProtuStrankaListNazivFormated>
    <izvorni_sadrzaj>
      <item>DOKUMENTAL-TRADE društvo s ograničenom odgovornošću za trgovinu i usluge Osijek</item>
    </izvorni_sadrzaj>
    <derivirana_varijabla naziv="DomainObject.Predmet.ProtuStrankaListNazivFormated_1">
      <item>DOKUMENTAL-TRADE društvo s ograničenom odgovornošću za trgovinu i usluge Osijek</item>
    </derivirana_varijabla>
  </DomainObject.Predmet.ProtuStrankaListNazivFormated>
  <DomainObject.Predmet.ProtuStrankaListNazivFormatedOIB>
    <izvorni_sadrzaj>
      <item>DOKUMENTAL-TRADE društvo s ograničenom odgovornošću za trgovinu i usluge Osijek, OIB 29942580020</item>
    </izvorni_sadrzaj>
    <derivirana_varijabla naziv="DomainObject.Predmet.ProtuStrankaListNazivFormatedOIB_1">
      <item>DOKUMENTAL-TRADE društvo s ograničenom odgovornošću za trgovinu i usluge Osijek, OIB 29942580020</item>
    </derivirana_varijabla>
  </DomainObject.Predmet.ProtuStrankaListNazivFormatedOIB>
  <DomainObject.Predmet.OstaliListFormated>
    <izvorni_sadrzaj>
      <item>Županijsko državno odvjetništvo u Osijeku punomoćnik sudionika u postupku RH Ministarstvo financija</item>
      <item>Josip Maras punomoćnik sudionika u postupku DOKUMENTAL-TRADE društvo s ograničenom odgovornošću za trgovinu i usluge Osijek</item>
      <item>Ivan Lambreščak punomoćnik sudionika u postupku DOKUMENTAL-TRADE društvo s ograničenom odgovornošću za trgovinu i usluge Osijek</item>
    </izvorni_sadrzaj>
    <derivirana_varijabla naziv="DomainObject.Predmet.OstaliListFormated_1">
      <item>Županijsko državno odvjetništvo u Osijeku punomoćnik sudionika u postupku RH Ministarstvo financija</item>
      <item>Josip Maras punomoćnik sudionika u postupku DOKUMENTAL-TRADE društvo s ograničenom odgovornošću za trgovinu i usluge Osijek</item>
      <item>Ivan Lambreščak punomoćnik sudionika u postupku DOKUMENTAL-TRADE društvo s ograničenom odgovornošću za trgovinu i usluge Osijek</item>
    </derivirana_varijabla>
  </DomainObject.Predmet.OstaliListFormated>
  <DomainObject.Predmet.OstaliListFormatedOIB>
    <izvorni_sadrzaj>
      <item>Županijsko državno odvjetništvo u Osijeku, OIB 61379160880 punomoćnik sudionika u postupku RH Ministarstvo financija</item>
      <item>Josip Maras, OIB 77280974407 punomoćnik sudionika u postupku DOKUMENTAL-TRADE društvo s ograničenom odgovornošću za trgovinu i usluge Osijek</item>
      <item>Ivan Lambreščak, OIB 72112182503 punomoćnik sudionika u postupku DOKUMENTAL-TRADE društvo s ograničenom odgovornošću za trgovinu i usluge Osijek</item>
    </izvorni_sadrzaj>
    <derivirana_varijabla naziv="DomainObject.Predmet.OstaliListFormatedOIB_1">
      <item>Županijsko državno odvjetništvo u Osijeku, OIB 61379160880 punomoćnik sudionika u postupku RH Ministarstvo financija</item>
      <item>Josip Maras, OIB 77280974407 punomoćnik sudionika u postupku DOKUMENTAL-TRADE društvo s ograničenom odgovornošću za trgovinu i usluge Osijek</item>
      <item>Ivan Lambreščak, OIB 72112182503 punomoćnik sudionika u postupku DOKUMENTAL-TRADE društvo s ograničenom odgovornošću za trgovinu i usluge Osijek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RH Ministarstvo financija</item>
      <item>Josip Maras, Omladinska 56, 31431 Livana punomoćnik sudionika u postupku DOKUMENTAL-TRADE društvo s ograničenom odgovornošću za trgovinu i usluge Osijek</item>
      <item>Ivan Lambreščak, Koprivnička 12, 31000 Osijek punomoćnik sudionika u postupku DOKUMENTAL-TRADE društvo s ograničenom odgovornošću za trgovinu i usluge Osijek</item>
    </izvorni_sadrzaj>
    <derivirana_varijabla naziv="DomainObject.Predmet.OstaliListFormatedWithAdress_1">
      <item>Županijsko državno odvjetništvo u Osijeku, Kapucinska 21, 31000 Osijek punomoćnik sudionika u postupku RH Ministarstvo financija</item>
      <item>Josip Maras, Omladinska 56, 31431 Livana punomoćnik sudionika u postupku DOKUMENTAL-TRADE društvo s ograničenom odgovornošću za trgovinu i usluge Osijek</item>
      <item>Ivan Lambreščak, Koprivnička 12, 31000 Osijek punomoćnik sudionika u postupku DOKUMENTAL-TRADE društvo s ograničenom odgovornošću za trgovinu i usluge Osijek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RH Ministarstvo financija</item>
      <item>Josip Maras, OIB 77280974407, Omladinska 56, 31431 Livana punomoćnik sudionika u postupku DOKUMENTAL-TRADE društvo s ograničenom odgovornošću za trgovinu i usluge Osijek</item>
      <item>Ivan Lambreščak, OIB 72112182503, Koprivnička 12, 31000 Osijek punomoćnik sudionika u postupku DOKUMENTAL-TRADE društvo s ograničenom odgovornošću za trgovinu i usluge Osijek</item>
    </izvorni_sadrzaj>
    <derivirana_varijabla naziv="DomainObject.Predmet.OstaliListFormatedWithAdressOIB_1">
      <item>Županijsko državno odvjetništvo u Osijeku, OIB 61379160880, Kapucinska 21, 31000 Osijek punomoćnik sudionika u postupku RH Ministarstvo financija</item>
      <item>Josip Maras, OIB 77280974407, Omladinska 56, 31431 Livana punomoćnik sudionika u postupku DOKUMENTAL-TRADE društvo s ograničenom odgovornošću za trgovinu i usluge Osijek</item>
      <item>Ivan Lambreščak, OIB 72112182503, Koprivnička 12, 31000 Osijek punomoćnik sudionika u postupku DOKUMENTAL-TRADE društvo s ograničenom odgovornošću za trgovinu i usluge Osijek</item>
    </derivirana_varijabla>
  </DomainObject.Predmet.OstaliListFormatedWithAdressOIB>
  <DomainObject.Predmet.OstaliListNazivFormated>
    <izvorni_sadrzaj>
      <item>Županijsko državno odvjetništvo u Osijeku</item>
      <item>Josip Maras</item>
      <item>Ivan Lambreščak</item>
    </izvorni_sadrzaj>
    <derivirana_varijabla naziv="DomainObject.Predmet.OstaliListNazivFormated_1">
      <item>Županijsko državno odvjetništvo u Osijeku</item>
      <item>Josip Maras</item>
      <item>Ivan Lambreščak</item>
    </derivirana_varijabla>
  </DomainObject.Predmet.OstaliListNazivFormated>
  <DomainObject.Predmet.OstaliListNazivFormatedOIB>
    <izvorni_sadrzaj>
      <item>Županijsko državno odvjetništvo u Osijeku, OIB 61379160880</item>
      <item>Josip Maras, OIB 77280974407</item>
      <item>Ivan Lambreščak, OIB 72112182503</item>
    </izvorni_sadrzaj>
    <derivirana_varijabla naziv="DomainObject.Predmet.OstaliListNazivFormatedOIB_1">
      <item>Županijsko državno odvjetništvo u Osijeku, OIB 61379160880</item>
      <item>Josip Maras, OIB 77280974407</item>
      <item>Ivan Lambreščak, OIB 72112182503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>St-1685/2017-28</izvorni_sadrzaj>
    <derivirana_varijabla naziv="DomainObject.PoslovniBrojDokumenta_1">St-1685/2017-28</derivirana_varijabla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DOKUMENTAL-TRADE društvo s ograničenom odgovornošću za trgovinu i usluge Osijek</izvorni_sadrzaj>
    <derivirana_varijabla naziv="DomainObject.Predmet.ProtustrankaIDrugi_1">DOKUMENTAL-TRADE društvo s ograničenom odgovornošću za trgovinu i usluge Osijek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DOKUMENTAL-TRADE društvo s ograničenom odgovornošću za trgovinu i usluge Osijek, OIB 29942580020, Trg Vatroslava Lisinskog/bb, 31000 Osijek</izvorni_sadrzaj>
    <derivirana_varijabla naziv="DomainObject.Predmet.ProtustrankaIDrugiAdressOIB_1">DOKUMENTAL-TRADE društvo s ograničenom odgovornošću za trgovinu i usluge Osijek, OIB 29942580020, Trg Vatroslava Lisinskog/bb,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DOKUMENTAL-TRADE društvo s ograničenom odgovornošću za trgovinu i usluge Osijek</item>
      <item>RH Ministarstvo financija</item>
      <item>Županijsko državno odvjetništvo u Osijeku</item>
      <item>Josip Maras</item>
      <item>Ivan Lambreščak</item>
    </izvorni_sadrzaj>
    <derivirana_varijabla naziv="DomainObject.Predmet.SudioniciListNaziv_1">
      <item>DOKUMENTAL-TRADE društvo s ograničenom odgovornošću za trgovinu i usluge Osijek</item>
      <item>RH Ministarstvo financija</item>
      <item>Županijsko državno odvjetništvo u Osijeku</item>
      <item>Josip Maras</item>
      <item>Ivan Lambreščak</item>
    </derivirana_varijabla>
  </DomainObject.Predmet.SudioniciListNaziv>
  <DomainObject.Predmet.SudioniciListAdressOIB>
    <izvorni_sadrzaj>
      <item>DOKUMENTAL-TRADE društvo s ograničenom odgovornošću za trgovinu i usluge Osijek, OIB 29942580020, Trg Vatroslava Lisinskog/bb,31000 Osijek</item>
      <item>RH Ministarstvo financija, OIB 52634238587</item>
      <item>Županijsko državno odvjetništvo u Osijeku, OIB 61379160880, Kapucinska 21,31000 Osijek</item>
      <item>Josip Maras, OIB 77280974407, Omladinska 56,31431 Livana</item>
      <item>Ivan Lambreščak, OIB 72112182503, Koprivnička 12,31000 Osijek</item>
    </izvorni_sadrzaj>
    <derivirana_varijabla naziv="DomainObject.Predmet.SudioniciListAdressOIB_1">
      <item>DOKUMENTAL-TRADE društvo s ograničenom odgovornošću za trgovinu i usluge Osijek, OIB 29942580020, Trg Vatroslava Lisinskog/bb,31000 Osijek</item>
      <item>RH Ministarstvo financija, OIB 52634238587</item>
      <item>Županijsko državno odvjetništvo u Osijeku, OIB 61379160880, Kapucinska 21,31000 Osijek</item>
      <item>Josip Maras, OIB 77280974407, Omladinska 56,31431 Livana</item>
      <item>Ivan Lambreščak, OIB 72112182503, Koprivnička 12,31000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29942580020</item>
      <item>, OIB 52634238587</item>
      <item>, OIB 61379160880</item>
      <item>, OIB 77280974407</item>
      <item>, OIB 72112182503</item>
    </izvorni_sadrzaj>
    <derivirana_varijabla naziv="DomainObject.Predmet.SudioniciListNazivOIB_1">
      <item>, OIB 29942580020</item>
      <item>, OIB 52634238587</item>
      <item>, OIB 61379160880</item>
      <item>, OIB 77280974407</item>
      <item>, OIB 72112182503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47A3ED-D24F-4F41-B51F-04F7AE6EDA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176</properties:Words>
  <properties:Characters>1013</properties:Characters>
  <properties:Lines>46</properties:Lines>
  <properties:Paragraphs>21</properties:Paragraphs>
  <properties:TotalTime>169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2018-09-06T12:19:00Z</cp:lastPrinted>
  <dcterms:modified xmlns:xsi="http://www.w3.org/2001/XMLSchema-instance" xsi:type="dcterms:W3CDTF">2018-09-27T12:26:00Z</dcterms:modified>
  <cp:revision>132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St-1685/2017-28 / Odluka - Rješenje (1685-17_(-28)_-_POZIV_ZA_ROČIŠTE.docx)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