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3899a" w14:paraId="e43899a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0860DD">
        <w:t>1</w:t>
      </w:r>
      <w:r w:rsidR="00063B8D">
        <w:t>1</w:t>
      </w:r>
      <w:r w:rsidR="008933F2">
        <w:t>80</w:t>
      </w:r>
      <w:r w:rsidR="00063B8D">
        <w:t>/16-3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0860DD">
        <w:t xml:space="preserve"> ZAGREB, </w:t>
      </w:r>
      <w:r w:rsidR="004A0D7B">
        <w:t xml:space="preserve">Podružnica </w:t>
      </w:r>
      <w:r w:rsidR="000860DD">
        <w:t>ZAGREB</w:t>
      </w:r>
      <w:r w:rsidR="004A0D7B">
        <w:t xml:space="preserve">, </w:t>
      </w:r>
      <w:r w:rsidR="000860DD">
        <w:t>Trg svibanjskih žrtava 1995. 1, OIB 85821130368 za pok</w:t>
      </w:r>
      <w:r w:rsidR="004A0D7B">
        <w:t>retanje s</w:t>
      </w:r>
      <w:r w:rsidR="00876A51">
        <w:t>kraćenog stečajnog postupka</w:t>
      </w:r>
      <w:r w:rsidR="004A0D7B">
        <w:t xml:space="preserve"> nad dužnikom</w:t>
      </w:r>
      <w:r w:rsidR="00A42BD2">
        <w:t xml:space="preserve"> </w:t>
      </w:r>
      <w:r w:rsidR="008933F2">
        <w:t xml:space="preserve">ADRIA derivati društvo s ograničenom odgovornošću za usluge </w:t>
      </w:r>
      <w:r w:rsidR="00C23E94">
        <w:t xml:space="preserve">Zagreb, </w:t>
      </w:r>
      <w:r w:rsidR="008933F2">
        <w:t>Krste Odaka 12, OIB 42144721797,</w:t>
      </w:r>
      <w:r w:rsidR="00C23E94">
        <w:t xml:space="preserve"> MBS 080</w:t>
      </w:r>
      <w:r w:rsidR="008933F2">
        <w:t>921668</w:t>
      </w:r>
      <w:r w:rsidR="00C23E94">
        <w:t xml:space="preserve">, </w:t>
      </w:r>
      <w:r w:rsidR="00C63BA0">
        <w:t>te</w:t>
      </w:r>
      <w:r w:rsidR="004C4A09">
        <w:t>meljem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C64B1E">
        <w:t xml:space="preserve"> </w:t>
      </w:r>
      <w:r w:rsidR="00FE32EA">
        <w:t xml:space="preserve">6. lipnja </w:t>
      </w:r>
      <w:r w:rsidR="006A3384">
        <w:t>2016</w:t>
      </w:r>
      <w:r w:rsidR="00224AFF">
        <w:t>. godine, objavljuje sljedeći</w:t>
      </w:r>
    </w:p>
    <w:p w:rsidRDefault="000568E4" w:rsidP="00224AFF" w:rsidR="000568E4">
      <w:pPr>
        <w:ind w:firstLine="708"/>
        <w:jc w:val="both"/>
      </w:pP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8933F2">
        <w:t>ADRIA derivati društvo s ograničenom odgovornošću za usluge Zagreb, Krste Odaka 12, OIB 42144721797, MBS 080921668</w:t>
      </w:r>
      <w:r w:rsidR="00FD21E2">
        <w:t>,</w:t>
      </w:r>
      <w:r w:rsidR="00CA2F78">
        <w:t xml:space="preserve"> </w:t>
      </w:r>
      <w:r w:rsidR="00F94E9E">
        <w:t>i</w:t>
      </w:r>
      <w:r w:rsidR="00DA2E82">
        <w:t>znosi</w:t>
      </w:r>
      <w:r w:rsidR="00A42BD2">
        <w:t xml:space="preserve"> </w:t>
      </w:r>
      <w:r w:rsidR="008933F2">
        <w:t xml:space="preserve">2.340.489,83 </w:t>
      </w:r>
      <w:r w:rsidR="00693B28">
        <w:t xml:space="preserve">kn. 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</w:t>
      </w:r>
      <w:r w:rsidR="006E1829">
        <w:t xml:space="preserve"> se osob</w:t>
      </w:r>
      <w:r w:rsidR="00A0403B">
        <w:t xml:space="preserve">a </w:t>
      </w:r>
      <w:r w:rsidR="006E1829">
        <w:t>ovlašten</w:t>
      </w:r>
      <w:r w:rsidR="00A0403B">
        <w:t>a</w:t>
      </w:r>
      <w:r w:rsidR="006E1829">
        <w:t xml:space="preserve"> </w:t>
      </w:r>
      <w:r w:rsidR="00977B97">
        <w:t>za</w:t>
      </w:r>
      <w:r w:rsidR="00981797">
        <w:t xml:space="preserve"> zastupanje dužnika</w:t>
      </w:r>
      <w:r w:rsidR="00C23E94">
        <w:t xml:space="preserve"> </w:t>
      </w:r>
      <w:r w:rsidR="008933F2">
        <w:t xml:space="preserve">Boštjan Bidovec iz Ljubljane, Slovenija </w:t>
      </w:r>
      <w:r w:rsidR="003D1D93">
        <w:t>d</w:t>
      </w:r>
      <w:r w:rsidR="000A56FE">
        <w:t>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</w:t>
      </w:r>
      <w:r w:rsidR="00F66AA6">
        <w:t>e</w:t>
      </w:r>
      <w:r w:rsidR="00B32948">
        <w:t xml:space="preserve">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ozivaju se vjerovnici dužnika da najkasnije u roku od 45 dana od dana objave ovog oglasa na e-oglasnoj ploči suda predlože otvaranje stečajnog postupka nad dužnikom</w:t>
      </w:r>
      <w:r w:rsidR="0097266D">
        <w:t>,</w:t>
      </w:r>
      <w:r w:rsidR="003E4DD9">
        <w:t xml:space="preserve"> te da uplate predujam u iznosu od 10.000,00 kn za pokriće troškova toga postupka na </w:t>
      </w:r>
      <w:r w:rsidR="000C26C6">
        <w:t>žiro račun IBAN HR31 2390 001 3000 0020 0 s pozivom na broj HR05 272-</w:t>
      </w:r>
      <w:r w:rsidR="0097266D">
        <w:t>1</w:t>
      </w:r>
      <w:r w:rsidR="00EA4D1E">
        <w:t>1</w:t>
      </w:r>
      <w:r w:rsidR="00C05C1D">
        <w:t>80</w:t>
      </w:r>
      <w:r w:rsidR="00CF778F">
        <w:t>-</w:t>
      </w:r>
      <w:r w:rsidR="000C26C6">
        <w:t>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F66AA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F66AA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u roku od 15 dana od dana objave ovog oglasa na e-oglasnoj ploči suda </w:t>
      </w:r>
      <w:r>
        <w:t>ne podnes</w:t>
      </w:r>
      <w:r w:rsidR="00F66AA6">
        <w:t>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EA4D1E">
        <w:t>6. lipnja</w:t>
      </w:r>
      <w:r w:rsidR="00396676">
        <w:t xml:space="preserve"> </w:t>
      </w:r>
      <w:r w:rsidR="006C3F3A">
        <w:t>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 w:rsidR="0097266D">
        <w:rPr>
          <w:bCs/>
        </w:rPr>
        <w:t xml:space="preserve">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kal.</w:t>
      </w:r>
      <w:r w:rsidR="00904F73">
        <w:t xml:space="preserve"> </w:t>
      </w:r>
      <w:r w:rsidR="0097266D">
        <w:t xml:space="preserve"> 45 dana  </w:t>
      </w:r>
      <w:r w:rsidR="00E5542A">
        <w:t xml:space="preserve">  </w:t>
      </w:r>
      <w:r w:rsidR="00904F73">
        <w:t xml:space="preserve">    </w:t>
      </w:r>
      <w:r w:rsidR="006C3F3A">
        <w:t xml:space="preserve">   </w:t>
      </w:r>
    </w:p>
    <w:sectPr w:rsidSect="00F2165F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275E" w:rsidR="0072275E">
      <w:r>
        <w:separator/>
      </w:r>
    </w:p>
  </w:endnote>
  <w:endnote w:id="0" w:type="continuationSeparator">
    <w:p w:rsidRDefault="0072275E" w:rsidR="007227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275E" w:rsidR="0072275E">
      <w:r>
        <w:separator/>
      </w:r>
    </w:p>
  </w:footnote>
  <w:footnote w:id="0" w:type="continuationSeparator">
    <w:p w:rsidRDefault="0072275E" w:rsidR="007227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F13C7"/>
    <w:rsid w:val="00711561"/>
    <w:rsid w:val="007138B3"/>
    <w:rsid w:val="0072275E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E33FF"/>
    <w:rsid w:val="00BE7281"/>
    <w:rsid w:val="00BF32DE"/>
    <w:rsid w:val="00C04739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047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47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47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47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47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047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47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47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47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47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1180</izvorni_sadrzaj>
    <derivirana_varijabla naziv="DomainObject.Predmet.Broj_1">1180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St-1180/2016</izvorni_sadrzaj>
    <derivirana_varijabla naziv="DomainObject.Predmet.OznakaBroj_1">St-1180/2016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derivati d.o.o.</izvorni_sadrzaj>
    <derivirana_varijabla naziv="DomainObject.Predmet.ProtustrankaFormated_1">  ADRIA derivati d.o.o.</derivirana_varijabla>
  </DomainObject.Predmet.ProtustrankaFormated>
  <DomainObject.Predmet.ProtustrankaFormatedOIB>
    <izvorni_sadrzaj>  ADRIA derivati d.o.o., OIB 42144721979</izvorni_sadrzaj>
    <derivirana_varijabla naziv="DomainObject.Predmet.ProtustrankaFormatedOIB_1">  ADRIA derivati d.o.o., OIB 42144721979</derivirana_varijabla>
  </DomainObject.Predmet.ProtustrankaFormatedOIB>
  <DomainObject.Predmet.ProtustrankaFormatedWithAdress>
    <izvorni_sadrzaj> ADRIA derivati d.o.o., Krste Odaka 12, 10000 Zagreb</izvorni_sadrzaj>
    <derivirana_varijabla naziv="DomainObject.Predmet.ProtustrankaFormatedWithAdress_1"> ADRIA derivati d.o.o., Krste Odaka 12, 10000 Zagreb</derivirana_varijabla>
  </DomainObject.Predmet.ProtustrankaFormatedWithAdress>
  <DomainObject.Predmet.ProtustrankaFormatedWithAdressOIB>
    <izvorni_sadrzaj> ADRIA derivati d.o.o., OIB 42144721979, Krste Odaka 12, 10000 Zagreb</izvorni_sadrzaj>
    <derivirana_varijabla naziv="DomainObject.Predmet.ProtustrankaFormatedWithAdressOIB_1"> ADRIA derivati d.o.o., OIB 42144721979, Krste Odaka 12, 10000 Zagreb</derivirana_varijabla>
  </DomainObject.Predmet.ProtustrankaFormatedWithAdressOIB>
  <DomainObject.Predmet.ProtustrankaWithAdress>
    <izvorni_sadrzaj>ADRIA derivati d.o.o. Krste Odaka 12, 10000 Zagreb</izvorni_sadrzaj>
    <derivirana_varijabla naziv="DomainObject.Predmet.ProtustrankaWithAdress_1">ADRIA derivati d.o.o. Krste Odaka 12, 10000 Zagreb</derivirana_varijabla>
  </DomainObject.Predmet.ProtustrankaWithAdress>
  <DomainObject.Predmet.ProtustrankaWithAdressOIB>
    <izvorni_sadrzaj>ADRIA derivati d.o.o., OIB 42144721979, Krste Odaka 12, 10000 Zagreb</izvorni_sadrzaj>
    <derivirana_varijabla naziv="DomainObject.Predmet.ProtustrankaWithAdressOIB_1">ADRIA derivati d.o.o., OIB 42144721979, Krste Odaka 12, 10000 Zagreb</derivirana_varijabla>
  </DomainObject.Predmet.ProtustrankaWithAdressOIB>
  <DomainObject.Predmet.ProtustrankaNazivFormated>
    <izvorni_sadrzaj>ADRIA derivati d.o.o.</izvorni_sadrzaj>
    <derivirana_varijabla naziv="DomainObject.Predmet.ProtustrankaNazivFormated_1">ADRIA derivati d.o.o.</derivirana_varijabla>
  </DomainObject.Predmet.ProtustrankaNazivFormated>
  <DomainObject.Predmet.ProtustrankaNazivFormatedOIB>
    <izvorni_sadrzaj>ADRIA derivati d.o.o., OIB 42144721979</izvorni_sadrzaj>
    <derivirana_varijabla naziv="DomainObject.Predmet.ProtustrankaNazivFormatedOIB_1">ADRIA derivati d.o.o., OIB 42144721979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derivati d.o.o.</item>
    </izvorni_sadrzaj>
    <derivirana_varijabla naziv="DomainObject.Predmet.ProtuStrankaListFormated_1">
      <item>ADRIA derivati d.o.o.</item>
    </derivirana_varijabla>
  </DomainObject.Predmet.ProtuStrankaListFormated>
  <DomainObject.Predmet.ProtuStrankaListFormatedOIB>
    <izvorni_sadrzaj>
      <item>ADRIA derivati d.o.o., OIB 42144721979</item>
    </izvorni_sadrzaj>
    <derivirana_varijabla naziv="DomainObject.Predmet.ProtuStrankaListFormatedOIB_1">
      <item>ADRIA derivati d.o.o., OIB 42144721979</item>
    </derivirana_varijabla>
  </DomainObject.Predmet.ProtuStrankaListFormatedOIB>
  <DomainObject.Predmet.ProtuStrankaListFormatedWithAdress>
    <izvorni_sadrzaj>
      <item>ADRIA derivati d.o.o., Krste Odaka 12, 10000 Zagreb</item>
    </izvorni_sadrzaj>
    <derivirana_varijabla naziv="DomainObject.Predmet.ProtuStrankaListFormatedWithAdress_1">
      <item>ADRIA derivati d.o.o., Krste Odaka 12, 10000 Zagreb</item>
    </derivirana_varijabla>
  </DomainObject.Predmet.ProtuStrankaListFormatedWithAdress>
  <DomainObject.Predmet.ProtuStrankaListFormatedWithAdressOIB>
    <izvorni_sadrzaj>
      <item>ADRIA derivati d.o.o., OIB 42144721979, Krste Odaka 12, 10000 Zagreb</item>
    </izvorni_sadrzaj>
    <derivirana_varijabla naziv="DomainObject.Predmet.ProtuStrankaListFormatedWithAdressOIB_1">
      <item>ADRIA derivati d.o.o., OIB 42144721979, Krste Odaka 12, 10000 Zagreb</item>
    </derivirana_varijabla>
  </DomainObject.Predmet.ProtuStrankaListFormatedWithAdressOIB>
  <DomainObject.Predmet.ProtuStrankaListNazivFormated>
    <izvorni_sadrzaj>
      <item>ADRIA derivati d.o.o.</item>
    </izvorni_sadrzaj>
    <derivirana_varijabla naziv="DomainObject.Predmet.ProtuStrankaListNazivFormated_1">
      <item>ADRIA derivati d.o.o.</item>
    </derivirana_varijabla>
  </DomainObject.Predmet.ProtuStrankaListNazivFormated>
  <DomainObject.Predmet.ProtuStrankaListNazivFormatedOIB>
    <izvorni_sadrzaj>
      <item>ADRIA derivati d.o.o., OIB 42144721979</item>
    </izvorni_sadrzaj>
    <derivirana_varijabla naziv="DomainObject.Predmet.ProtuStrankaListNazivFormatedOIB_1">
      <item>ADRIA derivati d.o.o., OIB 42144721979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derivati d.o.o.</izvorni_sadrzaj>
    <derivirana_varijabla naziv="DomainObject.Predmet.ProtustrankaIDrugi_1">ADRIA derivati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 derivati d.o.o., OIB 42144721979, Krste Odaka 12, 10000 Zagreb</izvorni_sadrzaj>
    <derivirana_varijabla naziv="DomainObject.Predmet.ProtustrankaIDrugiAdressOIB_1">ADRIA derivati d.o.o., OIB 42144721979, Krste Odaka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derivati d.o.o.</item>
      <item>FINA Regionalni centar Zagreb</item>
    </izvorni_sadrzaj>
    <derivirana_varijabla naziv="DomainObject.Predmet.SudioniciListNaziv_1">
      <item>ADRIA derivati d.o.o.</item>
      <item>FINA Regionalni centar Zagreb</item>
    </derivirana_varijabla>
  </DomainObject.Predmet.SudioniciListNaziv>
  <DomainObject.Predmet.SudioniciListAdressOIB>
    <izvorni_sadrzaj>
      <item>ADRIA derivati d.o.o., OIB 42144721979, Krste Odaka 12,10000 Zagreb</item>
      <item>FINA Regionalni centar Zagreb, OIB 85821130368, Trg svibanjskih žrtava 1995. 1,10000 Zagreb</item>
    </izvorni_sadrzaj>
    <derivirana_varijabla naziv="DomainObject.Predmet.SudioniciListAdressOIB_1">
      <item>ADRIA derivati d.o.o., OIB 42144721979, Krste Odaka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42144721979</item>
      <item>, OIB 85821130368</item>
    </izvorni_sadrzaj>
    <derivirana_varijabla naziv="DomainObject.Predmet.SudioniciListNazivOIB_1">
      <item>, OIB 42144721979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672C9E-0537-4B20-9D58-7B0749099B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1918</properties:Characters>
  <properties:Lines>50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2016-06-06T11:41:00Z</cp:lastPrinted>
  <dcterms:modified xmlns:xsi="http://www.w3.org/2001/XMLSchema-instance" xsi:type="dcterms:W3CDTF">2016-06-06T11:42:00Z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