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aea0" w14:paraId="6edaea0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04FDE">
        <w:t>2</w:t>
      </w:r>
      <w:r w:rsidR="00611C4C">
        <w:t>526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A87E03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DB15AE" w:rsidRPr="00DB15AE">
        <w:rPr>
          <w:b/>
        </w:rPr>
        <w:t>UDRUGA "ZAGORJE U SRCU"</w:t>
      </w:r>
      <w:r w:rsidRPr="004B14C7">
        <w:rPr>
          <w:b/>
        </w:rPr>
        <w:t xml:space="preserve">, </w:t>
      </w:r>
      <w:r w:rsidR="00DB15AE" w:rsidRPr="00DB15AE">
        <w:rPr>
          <w:b/>
        </w:rPr>
        <w:t>Sveti Križ 56, Sveti Križ</w:t>
      </w:r>
      <w:r w:rsidRPr="004B14C7">
        <w:rPr>
          <w:b/>
        </w:rPr>
        <w:t xml:space="preserve">, </w:t>
      </w:r>
      <w:r w:rsidR="00DB15AE">
        <w:rPr>
          <w:b/>
        </w:rPr>
        <w:t>Registarski broj</w:t>
      </w:r>
      <w:r w:rsidR="00DB15AE" w:rsidRPr="00DB15AE">
        <w:rPr>
          <w:b/>
        </w:rPr>
        <w:t>: 02001253</w:t>
      </w:r>
      <w:r w:rsidRPr="004B14C7">
        <w:rPr>
          <w:b/>
        </w:rPr>
        <w:t xml:space="preserve">, </w:t>
      </w:r>
      <w:r w:rsidR="00DB15AE">
        <w:rPr>
          <w:b/>
        </w:rPr>
        <w:t>OIB</w:t>
      </w:r>
      <w:r w:rsidR="00DB15AE" w:rsidRPr="00DB15AE">
        <w:rPr>
          <w:b/>
        </w:rPr>
        <w:t>: 87769015873</w:t>
      </w:r>
      <w:r>
        <w:t xml:space="preserve">, temeljem članka 430. Stečajnog zakona („Narodne novine“ 71/15), dana </w:t>
      </w:r>
      <w:r w:rsidR="005B0942">
        <w:t>2</w:t>
      </w:r>
      <w:r w:rsidR="00D52BEB">
        <w:t>6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B15AE">
        <w:rPr>
          <w:b/>
        </w:rPr>
        <w:t>UDRUGA "ZAGORJE U SRCU", Sveti Križ 56, Sveti Križ, Registarski broj: 02001253, OIB: 87769015873</w:t>
      </w:r>
      <w:r>
        <w:t xml:space="preserve">, iznosi </w:t>
      </w:r>
      <w:r w:rsidR="006B59A4">
        <w:t>7.083,75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1F6B8B">
        <w:t xml:space="preserve">– predsjednik udruge </w:t>
      </w:r>
      <w:r w:rsidR="007F5D76">
        <w:t xml:space="preserve">Krešimir </w:t>
      </w:r>
      <w:proofErr w:type="spellStart"/>
      <w:r w:rsidR="007F5D76">
        <w:t>Koletić</w:t>
      </w:r>
      <w:proofErr w:type="spellEnd"/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611C4C">
        <w:t>526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ovlaštene za zastupanje dužnika po zakonu,  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</w:t>
      </w:r>
      <w:r w:rsidR="00A77A1F">
        <w:t>6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9F7" w:rsidR="006D49F7">
      <w:r>
        <w:separator/>
      </w:r>
    </w:p>
  </w:endnote>
  <w:endnote w:id="0" w:type="continuationSeparator">
    <w:p w:rsidRDefault="006D49F7" w:rsidR="006D4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9F7" w:rsidR="006D49F7">
      <w:r>
        <w:separator/>
      </w:r>
    </w:p>
  </w:footnote>
  <w:footnote w:id="0" w:type="continuationSeparator">
    <w:p w:rsidRDefault="006D49F7" w:rsidR="006D49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0B8D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30EA"/>
    <w:rsid w:val="006C36CE"/>
    <w:rsid w:val="006C4490"/>
    <w:rsid w:val="006C4FDF"/>
    <w:rsid w:val="006D3272"/>
    <w:rsid w:val="006D49F7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0B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0B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B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B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B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0B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0B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B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B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B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2526</izvorni_sadrzaj>
    <derivirana_varijabla naziv="DomainObject.Predmet.Broj_1">2526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St-2526/2016</izvorni_sadrzaj>
    <derivirana_varijabla naziv="DomainObject.Predmet.OznakaBroj_1">St-2526/2016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''ZAGORJE U SRCU''</izvorni_sadrzaj>
    <derivirana_varijabla naziv="DomainObject.Predmet.ProtustrankaFormated_1">  UDRUGA ''ZAGORJE U SRCU''</derivirana_varijabla>
  </DomainObject.Predmet.ProtustrankaFormated>
  <DomainObject.Predmet.ProtustrankaFormatedOIB>
    <izvorni_sadrzaj>  UDRUGA ''ZAGORJE U SRCU'', OIB 87769015873</izvorni_sadrzaj>
    <derivirana_varijabla naziv="DomainObject.Predmet.ProtustrankaFormatedOIB_1">  UDRUGA ''ZAGORJE U SRCU'', OIB 87769015873</derivirana_varijabla>
  </DomainObject.Predmet.ProtustrankaFormatedOIB>
  <DomainObject.Predmet.ProtustrankaFormatedWithAdress>
    <izvorni_sadrzaj> UDRUGA ''ZAGORJE U SRCU'', Sveti Križ 56, 49215 Sveti Križ</izvorni_sadrzaj>
    <derivirana_varijabla naziv="DomainObject.Predmet.ProtustrankaFormatedWithAdress_1"> UDRUGA ''ZAGORJE U SRCU'', Sveti Križ 56, 49215 Sveti Križ</derivirana_varijabla>
  </DomainObject.Predmet.ProtustrankaFormatedWithAdress>
  <DomainObject.Predmet.ProtustrankaFormatedWithAdressOIB>
    <izvorni_sadrzaj> UDRUGA ''ZAGORJE U SRCU'', OIB 87769015873, Sveti Križ 56, 49215 Sveti Križ</izvorni_sadrzaj>
    <derivirana_varijabla naziv="DomainObject.Predmet.ProtustrankaFormatedWithAdressOIB_1"> UDRUGA ''ZAGORJE U SRCU'', OIB 87769015873, Sveti Križ 56, 49215 Sveti Križ</derivirana_varijabla>
  </DomainObject.Predmet.ProtustrankaFormatedWithAdressOIB>
  <DomainObject.Predmet.ProtustrankaWithAdress>
    <izvorni_sadrzaj>UDRUGA ''ZAGORJE U SRCU'' Sveti Križ 56, 49215 Sveti Križ</izvorni_sadrzaj>
    <derivirana_varijabla naziv="DomainObject.Predmet.ProtustrankaWithAdress_1">UDRUGA ''ZAGORJE U SRCU'' Sveti Križ 56, 49215 Sveti Križ</derivirana_varijabla>
  </DomainObject.Predmet.ProtustrankaWithAdress>
  <DomainObject.Predmet.ProtustrankaWithAdressOIB>
    <izvorni_sadrzaj>UDRUGA ''ZAGORJE U SRCU'', OIB 87769015873, Sveti Križ 56, 49215 Sveti Križ</izvorni_sadrzaj>
    <derivirana_varijabla naziv="DomainObject.Predmet.ProtustrankaWithAdressOIB_1">UDRUGA ''ZAGORJE U SRCU'', OIB 87769015873, Sveti Križ 56, 49215 Sveti Križ</derivirana_varijabla>
  </DomainObject.Predmet.ProtustrankaWithAdressOIB>
  <DomainObject.Predmet.ProtustrankaNazivFormated>
    <izvorni_sadrzaj>UDRUGA ''ZAGORJE U SRCU''</izvorni_sadrzaj>
    <derivirana_varijabla naziv="DomainObject.Predmet.ProtustrankaNazivFormated_1">UDRUGA ''ZAGORJE U SRCU''</derivirana_varijabla>
  </DomainObject.Predmet.ProtustrankaNazivFormated>
  <DomainObject.Predmet.ProtustrankaNazivFormatedOIB>
    <izvorni_sadrzaj>UDRUGA ''ZAGORJE U SRCU'', OIB 87769015873</izvorni_sadrzaj>
    <derivirana_varijabla naziv="DomainObject.Predmet.ProtustrankaNazivFormatedOIB_1">UDRUGA ''ZAGORJE U SRCU'', OIB 87769015873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''ZAGORJE U SRCU''</item>
    </izvorni_sadrzaj>
    <derivirana_varijabla naziv="DomainObject.Predmet.ProtuStrankaListFormated_1">
      <item>UDRUGA ''ZAGORJE U SRCU''</item>
    </derivirana_varijabla>
  </DomainObject.Predmet.ProtuStrankaListFormated>
  <DomainObject.Predmet.ProtuStrankaListFormatedOIB>
    <izvorni_sadrzaj>
      <item>UDRUGA ''ZAGORJE U SRCU'', OIB 87769015873</item>
    </izvorni_sadrzaj>
    <derivirana_varijabla naziv="DomainObject.Predmet.ProtuStrankaListFormatedOIB_1">
      <item>UDRUGA ''ZAGORJE U SRCU'', OIB 87769015873</item>
    </derivirana_varijabla>
  </DomainObject.Predmet.ProtuStrankaListFormatedOIB>
  <DomainObject.Predmet.ProtuStrankaListFormatedWithAdress>
    <izvorni_sadrzaj>
      <item>UDRUGA ''ZAGORJE U SRCU'', Sveti Križ 56, 49215 Sveti Križ</item>
    </izvorni_sadrzaj>
    <derivirana_varijabla naziv="DomainObject.Predmet.ProtuStrankaListFormatedWithAdress_1">
      <item>UDRUGA ''ZAGORJE U SRCU'', Sveti Križ 56, 49215 Sveti Križ</item>
    </derivirana_varijabla>
  </DomainObject.Predmet.ProtuStrankaListFormatedWithAdress>
  <DomainObject.Predmet.ProtuStrankaListFormatedWithAdressOIB>
    <izvorni_sadrzaj>
      <item>UDRUGA ''ZAGORJE U SRCU'', OIB 87769015873, Sveti Križ 56, 49215 Sveti Križ</item>
    </izvorni_sadrzaj>
    <derivirana_varijabla naziv="DomainObject.Predmet.ProtuStrankaListFormatedWithAdressOIB_1">
      <item>UDRUGA ''ZAGORJE U SRCU'', OIB 87769015873, Sveti Križ 56, 49215 Sveti Križ</item>
    </derivirana_varijabla>
  </DomainObject.Predmet.ProtuStrankaListFormatedWithAdressOIB>
  <DomainObject.Predmet.ProtuStrankaListNazivFormated>
    <izvorni_sadrzaj>
      <item>UDRUGA ''ZAGORJE U SRCU''</item>
    </izvorni_sadrzaj>
    <derivirana_varijabla naziv="DomainObject.Predmet.ProtuStrankaListNazivFormated_1">
      <item>UDRUGA ''ZAGORJE U SRCU''</item>
    </derivirana_varijabla>
  </DomainObject.Predmet.ProtuStrankaListNazivFormated>
  <DomainObject.Predmet.ProtuStrankaListNazivFormatedOIB>
    <izvorni_sadrzaj>
      <item>UDRUGA ''ZAGORJE U SRCU'', OIB 87769015873</item>
    </izvorni_sadrzaj>
    <derivirana_varijabla naziv="DomainObject.Predmet.ProtuStrankaListNazivFormatedOIB_1">
      <item>UDRUGA ''ZAGORJE U SRCU'', OIB 87769015873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''ZAGORJE U SRCU''</izvorni_sadrzaj>
    <derivirana_varijabla naziv="DomainObject.Predmet.ProtustrankaIDrugi_1">UDRUGA ''ZAGORJE U SRCU''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''ZAGORJE U SRCU'', OIB 87769015873, Sveti Križ 56, 49215 Sveti Križ</izvorni_sadrzaj>
    <derivirana_varijabla naziv="DomainObject.Predmet.ProtustrankaIDrugiAdressOIB_1">UDRUGA ''ZAGORJE U SRCU'', OIB 87769015873, Sveti Križ 56, 49215 Sveti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''ZAGORJE U SRCU''</item>
      <item>FINA Regionalni centar Zagreb</item>
    </izvorni_sadrzaj>
    <derivirana_varijabla naziv="DomainObject.Predmet.SudioniciListNaziv_1">
      <item>UDRUGA ''ZAGORJE U SRCU''</item>
      <item>FINA Regionalni centar Zagreb</item>
    </derivirana_varijabla>
  </DomainObject.Predmet.SudioniciListNaziv>
  <DomainObject.Predmet.SudioniciListAdressOIB>
    <izvorni_sadrzaj>
      <item>UDRUGA ''ZAGORJE U SRCU'', OIB 87769015873, Sveti Križ 56,49215 Sveti Križ</item>
      <item>FINA Regionalni centar Zagreb, OIB 85821130368, Trg svibanjskih žrtava 1995. br. 1,10000 Zagreb</item>
    </izvorni_sadrzaj>
    <derivirana_varijabla naziv="DomainObject.Predmet.SudioniciListAdressOIB_1">
      <item>UDRUGA ''ZAGORJE U SRCU'', OIB 87769015873, Sveti Križ 56,49215 Sveti Križ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87769015873</item>
      <item>, OIB 85821130368</item>
    </izvorni_sadrzaj>
    <derivirana_varijabla naziv="DomainObject.Predmet.SudioniciListNazivOIB_1">
      <item>, OIB 87769015873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1940</properties:Characters>
  <properties:Lines>47</properties:Lines>
  <properties:Paragraphs>16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2016-10-25T09:17:00Z</cp:lastPrinted>
  <dcterms:modified xmlns:xsi="http://www.w3.org/2001/XMLSchema-instance" xsi:type="dcterms:W3CDTF">2016-10-26T07:19:00Z</dcterms:modified>
  <cp:revision>82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