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7d69" w14:paraId="ca87d69" w:rsidRDefault="00296B54" w:rsidP="0010243F" w:rsidR="00144213">
      <w:pPr>
        <w:ind w:firstLine="720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  <w:t xml:space="preserve">  </w:t>
      </w:r>
      <w:r w:rsidR="00DB1D41">
        <w:rPr>
          <w:b/>
        </w:rPr>
        <w:t>Posl. br. 12. Stpn-</w:t>
      </w:r>
      <w:r w:rsidR="0010243F">
        <w:rPr>
          <w:b/>
        </w:rPr>
        <w:t>58/2015</w:t>
      </w:r>
    </w:p>
    <w:p w:rsidRDefault="0010243F" w:rsidP="0010243F" w:rsidR="0010243F" w:rsidRPr="0010243F">
      <w:pPr>
        <w:ind w:firstLine="720"/>
        <w:rPr>
          <w:b/>
          <w:sz w:val="8"/>
          <w:szCs w:val="8"/>
          <w:lang w:val="hr-HR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476FB">
      <w:pPr>
        <w:rPr>
          <w:b/>
          <w:lang w:val="hr-HR"/>
        </w:rPr>
      </w:pPr>
    </w:p>
    <w:p w:rsidRDefault="00144213" w:rsidP="00874D1A" w:rsidR="00144213" w:rsidRPr="005834B7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F7874">
      <w:pPr>
        <w:jc w:val="center"/>
        <w:rPr>
          <w:b/>
          <w:sz w:val="16"/>
          <w:szCs w:val="16"/>
          <w:lang w:val="hr-HR"/>
        </w:rPr>
      </w:pPr>
    </w:p>
    <w:p w:rsidRDefault="00874D1A" w:rsidP="00874D1A" w:rsidR="00964A7F" w:rsidRPr="002476FB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874D1A" w:rsidP="00964A7F" w:rsidR="00874D1A" w:rsidRPr="00F73637">
      <w:pPr>
        <w:rPr>
          <w:sz w:val="16"/>
          <w:szCs w:val="16"/>
          <w:lang w:val="hr-HR"/>
        </w:rPr>
      </w:pPr>
    </w:p>
    <w:p w:rsidRDefault="00FE3E99" w:rsidP="00964A7F" w:rsidR="00FE3E99" w:rsidRPr="005834B7">
      <w:pPr>
        <w:rPr>
          <w:sz w:val="16"/>
          <w:szCs w:val="16"/>
          <w:lang w:val="hr-HR"/>
        </w:rPr>
      </w:pPr>
    </w:p>
    <w:p w:rsidRDefault="00964A7F" w:rsidP="00282910" w:rsidR="00144213" w:rsidRPr="002476FB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</w:t>
      </w:r>
      <w:r w:rsidR="00282910" w:rsidRPr="00C4253C">
        <w:rPr>
          <w:b w:val="false"/>
          <w:szCs w:val="24"/>
        </w:rPr>
        <w:t xml:space="preserve"> </w:t>
      </w:r>
      <w:r w:rsidR="00782D8B" w:rsidRPr="00782D8B">
        <w:rPr>
          <w:b w:val="false"/>
        </w:rPr>
        <w:t xml:space="preserve">NIKOLE JELIĆA, vlasnika </w:t>
      </w:r>
      <w:r w:rsidR="00F73637" w:rsidRPr="00782D8B">
        <w:rPr>
          <w:b w:val="false"/>
        </w:rPr>
        <w:t xml:space="preserve">obrta </w:t>
      </w:r>
      <w:r w:rsidR="00F73637">
        <w:rPr>
          <w:b w:val="false"/>
        </w:rPr>
        <w:t>za</w:t>
      </w:r>
      <w:r w:rsidR="00F73637" w:rsidRPr="00782D8B">
        <w:rPr>
          <w:b w:val="false"/>
        </w:rPr>
        <w:t xml:space="preserve"> </w:t>
      </w:r>
      <w:r w:rsidR="00782D8B" w:rsidRPr="00782D8B">
        <w:rPr>
          <w:b w:val="false"/>
        </w:rPr>
        <w:t xml:space="preserve">autotaksi prijevoz </w:t>
      </w:r>
      <w:r w:rsidR="00F73637" w:rsidRPr="00782D8B">
        <w:rPr>
          <w:b w:val="false"/>
        </w:rPr>
        <w:t>JELIĆ</w:t>
      </w:r>
      <w:r w:rsidR="00782D8B" w:rsidRPr="00782D8B">
        <w:rPr>
          <w:b w:val="false"/>
        </w:rPr>
        <w:t>, Split, Starčevićeva 18, OIB: 14342861235</w:t>
      </w:r>
      <w:r w:rsidR="00282910" w:rsidRPr="00DB1D41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za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10243F">
        <w:rPr>
          <w:b w:val="false"/>
          <w:szCs w:val="24"/>
        </w:rPr>
        <w:t>58/2015</w:t>
      </w:r>
      <w:r w:rsidR="00DB1D41">
        <w:rPr>
          <w:b w:val="false"/>
          <w:szCs w:val="24"/>
        </w:rPr>
        <w:t xml:space="preserve"> od</w:t>
      </w:r>
      <w:r w:rsidR="0010243F">
        <w:rPr>
          <w:b w:val="false"/>
          <w:szCs w:val="24"/>
        </w:rPr>
        <w:t xml:space="preserve"> </w:t>
      </w:r>
      <w:r w:rsidR="00F73637">
        <w:rPr>
          <w:b w:val="false"/>
          <w:szCs w:val="24"/>
        </w:rPr>
        <w:t>24</w:t>
      </w:r>
      <w:r w:rsidR="0010243F">
        <w:rPr>
          <w:b w:val="false"/>
          <w:szCs w:val="24"/>
        </w:rPr>
        <w:t>.</w:t>
      </w:r>
      <w:r w:rsidR="00DB1D41">
        <w:rPr>
          <w:b w:val="false"/>
          <w:szCs w:val="24"/>
        </w:rPr>
        <w:t xml:space="preserve"> </w:t>
      </w:r>
      <w:r w:rsidR="0010243F">
        <w:rPr>
          <w:b w:val="false"/>
          <w:szCs w:val="24"/>
        </w:rPr>
        <w:t>srpnja 2015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između predlagatelja – dužnika </w:t>
      </w:r>
      <w:r w:rsidR="00782D8B" w:rsidRPr="00782D8B">
        <w:rPr>
          <w:b w:val="false"/>
        </w:rPr>
        <w:t>NIKOL</w:t>
      </w:r>
      <w:r w:rsidR="00782D8B">
        <w:rPr>
          <w:b w:val="false"/>
        </w:rPr>
        <w:t>U</w:t>
      </w:r>
      <w:r w:rsidR="00782D8B" w:rsidRPr="00782D8B">
        <w:rPr>
          <w:b w:val="false"/>
        </w:rPr>
        <w:t xml:space="preserve"> JELIĆA, vlasnika </w:t>
      </w:r>
      <w:r w:rsidR="00F73637" w:rsidRPr="00782D8B">
        <w:rPr>
          <w:b w:val="false"/>
        </w:rPr>
        <w:t>obrta  JELIĆ</w:t>
      </w:r>
      <w:r w:rsidR="00F73637">
        <w:rPr>
          <w:b w:val="false"/>
        </w:rPr>
        <w:t>, Split</w:t>
      </w:r>
      <w:r w:rsidR="00782D8B" w:rsidRPr="00782D8B">
        <w:rPr>
          <w:b w:val="false"/>
        </w:rPr>
        <w:t xml:space="preserve"> </w:t>
      </w:r>
      <w:r w:rsidR="00144213" w:rsidRPr="002476FB">
        <w:rPr>
          <w:b w:val="false"/>
          <w:szCs w:val="24"/>
        </w:rPr>
        <w:t xml:space="preserve">i vjerovnika dužnika, </w:t>
      </w:r>
      <w:r w:rsidR="00282910" w:rsidRPr="002476FB">
        <w:rPr>
          <w:b w:val="false"/>
          <w:szCs w:val="24"/>
        </w:rPr>
        <w:t xml:space="preserve"> za dan</w:t>
      </w: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F73637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15</w:t>
      </w:r>
      <w:r w:rsidR="0010243F">
        <w:rPr>
          <w:b w:val="false"/>
          <w:szCs w:val="24"/>
        </w:rPr>
        <w:t>. rujna 2015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>
        <w:rPr>
          <w:b w:val="false"/>
          <w:szCs w:val="24"/>
        </w:rPr>
        <w:t>9</w:t>
      </w:r>
      <w:r w:rsidR="00186DE5">
        <w:rPr>
          <w:b w:val="false"/>
          <w:szCs w:val="24"/>
        </w:rPr>
        <w:t>,00</w:t>
      </w:r>
      <w:r w:rsidR="00282910" w:rsidRPr="002476FB">
        <w:rPr>
          <w:b w:val="false"/>
          <w:szCs w:val="24"/>
        </w:rPr>
        <w:t xml:space="preserve"> sati, </w:t>
      </w:r>
    </w:p>
    <w:p w:rsidRDefault="00144213" w:rsidP="00144213" w:rsidR="00282910" w:rsidRPr="00F73637">
      <w:pPr>
        <w:pStyle w:val="Naslov3"/>
        <w:jc w:val="center"/>
        <w:rPr>
          <w:b w:val="false"/>
          <w:szCs w:val="24"/>
        </w:rPr>
      </w:pPr>
      <w:r w:rsidRPr="00F73637">
        <w:rPr>
          <w:b w:val="false"/>
          <w:szCs w:val="24"/>
        </w:rPr>
        <w:t xml:space="preserve">u </w:t>
      </w:r>
      <w:r w:rsidR="00F73637">
        <w:rPr>
          <w:b w:val="false"/>
          <w:szCs w:val="24"/>
        </w:rPr>
        <w:t>sobi</w:t>
      </w:r>
      <w:r w:rsidR="00F73637" w:rsidRPr="00F73637">
        <w:rPr>
          <w:b w:val="false"/>
          <w:szCs w:val="24"/>
        </w:rPr>
        <w:t xml:space="preserve"> br. 118/I (sudnica 4)</w:t>
      </w:r>
      <w:r w:rsidR="00F73637">
        <w:rPr>
          <w:b w:val="false"/>
          <w:szCs w:val="24"/>
        </w:rPr>
        <w:t>,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  <w:r w:rsidR="00F73637">
        <w:t>.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5834B7">
      <w:pPr>
        <w:rPr>
          <w:sz w:val="32"/>
          <w:szCs w:val="32"/>
          <w:lang w:val="hr-HR"/>
        </w:rPr>
      </w:pPr>
    </w:p>
    <w:p w:rsidRDefault="0010243F" w:rsidP="0010243F" w:rsidR="0010243F" w:rsidRPr="002476FB">
      <w:pPr>
        <w:jc w:val="both"/>
        <w:rPr>
          <w:lang w:val="hr-HR"/>
        </w:rPr>
      </w:pPr>
      <w:r>
        <w:rPr>
          <w:lang w:val="hr-HR"/>
        </w:rPr>
        <w:t>Objavom ovog oglasa na e-oglasnoj ploči</w:t>
      </w:r>
      <w:r w:rsidRPr="00810F15">
        <w:t xml:space="preserve"> </w:t>
      </w:r>
      <w:r w:rsidRPr="002476FB">
        <w:t>suda</w:t>
      </w:r>
      <w:r>
        <w:t>, kao i na web – stranici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2476FB">
      <w:pPr>
        <w:rPr>
          <w:lang w:val="hr-HR"/>
        </w:rPr>
      </w:pPr>
    </w:p>
    <w:p w:rsidRDefault="0059666B" w:rsidP="00874D1A" w:rsidR="0059666B" w:rsidRPr="002476FB">
      <w:pPr>
        <w:jc w:val="both"/>
        <w:rPr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10243F">
        <w:rPr>
          <w:lang w:val="hr-HR"/>
        </w:rPr>
        <w:t>58/2015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F73637">
        <w:rPr>
          <w:lang w:val="hr-HR"/>
        </w:rPr>
        <w:t>24</w:t>
      </w:r>
      <w:r w:rsidR="0010243F">
        <w:rPr>
          <w:lang w:val="hr-HR"/>
        </w:rPr>
        <w:t>.07.2015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10243F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674" w:rsidP="003A6DA9" w:rsidR="00DF3674">
      <w:r>
        <w:separator/>
      </w:r>
    </w:p>
  </w:endnote>
  <w:endnote w:id="0" w:type="continuationSeparator">
    <w:p w:rsidRDefault="00DF3674" w:rsidP="003A6DA9" w:rsidR="00DF3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674" w:rsidP="003A6DA9" w:rsidR="00DF3674">
      <w:r>
        <w:separator/>
      </w:r>
    </w:p>
  </w:footnote>
  <w:footnote w:id="0" w:type="continuationSeparator">
    <w:p w:rsidRDefault="00DF3674" w:rsidP="003A6DA9" w:rsidR="00DF3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31BF1"/>
    <w:rsid w:val="000537EF"/>
    <w:rsid w:val="00054ABE"/>
    <w:rsid w:val="000A0D85"/>
    <w:rsid w:val="000F7E4A"/>
    <w:rsid w:val="0010243F"/>
    <w:rsid w:val="00104C0A"/>
    <w:rsid w:val="00116E67"/>
    <w:rsid w:val="00134317"/>
    <w:rsid w:val="00140983"/>
    <w:rsid w:val="00142696"/>
    <w:rsid w:val="00143AD0"/>
    <w:rsid w:val="00144213"/>
    <w:rsid w:val="00186DE5"/>
    <w:rsid w:val="001D0C49"/>
    <w:rsid w:val="002476FB"/>
    <w:rsid w:val="00247D9D"/>
    <w:rsid w:val="00275739"/>
    <w:rsid w:val="00282910"/>
    <w:rsid w:val="00296B54"/>
    <w:rsid w:val="00300679"/>
    <w:rsid w:val="003109B7"/>
    <w:rsid w:val="00313AD8"/>
    <w:rsid w:val="0031650A"/>
    <w:rsid w:val="00333ABE"/>
    <w:rsid w:val="003578C5"/>
    <w:rsid w:val="003759EC"/>
    <w:rsid w:val="00383FD6"/>
    <w:rsid w:val="003A6DA9"/>
    <w:rsid w:val="003F13DF"/>
    <w:rsid w:val="0047098F"/>
    <w:rsid w:val="004807EF"/>
    <w:rsid w:val="004933CB"/>
    <w:rsid w:val="00493403"/>
    <w:rsid w:val="004A2409"/>
    <w:rsid w:val="005005FF"/>
    <w:rsid w:val="005023E5"/>
    <w:rsid w:val="00503F60"/>
    <w:rsid w:val="005834B7"/>
    <w:rsid w:val="0059666B"/>
    <w:rsid w:val="00646797"/>
    <w:rsid w:val="00656DEE"/>
    <w:rsid w:val="007706B6"/>
    <w:rsid w:val="00780D19"/>
    <w:rsid w:val="00782D8B"/>
    <w:rsid w:val="00784B59"/>
    <w:rsid w:val="007978F0"/>
    <w:rsid w:val="007D3B46"/>
    <w:rsid w:val="007D4F11"/>
    <w:rsid w:val="007F36A7"/>
    <w:rsid w:val="008077E5"/>
    <w:rsid w:val="008356F0"/>
    <w:rsid w:val="008714DE"/>
    <w:rsid w:val="00874D1A"/>
    <w:rsid w:val="00891627"/>
    <w:rsid w:val="008B08C9"/>
    <w:rsid w:val="008B4783"/>
    <w:rsid w:val="00913E4E"/>
    <w:rsid w:val="0091491C"/>
    <w:rsid w:val="0092225D"/>
    <w:rsid w:val="00964A7F"/>
    <w:rsid w:val="00993327"/>
    <w:rsid w:val="009D59A9"/>
    <w:rsid w:val="009F7874"/>
    <w:rsid w:val="00A6343F"/>
    <w:rsid w:val="00AE6449"/>
    <w:rsid w:val="00B66F81"/>
    <w:rsid w:val="00B82ED1"/>
    <w:rsid w:val="00BE4C93"/>
    <w:rsid w:val="00C076C4"/>
    <w:rsid w:val="00C21928"/>
    <w:rsid w:val="00C31D59"/>
    <w:rsid w:val="00C4253C"/>
    <w:rsid w:val="00C57EF1"/>
    <w:rsid w:val="00C6412A"/>
    <w:rsid w:val="00C64619"/>
    <w:rsid w:val="00CA1776"/>
    <w:rsid w:val="00CA2900"/>
    <w:rsid w:val="00CA7AEC"/>
    <w:rsid w:val="00CC0ECE"/>
    <w:rsid w:val="00CC3B1A"/>
    <w:rsid w:val="00CC6068"/>
    <w:rsid w:val="00CF7C72"/>
    <w:rsid w:val="00D10042"/>
    <w:rsid w:val="00D14803"/>
    <w:rsid w:val="00D268E7"/>
    <w:rsid w:val="00D63F94"/>
    <w:rsid w:val="00D95E51"/>
    <w:rsid w:val="00DB1D41"/>
    <w:rsid w:val="00DC5500"/>
    <w:rsid w:val="00DF3674"/>
    <w:rsid w:val="00E059E1"/>
    <w:rsid w:val="00E17A90"/>
    <w:rsid w:val="00E25A2D"/>
    <w:rsid w:val="00E57D92"/>
    <w:rsid w:val="00F047DE"/>
    <w:rsid w:val="00F44A39"/>
    <w:rsid w:val="00F73637"/>
    <w:rsid w:val="00F77480"/>
    <w:rsid w:val="00F833D5"/>
    <w:rsid w:val="00F9353E"/>
    <w:rsid w:val="00FA15A6"/>
    <w:rsid w:val="00FA784A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F7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C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7C7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7C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7C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F7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C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7C7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7C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7C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2015.</izvorni_sadrzaj>
    <derivirana_varijabla naziv="DomainObject.DatumDonosenjaOdluke_1">24.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Stpn-58/2015</izvorni_sadrzaj>
    <derivirana_varijabla naziv="DomainObject.Predmet.OznakaBroj_1">Stpn-58/2015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Jelić</izvorni_sadrzaj>
    <derivirana_varijabla naziv="DomainObject.Predmet.StrankaFormated_1">  Nikola Jelić</derivirana_varijabla>
  </DomainObject.Predmet.StrankaFormated>
  <DomainObject.Predmet.StrankaFormatedOIB>
    <izvorni_sadrzaj>  Nikola Jelić, OIB 14342861235</izvorni_sadrzaj>
    <derivirana_varijabla naziv="DomainObject.Predmet.StrankaFormatedOIB_1">  Nikola Jelić, OIB 14342861235</derivirana_varijabla>
  </DomainObject.Predmet.StrankaFormatedOIB>
  <DomainObject.Predmet.StrankaFormatedWithAdress>
    <izvorni_sadrzaj> Nikola Jelić, Starčevićeva 18, 21000 Split</izvorni_sadrzaj>
    <derivirana_varijabla naziv="DomainObject.Predmet.StrankaFormatedWithAdress_1"> Nikola Jelić, Starčevićeva 18, 21000 Split</derivirana_varijabla>
  </DomainObject.Predmet.StrankaFormatedWithAdress>
  <DomainObject.Predmet.StrankaFormatedWithAdressOIB>
    <izvorni_sadrzaj> Nikola Jelić, OIB 14342861235, Starčevićeva 18, 21000 Split</izvorni_sadrzaj>
    <derivirana_varijabla naziv="DomainObject.Predmet.StrankaFormatedWithAdressOIB_1"> Nikola Jelić, OIB 14342861235, Starčevićeva 18, 21000 Split</derivirana_varijabla>
  </DomainObject.Predmet.StrankaFormatedWithAdressOIB>
  <DomainObject.Predmet.StrankaWithAdress>
    <izvorni_sadrzaj>Nikola Jelić Starčevićeva 18,21000 Split</izvorni_sadrzaj>
    <derivirana_varijabla naziv="DomainObject.Predmet.StrankaWithAdress_1">Nikola Jelić Starčevićeva 18,21000 Split</derivirana_varijabla>
  </DomainObject.Predmet.StrankaWithAdress>
  <DomainObject.Predmet.StrankaWithAdressOIB>
    <izvorni_sadrzaj>Nikola Jelić, OIB 14342861235, Starčevićeva 18,21000 Split</izvorni_sadrzaj>
    <derivirana_varijabla naziv="DomainObject.Predmet.StrankaWithAdressOIB_1">Nikola Jelić, OIB 14342861235, Starčevićeva 18,21000 Split</derivirana_varijabla>
  </DomainObject.Predmet.StrankaWithAdressOIB>
  <DomainObject.Predmet.StrankaNazivFormated>
    <izvorni_sadrzaj>Nikola Jelić</izvorni_sadrzaj>
    <derivirana_varijabla naziv="DomainObject.Predmet.StrankaNazivFormated_1">Nikola Jelić</derivirana_varijabla>
  </DomainObject.Predmet.StrankaNazivFormated>
  <DomainObject.Predmet.StrankaNazivFormatedOIB>
    <izvorni_sadrzaj>Nikola Jelić, OIB 14342861235</izvorni_sadrzaj>
    <derivirana_varijabla naziv="DomainObject.Predmet.StrankaNazivFormatedOIB_1">Nikola Jelić, OIB 14342861235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Nikola Jelić</item>
    </izvorni_sadrzaj>
    <derivirana_varijabla naziv="DomainObject.Predmet.StrankaListFormated_1">
      <item>Nikola Jelić</item>
    </derivirana_varijabla>
  </DomainObject.Predmet.StrankaListFormated>
  <DomainObject.Predmet.StrankaListFormatedOIB>
    <izvorni_sadrzaj>
      <item>Nikola Jelić, OIB 14342861235</item>
    </izvorni_sadrzaj>
    <derivirana_varijabla naziv="DomainObject.Predmet.StrankaListFormatedOIB_1">
      <item>Nikola Jelić, OIB 14342861235</item>
    </derivirana_varijabla>
  </DomainObject.Predmet.StrankaListFormatedOIB>
  <DomainObject.Predmet.StrankaListFormatedWithAdress>
    <izvorni_sadrzaj>
      <item>Nikola Jelić, Starčevićeva 18, 21000 Split</item>
    </izvorni_sadrzaj>
    <derivirana_varijabla naziv="DomainObject.Predmet.StrankaListFormatedWithAdress_1">
      <item>Nikola Jelić, Starčevićeva 18, 21000 Split</item>
    </derivirana_varijabla>
  </DomainObject.Predmet.StrankaListFormatedWithAdress>
  <DomainObject.Predmet.StrankaListFormatedWithAdressOIB>
    <izvorni_sadrzaj>
      <item>Nikola Jelić, OIB 14342861235, Starčevićeva 18, 21000 Split</item>
    </izvorni_sadrzaj>
    <derivirana_varijabla naziv="DomainObject.Predmet.StrankaListFormatedWithAdressOIB_1">
      <item>Nikola Jelić, OIB 14342861235, Starčevićeva 18, 21000 Split</item>
    </derivirana_varijabla>
  </DomainObject.Predmet.StrankaListFormatedWithAdressOIB>
  <DomainObject.Predmet.StrankaListNazivFormated>
    <izvorni_sadrzaj>
      <item>Nikola Jelić</item>
    </izvorni_sadrzaj>
    <derivirana_varijabla naziv="DomainObject.Predmet.StrankaListNazivFormated_1">
      <item>Nikola Jelić</item>
    </derivirana_varijabla>
  </DomainObject.Predmet.StrankaListNazivFormated>
  <DomainObject.Predmet.StrankaListNazivFormatedOIB>
    <izvorni_sadrzaj>
      <item>Nikola Jelić, OIB 14342861235</item>
    </izvorni_sadrzaj>
    <derivirana_varijabla naziv="DomainObject.Predmet.StrankaListNazivFormatedOIB_1">
      <item>Nikola Jelić, OIB 14342861235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2015.</izvorni_sadrzaj>
    <derivirana_varijabla naziv="DomainObject.Datum_1">24.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Jelić</izvorni_sadrzaj>
    <derivirana_varijabla naziv="DomainObject.Predmet.StrankaIDrugi_1">Nikola Jelić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Nikola Jelić, OIB 14342861235, Starčevićeva 18, 21000 Split</izvorni_sadrzaj>
    <derivirana_varijabla naziv="DomainObject.Predmet.StrankaIDrugiAdressOIB_1">Nikola Jelić, OIB 14342861235, Starčevićeva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Jelić</item>
    </izvorni_sadrzaj>
    <derivirana_varijabla naziv="DomainObject.Predmet.SudioniciListNaziv_1">
      <item>Nikola Jelić</item>
    </derivirana_varijabla>
  </DomainObject.Predmet.SudioniciListNaziv>
  <DomainObject.Predmet.SudioniciListAdressOIB>
    <izvorni_sadrzaj>
      <item>Nikola Jelić, OIB 14342861235, Starčevićeva 18,21000 Split</item>
    </izvorni_sadrzaj>
    <derivirana_varijabla naziv="DomainObject.Predmet.SudioniciListAdressOIB_1">
      <item>Nikola Jelić, OIB 14342861235, Starčevićeva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14342861235</item>
    </izvorni_sadrzaj>
    <derivirana_varijabla naziv="DomainObject.Predmet.SudioniciListNazivOIB_1">
      <item>, OIB 14342861235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132</properties:Words>
  <properties:Characters>758</properties:Characters>
  <properties:Lines>30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pbacic</dc:creator>
  <cp:lastModifiedBy>Paško Bačić</cp:lastModifiedBy>
  <cp:lastPrinted>2014-10-02T10:56:00Z</cp:lastPrinted>
  <dcterms:modified xmlns:xsi="http://www.w3.org/2001/XMLSchema-instance" xsi:type="dcterms:W3CDTF">2015-07-24T08:38:00Z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