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cc94" w14:paraId="7d2cc94" w:rsidRDefault="00BD43C4" w:rsidP="00A91121" w:rsidR="00BD43C4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638/15-6</w:t>
      </w:r>
    </w:p>
    <w:p w:rsidRDefault="00BD43C4" w:rsidP="00BF3D61" w:rsidR="00BD43C4">
      <w:pPr>
        <w:jc w:val="center"/>
      </w:pPr>
    </w:p>
    <w:p w:rsidRDefault="002D37DD" w:rsidP="00BF3D61" w:rsidR="002D37DD" w:rsidRPr="008C3132">
      <w:pPr>
        <w:jc w:val="center"/>
      </w:pPr>
    </w:p>
    <w:p w:rsidRDefault="00BD43C4" w:rsidP="00952B68" w:rsidR="00BD43C4" w:rsidRPr="008C3132">
      <w:r w:rsidRPr="008C3132">
        <w:t>REPUBLIKA HRVATSKA</w:t>
      </w:r>
    </w:p>
    <w:p w:rsidRDefault="00BD43C4" w:rsidP="00952B68" w:rsidR="00BD43C4">
      <w:r w:rsidRPr="008C3132">
        <w:t>TRGOVAČKI SUD U ZADRU</w:t>
      </w:r>
    </w:p>
    <w:p w:rsidRDefault="00BD43C4" w:rsidP="00952B68" w:rsidR="00BD43C4">
      <w:r>
        <w:t>Dr. Franje Tuđmana 35</w:t>
      </w:r>
    </w:p>
    <w:p w:rsidRDefault="00BD43C4" w:rsidP="00952B68" w:rsidR="00BD43C4"/>
    <w:p w:rsidRDefault="00BD43C4" w:rsidP="008C3132" w:rsidR="00BD43C4" w:rsidRPr="008C3132">
      <w:pPr>
        <w:jc w:val="center"/>
      </w:pPr>
      <w:r>
        <w:t xml:space="preserve">U  I M E  R E P U B L I K E  H R V A T S K E </w:t>
      </w:r>
    </w:p>
    <w:p w:rsidRDefault="00BD43C4" w:rsidP="00106EA8" w:rsidR="00BD43C4" w:rsidRPr="008C3132">
      <w:pPr>
        <w:jc w:val="both"/>
      </w:pPr>
    </w:p>
    <w:p w:rsidRDefault="00BD43C4" w:rsidP="001A4E75" w:rsidR="00BD43C4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D43C4" w:rsidP="005440C2" w:rsidR="00BD43C4" w:rsidRPr="008C3132"/>
    <w:p w:rsidRDefault="00BD43C4" w:rsidP="008D4452" w:rsidR="00BD43C4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VELUR j.d.o.o., Vir, Put marine 30, Vir, OIB: 21840468318</w:t>
      </w:r>
      <w:r w:rsidRPr="008C3132">
        <w:t xml:space="preserve">, dana </w:t>
      </w:r>
      <w:r w:rsidR="005B4124">
        <w:t>15. ožujka</w:t>
      </w:r>
      <w:r>
        <w:t xml:space="preserve"> 2016</w:t>
      </w:r>
      <w:r w:rsidRPr="008C3132">
        <w:t>.,</w:t>
      </w:r>
    </w:p>
    <w:p w:rsidRDefault="00BD43C4" w:rsidP="00316882" w:rsidR="00BD43C4" w:rsidRPr="008C3132">
      <w:pPr>
        <w:jc w:val="both"/>
      </w:pPr>
    </w:p>
    <w:p w:rsidRDefault="00BD43C4" w:rsidP="005440C2" w:rsidR="00BD43C4" w:rsidRPr="008C3132">
      <w:pPr>
        <w:jc w:val="center"/>
      </w:pPr>
      <w:r w:rsidRPr="008C3132">
        <w:t>r i j e š i o  j e</w:t>
      </w:r>
    </w:p>
    <w:p w:rsidRDefault="00BD43C4" w:rsidP="005440C2" w:rsidR="00BD43C4" w:rsidRPr="008C3132">
      <w:pPr>
        <w:jc w:val="center"/>
      </w:pPr>
    </w:p>
    <w:p w:rsidRDefault="00BD43C4" w:rsidP="00193657" w:rsidR="00BD43C4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1D6898">
        <w:t xml:space="preserve">skraćeni </w:t>
      </w:r>
      <w:r w:rsidRPr="002B5AAE">
        <w:t xml:space="preserve">stečajni postupak nad stečajnim dužnikom </w:t>
      </w:r>
      <w:r>
        <w:t>VELUR j.d.o.o., Vir, Put marine 30, Vir, OIB: 21840468318</w:t>
      </w:r>
      <w:r w:rsidRPr="002B5AAE">
        <w:t>.</w:t>
      </w:r>
    </w:p>
    <w:p w:rsidRDefault="00BD43C4" w:rsidP="00193657" w:rsidR="00BD43C4" w:rsidRPr="002B5AAE">
      <w:pPr>
        <w:ind w:hanging="705" w:left="705"/>
        <w:jc w:val="both"/>
        <w:rPr>
          <w:b/>
        </w:rPr>
      </w:pPr>
    </w:p>
    <w:p w:rsidRDefault="00BD43C4" w:rsidP="00193657" w:rsidR="00BD43C4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VELUR j.d.o.o., Vir, Put marine 30, Vir, OIB: 21840468318,</w:t>
      </w:r>
      <w:r w:rsidRPr="002B5AAE">
        <w:t xml:space="preserve"> otvara se </w:t>
      </w:r>
      <w:r w:rsidR="005B4124">
        <w:t xml:space="preserve">15. ožujka </w:t>
      </w:r>
      <w:r w:rsidRPr="002B5AAE">
        <w:t>2016. godine u 14,</w:t>
      </w:r>
      <w:r w:rsidR="00941CD9">
        <w:t>10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BD43C4" w:rsidP="00193657" w:rsidR="00BD43C4" w:rsidRPr="002B5AAE">
      <w:pPr>
        <w:ind w:hanging="705" w:left="705"/>
        <w:jc w:val="both"/>
      </w:pPr>
    </w:p>
    <w:p w:rsidRDefault="00BD43C4" w:rsidP="00E41244" w:rsidR="00BD43C4">
      <w:pPr>
        <w:ind w:hanging="705" w:left="705"/>
        <w:jc w:val="both"/>
        <w:rPr>
          <w:color w:val="0000FF"/>
        </w:rPr>
      </w:pPr>
      <w:r w:rsidRPr="002B5AAE">
        <w:t>III.</w:t>
      </w:r>
      <w:r w:rsidRPr="002B5AAE">
        <w:rPr>
          <w:b/>
        </w:rPr>
        <w:tab/>
      </w:r>
      <w:r w:rsidRPr="005B4124">
        <w:t>Stečajnim upraviteljem imenuje se</w:t>
      </w:r>
      <w:r w:rsidR="005B4124" w:rsidRPr="005B4124">
        <w:t xml:space="preserve"> Ivan Gjurašić iz Zagreba, Petrinjska 28, OIB: 66025260916.</w:t>
      </w:r>
    </w:p>
    <w:p w:rsidRDefault="005B4124" w:rsidP="00E41244" w:rsidR="005B4124" w:rsidRPr="002B5AAE">
      <w:pPr>
        <w:ind w:hanging="705" w:left="705"/>
        <w:jc w:val="both"/>
      </w:pPr>
    </w:p>
    <w:p w:rsidRDefault="00BD43C4" w:rsidP="00193657" w:rsidR="00BD43C4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1D6898">
        <w:t xml:space="preserve">skraćeni </w:t>
      </w:r>
      <w:r w:rsidRPr="002B5AAE">
        <w:t xml:space="preserve">stečajni postupak nad dužnikom </w:t>
      </w:r>
      <w:r>
        <w:t>VELUR j.d.o.o., Vir, Put marine 30, Vir, OIB: 21840468318</w:t>
      </w:r>
      <w:r w:rsidRPr="002B5AAE">
        <w:t>.</w:t>
      </w:r>
    </w:p>
    <w:p w:rsidRDefault="00BD43C4" w:rsidP="00193657" w:rsidR="00BD43C4">
      <w:pPr>
        <w:ind w:hanging="705" w:left="705"/>
        <w:jc w:val="both"/>
        <w:rPr>
          <w:b/>
        </w:rPr>
      </w:pPr>
    </w:p>
    <w:p w:rsidRDefault="00BD43C4" w:rsidP="00193657" w:rsidR="00BD43C4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D43C4" w:rsidP="00193657" w:rsidR="00BD43C4" w:rsidRPr="002B5AAE">
      <w:pPr>
        <w:jc w:val="both"/>
      </w:pPr>
    </w:p>
    <w:p w:rsidRDefault="00BD43C4" w:rsidP="00193657" w:rsidR="00BD43C4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BD43C4" w:rsidP="00193657" w:rsidR="00BD43C4" w:rsidRPr="002B5AAE">
      <w:pPr>
        <w:ind w:hanging="705" w:left="705"/>
        <w:jc w:val="both"/>
      </w:pPr>
    </w:p>
    <w:p w:rsidRDefault="00BD43C4" w:rsidP="00193657" w:rsidR="00BD43C4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BD43C4" w:rsidP="00193657" w:rsidR="00BD43C4" w:rsidRPr="002B5AAE">
      <w:pPr>
        <w:jc w:val="both"/>
      </w:pPr>
    </w:p>
    <w:p w:rsidRDefault="00BD43C4" w:rsidP="00193657" w:rsidR="00BD43C4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D43C4" w:rsidP="00193657" w:rsidR="00BD43C4" w:rsidRPr="002B5AAE">
      <w:pPr>
        <w:rPr>
          <w:b/>
        </w:rPr>
      </w:pPr>
    </w:p>
    <w:p w:rsidRDefault="00BD43C4" w:rsidP="00193657" w:rsidR="00BD43C4" w:rsidRPr="002B5AAE">
      <w:pPr>
        <w:jc w:val="center"/>
      </w:pPr>
      <w:r w:rsidRPr="002B5AAE">
        <w:t>Obrazloženje</w:t>
      </w:r>
    </w:p>
    <w:p w:rsidRDefault="00BD43C4" w:rsidP="00193657" w:rsidR="00BD43C4" w:rsidRPr="002B5AAE">
      <w:pPr>
        <w:jc w:val="center"/>
        <w:rPr>
          <w:b/>
        </w:rPr>
      </w:pPr>
    </w:p>
    <w:p w:rsidRDefault="00BD43C4" w:rsidP="00193657" w:rsidR="00BD43C4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941CD9">
        <w:t>3</w:t>
      </w:r>
      <w:r>
        <w:t>. studenog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600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144.934,84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D43C4" w:rsidP="00193657" w:rsidR="00BD43C4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D43C4" w:rsidP="00193657" w:rsidR="00BD43C4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BD43C4" w:rsidP="00193657" w:rsidR="00BD43C4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373782" w:rsidRPr="00373782">
        <w:t>Ivan Gjurašić iz Zagreba</w:t>
      </w:r>
      <w:r w:rsidRPr="00373782">
        <w:t>.</w:t>
      </w:r>
    </w:p>
    <w:p w:rsidRDefault="00BD43C4" w:rsidP="00193657" w:rsidR="00BD43C4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53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BD43C4" w:rsidP="00193657" w:rsidR="00BD43C4" w:rsidRPr="002B5AAE">
      <w:pPr>
        <w:jc w:val="both"/>
      </w:pPr>
      <w:r w:rsidRPr="002B5AAE">
        <w:t xml:space="preserve">          Stoga je odlučeno kao u izreci.</w:t>
      </w:r>
    </w:p>
    <w:p w:rsidRDefault="00BD43C4" w:rsidP="00193657" w:rsidR="00BD43C4" w:rsidRPr="002B5AAE">
      <w:pPr>
        <w:jc w:val="both"/>
      </w:pPr>
    </w:p>
    <w:p w:rsidRDefault="00BD43C4" w:rsidP="00193657" w:rsidR="00BD43C4" w:rsidRPr="00240F6B">
      <w:pPr>
        <w:jc w:val="center"/>
      </w:pPr>
      <w:r w:rsidRPr="00240F6B">
        <w:t xml:space="preserve">U Zadru, dana </w:t>
      </w:r>
      <w:r w:rsidR="00373782">
        <w:t>15. ožujka</w:t>
      </w:r>
      <w:r w:rsidRPr="00240F6B">
        <w:t xml:space="preserve"> 2016. </w:t>
      </w:r>
    </w:p>
    <w:p w:rsidRDefault="00BD43C4" w:rsidP="00193657" w:rsidR="00BD43C4" w:rsidRPr="00240F6B">
      <w:pPr>
        <w:jc w:val="both"/>
      </w:pPr>
    </w:p>
    <w:p w:rsidRDefault="00BD43C4" w:rsidP="00193657" w:rsidR="00BD43C4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BD43C4" w:rsidP="00193657" w:rsidR="00BD43C4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D43C4" w:rsidP="00193657" w:rsidR="00BD43C4" w:rsidRPr="002B5AAE">
      <w:pPr>
        <w:jc w:val="both"/>
        <w:rPr>
          <w:b/>
        </w:rPr>
      </w:pPr>
    </w:p>
    <w:p w:rsidRDefault="00BD43C4" w:rsidP="00193657" w:rsidR="00BD43C4" w:rsidRPr="002B5AAE">
      <w:pPr>
        <w:jc w:val="both"/>
        <w:rPr>
          <w:b/>
        </w:rPr>
      </w:pPr>
    </w:p>
    <w:p w:rsidRDefault="00BD43C4" w:rsidP="00193657" w:rsidR="00BD43C4" w:rsidRPr="00240F6B">
      <w:pPr>
        <w:jc w:val="both"/>
      </w:pPr>
      <w:r w:rsidRPr="00240F6B">
        <w:t>POUKA O PRAVNOM LIJEKU</w:t>
      </w:r>
    </w:p>
    <w:p w:rsidRDefault="00BD43C4" w:rsidP="00373782" w:rsidR="00BD43C4" w:rsidRPr="00240F6B">
      <w:pPr>
        <w:ind w:firstLine="705"/>
        <w:jc w:val="both"/>
      </w:pPr>
      <w:r w:rsidRPr="002B5AAE">
        <w:t>Protiv ovog rješenja dopuštena je žalba</w:t>
      </w:r>
      <w:r w:rsidR="00E37BFB">
        <w:t>, a protiv rješenja o otvaranju stečajnog postupka pravo na ž</w:t>
      </w:r>
      <w:r w:rsidRPr="002B5AAE">
        <w:t xml:space="preserve">albu </w:t>
      </w:r>
      <w:r w:rsidR="00E37BFB">
        <w:t>ima</w:t>
      </w:r>
      <w:r w:rsidRPr="002B5AAE">
        <w:t xml:space="preserve"> osoba koja je bila ovlaštena za zastupanje dužnika po zakonu do dana nastupanja pravnih posljedica otvaranja stečajnog postupka (čl. </w:t>
      </w:r>
      <w:r w:rsidR="00E37BFB">
        <w:t>128</w:t>
      </w:r>
      <w:r w:rsidRPr="002B5AAE">
        <w:t xml:space="preserve">. st. </w:t>
      </w:r>
      <w:r w:rsidR="00E37BFB">
        <w:t>8</w:t>
      </w:r>
      <w:r w:rsidR="00373782">
        <w:t>.</w:t>
      </w:r>
      <w:r w:rsidRPr="002B5AAE">
        <w:t xml:space="preserve"> SZ-a).</w:t>
      </w:r>
    </w:p>
    <w:p w:rsidRDefault="00BD43C4" w:rsidP="00193657" w:rsidR="00BD43C4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 w:rsidR="00E37BFB">
        <w:t>u od 8 dana od prijema rješenja, odnosno od isteka osmog dana od dana objave na e-oglasnoj ploči suda.</w:t>
      </w:r>
    </w:p>
    <w:p w:rsidRDefault="00BD43C4" w:rsidP="00193657" w:rsidR="00BD43C4" w:rsidRPr="002B5AAE">
      <w:pPr>
        <w:jc w:val="both"/>
        <w:rPr>
          <w:b/>
        </w:rPr>
      </w:pPr>
    </w:p>
    <w:p w:rsidRDefault="00BD43C4" w:rsidP="00193657" w:rsidR="00BD43C4" w:rsidRPr="00240F6B">
      <w:pPr>
        <w:jc w:val="both"/>
      </w:pPr>
      <w:r w:rsidRPr="00240F6B">
        <w:t>DNA: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FINA,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ŽDO - Zadar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Poreznoj upravi Zadar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Pisarnica suda-ovdje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BD43C4" w:rsidP="00193657" w:rsidR="00BD43C4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D43C4" w:rsidP="00C54AA2" w:rsidR="00BD43C4">
      <w:pPr>
        <w:numPr>
          <w:ilvl w:val="0"/>
          <w:numId w:val="4"/>
        </w:numPr>
      </w:pPr>
      <w:r w:rsidRPr="00240F6B">
        <w:lastRenderedPageBreak/>
        <w:t>u spis</w:t>
      </w:r>
    </w:p>
    <w:sectPr w:rsidSect="00C54AA2" w:rsidR="00BD43C4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3C4" w:rsidR="00BD43C4">
      <w:r>
        <w:separator/>
      </w:r>
    </w:p>
  </w:endnote>
  <w:endnote w:id="0" w:type="continuationSeparator">
    <w:p w:rsidRDefault="00BD43C4" w:rsidR="00BD4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3C4" w:rsidR="00BD43C4">
      <w:r>
        <w:separator/>
      </w:r>
    </w:p>
  </w:footnote>
  <w:footnote w:id="0" w:type="continuationSeparator">
    <w:p w:rsidRDefault="00BD43C4" w:rsidR="00BD43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C4" w:rsidP="00E37B9D" w:rsidR="00BD43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3C4" w:rsidR="00BD43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C4" w:rsidP="00E37B9D" w:rsidR="00BD43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43C4" w:rsidP="008C3132" w:rsidR="00BD43C4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638/15-6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A3E59"/>
    <w:rsid w:val="000B6817"/>
    <w:rsid w:val="000C6F34"/>
    <w:rsid w:val="000D04CB"/>
    <w:rsid w:val="000D631B"/>
    <w:rsid w:val="000E466C"/>
    <w:rsid w:val="0010473C"/>
    <w:rsid w:val="00104AC8"/>
    <w:rsid w:val="001062F4"/>
    <w:rsid w:val="00106EA8"/>
    <w:rsid w:val="00113E22"/>
    <w:rsid w:val="00127667"/>
    <w:rsid w:val="001357C2"/>
    <w:rsid w:val="00142922"/>
    <w:rsid w:val="00142E5A"/>
    <w:rsid w:val="00147DE6"/>
    <w:rsid w:val="0015425E"/>
    <w:rsid w:val="00157784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D6898"/>
    <w:rsid w:val="001E05EA"/>
    <w:rsid w:val="001E5DED"/>
    <w:rsid w:val="001F36C3"/>
    <w:rsid w:val="00200A63"/>
    <w:rsid w:val="00203F8F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D37DD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73782"/>
    <w:rsid w:val="0038575A"/>
    <w:rsid w:val="003A1238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00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455"/>
    <w:rsid w:val="00571AD1"/>
    <w:rsid w:val="005759FC"/>
    <w:rsid w:val="00583030"/>
    <w:rsid w:val="00584E27"/>
    <w:rsid w:val="00595786"/>
    <w:rsid w:val="0059714E"/>
    <w:rsid w:val="005A051B"/>
    <w:rsid w:val="005A5D77"/>
    <w:rsid w:val="005B4124"/>
    <w:rsid w:val="005D0061"/>
    <w:rsid w:val="005D1971"/>
    <w:rsid w:val="005F46A2"/>
    <w:rsid w:val="00614882"/>
    <w:rsid w:val="00614F80"/>
    <w:rsid w:val="00624EE7"/>
    <w:rsid w:val="00635E90"/>
    <w:rsid w:val="0066155F"/>
    <w:rsid w:val="00670B34"/>
    <w:rsid w:val="00672754"/>
    <w:rsid w:val="00681B49"/>
    <w:rsid w:val="00687AF0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1CD9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64C2D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26B00"/>
    <w:rsid w:val="00B41A83"/>
    <w:rsid w:val="00B44770"/>
    <w:rsid w:val="00B541D9"/>
    <w:rsid w:val="00B73CC9"/>
    <w:rsid w:val="00B74ADF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43C4"/>
    <w:rsid w:val="00BD7D07"/>
    <w:rsid w:val="00BE1154"/>
    <w:rsid w:val="00BE66DF"/>
    <w:rsid w:val="00BF3D61"/>
    <w:rsid w:val="00C04F94"/>
    <w:rsid w:val="00C1289F"/>
    <w:rsid w:val="00C20CD8"/>
    <w:rsid w:val="00C258BC"/>
    <w:rsid w:val="00C54AA2"/>
    <w:rsid w:val="00C61524"/>
    <w:rsid w:val="00C660D5"/>
    <w:rsid w:val="00C67778"/>
    <w:rsid w:val="00C758AA"/>
    <w:rsid w:val="00C832FE"/>
    <w:rsid w:val="00C84E20"/>
    <w:rsid w:val="00CA28F5"/>
    <w:rsid w:val="00CA3E6B"/>
    <w:rsid w:val="00CA6E9D"/>
    <w:rsid w:val="00CD3CB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DE1883"/>
    <w:rsid w:val="00E0197B"/>
    <w:rsid w:val="00E0298A"/>
    <w:rsid w:val="00E2239F"/>
    <w:rsid w:val="00E255ED"/>
    <w:rsid w:val="00E37B9D"/>
    <w:rsid w:val="00E37BFB"/>
    <w:rsid w:val="00E41244"/>
    <w:rsid w:val="00E5646B"/>
    <w:rsid w:val="00E57B5F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6580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C239F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E1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5837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VELUR jednostavno društvo s ograničenom odgovornošću za proizvodnju obuće, trgovinu i usluge</izvorni_sadrzaj>
    <derivirana_varijabla naziv="DomainObject.Predmet.ProtustrankaFormated_1">  VELUR jednostavno društvo s ograničenom odgovornošću za proizvodnju obuće, trgovinu i usluge</derivirana_varijabla>
  </DomainObject.Predmet.ProtustrankaFormated>
  <DomainObject.Predmet.ProtustrankaFormatedOIB>
    <izvorni_sadrzaj>  VELUR jednostavno društvo s ograničenom odgovornošću za proizvodnju obuće, trgovinu i usluge, OIB 21840468318</izvorni_sadrzaj>
    <derivirana_varijabla naziv="DomainObject.Predmet.ProtustrankaFormatedOIB_1">  VELUR jednostavno društvo s ograničenom odgovornošću za proizvodnju obuće, trgovinu i usluge, OIB 21840468318</derivirana_varijabla>
  </DomainObject.Predmet.ProtustrankaFormatedOIB>
  <DomainObject.Predmet.ProtustrankaFormatedWithAdress>
    <izvorni_sadrzaj> VELUR jednostavno društvo s ograničenom odgovornošću za proizvodnju obuće, trgovinu i usluge, Put marine 30, 23234 Vir</izvorni_sadrzaj>
    <derivirana_varijabla naziv="DomainObject.Predmet.ProtustrankaFormatedWithAdress_1"> VELUR jednostavno društvo s ograničenom odgovornošću za proizvodnju obuće, trgovinu i usluge, Put marine 30, 23234 Vir</derivirana_varijabla>
  </DomainObject.Predmet.ProtustrankaFormatedWithAdress>
  <DomainObject.Predmet.ProtustrankaFormatedWithAdressOIB>
    <izvorni_sadrzaj> VELUR jednostavno društvo s ograničenom odgovornošću za proizvodnju obuće, trgovinu i usluge, OIB 21840468318, Put marine 30, 23234 Vir</izvorni_sadrzaj>
    <derivirana_varijabla naziv="DomainObject.Predmet.ProtustrankaFormatedWithAdressOIB_1"> VELUR jednostavno društvo s ograničenom odgovornošću za proizvodnju obuće, trgovinu i usluge, OIB 21840468318, Put marine 30, 23234 Vir</derivirana_varijabla>
  </DomainObject.Predmet.ProtustrankaFormatedWithAdressOIB>
  <DomainObject.Predmet.ProtustrankaWithAdress>
    <izvorni_sadrzaj>VELUR jednostavno društvo s ograničenom odgovornošću za proizvodnju obuće, trgovinu i usluge Put marine 30, 23234 Vir</izvorni_sadrzaj>
    <derivirana_varijabla naziv="DomainObject.Predmet.ProtustrankaWithAdress_1">VELUR jednostavno društvo s ograničenom odgovornošću za proizvodnju obuće, trgovinu i usluge Put marine 30, 23234 Vir</derivirana_varijabla>
  </DomainObject.Predmet.ProtustrankaWithAdress>
  <DomainObject.Predmet.ProtustrankaWithAdressOIB>
    <izvorni_sadrzaj>VELUR jednostavno društvo s ograničenom odgovornošću za proizvodnju obuće, trgovinu i usluge, OIB 21840468318, Put marine 30, 23234 Vir</izvorni_sadrzaj>
    <derivirana_varijabla naziv="DomainObject.Predmet.ProtustrankaWithAdressOIB_1">VELUR jednostavno društvo s ograničenom odgovornošću za proizvodnju obuće, trgovinu i usluge, OIB 21840468318, Put marine 30, 23234 Vir</derivirana_varijabla>
  </DomainObject.Predmet.ProtustrankaWithAdressOIB>
  <DomainObject.Predmet.ProtustrankaNazivFormated>
    <izvorni_sadrzaj>VELUR jednostavno društvo s ograničenom odgovornošću za proizvodnju obuće, trgovinu i usluge</izvorni_sadrzaj>
    <derivirana_varijabla naziv="DomainObject.Predmet.ProtustrankaNazivFormated_1">VELUR jednostavno društvo s ograničenom odgovornošću za proizvodnju obuće, trgovinu i usluge</derivirana_varijabla>
  </DomainObject.Predmet.ProtustrankaNazivFormated>
  <DomainObject.Predmet.ProtustrankaNazivFormatedOIB>
    <izvorni_sadrzaj>VELUR jednostavno društvo s ograničenom odgovornošću za proizvodnju obuće, trgovinu i usluge, OIB 21840468318</izvorni_sadrzaj>
    <derivirana_varijabla naziv="DomainObject.Predmet.ProtustrankaNazivFormatedOIB_1">VELUR jednostavno društvo s ograničenom odgovornošću za proizvodnju obuće, trgovinu i usluge, OIB 21840468318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144934.84</izvorni_sadrzaj>
    <derivirana_varijabla naziv="DomainObject.Predmet.TrenutnaVrijednost_1">144934.84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VELUR jednostavno društvo s ograničenom odgovornošću za proizvodnju obuće, trgovinu i usluge</item>
    </izvorni_sadrzaj>
    <derivirana_varijabla naziv="DomainObject.Predmet.ProtuStrankaListFormated_1">
      <item>VELUR jednostavno društvo s ograničenom odgovornošću za proizvodnju obuće, trgovinu i usluge</item>
    </derivirana_varijabla>
  </DomainObject.Predmet.ProtuStrankaListFormated>
  <DomainObject.Predmet.ProtuStrankaListFormatedOIB>
    <izvorni_sadrzaj>
      <item>VELUR jednostavno društvo s ograničenom odgovornošću za proizvodnju obuće, trgovinu i usluge, OIB 21840468318</item>
    </izvorni_sadrzaj>
    <derivirana_varijabla naziv="DomainObject.Predmet.ProtuStrankaListFormatedOIB_1">
      <item>VELUR jednostavno društvo s ograničenom odgovornošću za proizvodnju obuće, trgovinu i usluge, OIB 21840468318</item>
    </derivirana_varijabla>
  </DomainObject.Predmet.ProtuStrankaListFormatedOIB>
  <DomainObject.Predmet.ProtuStrankaListFormatedWithAdress>
    <izvorni_sadrzaj>
      <item>VELUR jednostavno društvo s ograničenom odgovornošću za proizvodnju obuće, trgovinu i usluge, Put marine 30, 23234 Vir</item>
    </izvorni_sadrzaj>
    <derivirana_varijabla naziv="DomainObject.Predmet.ProtuStrankaListFormatedWithAdress_1">
      <item>VELUR jednostavno društvo s ograničenom odgovornošću za proizvodnju obuće, trgovinu i usluge, Put marine 30, 23234 Vir</item>
    </derivirana_varijabla>
  </DomainObject.Predmet.ProtuStrankaListFormatedWithAdress>
  <DomainObject.Predmet.ProtuStrankaListFormatedWithAdressOIB>
    <izvorni_sadrzaj>
      <item>VELUR jednostavno društvo s ograničenom odgovornošću za proizvodnju obuće, trgovinu i usluge, OIB 21840468318, Put marine 30, 23234 Vir</item>
    </izvorni_sadrzaj>
    <derivirana_varijabla naziv="DomainObject.Predmet.ProtuStrankaListFormatedWithAdressOIB_1">
      <item>VELUR jednostavno društvo s ograničenom odgovornošću za proizvodnju obuće, trgovinu i usluge, OIB 21840468318, Put marine 30, 23234 Vir</item>
    </derivirana_varijabla>
  </DomainObject.Predmet.ProtuStrankaListFormatedWithAdressOIB>
  <DomainObject.Predmet.ProtuStrankaListNazivFormated>
    <izvorni_sadrzaj>
      <item>VELUR jednostavno društvo s ograničenom odgovornošću za proizvodnju obuće, trgovinu i usluge</item>
    </izvorni_sadrzaj>
    <derivirana_varijabla naziv="DomainObject.Predmet.ProtuStrankaListNazivFormated_1">
      <item>VELUR jednostavno društvo s ograničenom odgovornošću za proizvodnju obuće, trgovinu i usluge</item>
    </derivirana_varijabla>
  </DomainObject.Predmet.ProtuStrankaListNazivFormated>
  <DomainObject.Predmet.ProtuStrankaListNazivFormatedOIB>
    <izvorni_sadrzaj>
      <item>VELUR jednostavno društvo s ograničenom odgovornošću za proizvodnju obuće, trgovinu i usluge, OIB 21840468318</item>
    </izvorni_sadrzaj>
    <derivirana_varijabla naziv="DomainObject.Predmet.ProtuStrankaListNazivFormatedOIB_1">
      <item>VELUR jednostavno društvo s ograničenom odgovornošću za proizvodnju obuće, trgovinu i usluge, OIB 21840468318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VELUR jednostavno društvo s ograničenom odgovornošću za proizvodnju obuće, trgovinu i usluge</izvorni_sadrzaj>
    <derivirana_varijabla naziv="DomainObject.Predmet.ProtustrankaIDrugi_1">VELUR jednostavno društvo s ograničenom odgovornošću za proizvodnju obuće,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VELUR jednostavno društvo s ograničenom odgovornošću za proizvodnju obuće, trgovinu i usluge, OIB 21840468318, Put marine 30, 23234 Vir</izvorni_sadrzaj>
    <derivirana_varijabla naziv="DomainObject.Predmet.ProtustrankaIDrugiAdressOIB_1">VELUR jednostavno društvo s ograničenom odgovornošću za proizvodnju obuće, trgovinu i usluge, OIB 21840468318, Put marine 30,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VELUR jednostavno društvo s ograničenom odgovornošću za proizvodnju obuće, trgovinu i usluge</item>
    </izvorni_sadrzaj>
    <derivirana_varijabla naziv="DomainObject.Predmet.SudioniciListNaziv_1">
      <item>FINA</item>
      <item>VELUR jednostavno društvo s ograničenom odgovornošću za proizvodnju obuće, trgovinu i usluge</item>
    </derivirana_varijabla>
  </DomainObject.Predmet.SudioniciListNaziv>
  <DomainObject.Predmet.SudioniciListAdressOIB>
    <izvorni_sadrzaj>
      <item>FINA, OIB 85821130368</item>
      <item>VELUR jednostavno društvo s ograničenom odgovornošću za proizvodnju obuće, trgovinu i usluge, OIB 21840468318, Put marine 30,23234 Vir</item>
    </izvorni_sadrzaj>
    <derivirana_varijabla naziv="DomainObject.Predmet.SudioniciListAdressOIB_1">
      <item>FINA, OIB 85821130368</item>
      <item>VELUR jednostavno društvo s ograničenom odgovornošću za proizvodnju obuće, trgovinu i usluge, OIB 21840468318, Put marine 30,23234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21840468318</item>
    </izvorni_sadrzaj>
    <derivirana_varijabla naziv="DomainObject.Predmet.SudioniciListNazivOIB_1">
      <item>, OIB 85821130368</item>
      <item>, OIB 21840468318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796</properties:Words>
  <properties:Characters>4288</properties:Characters>
  <properties:Lines>105</properties:Lines>
  <properties:Paragraphs>44</properties:Paragraphs>
  <properties:TotalTime>26</properties:TotalTime>
  <properties:ScaleCrop>false</properties:ScaleCrop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2016-03-09T09:36:00Z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2016-03-15T10:35:00Z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