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2a52" w14:paraId="02e2a52" w:rsidRDefault="00B348F7" w:rsidP="00910611" w:rsidR="00B348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8F7" w:rsidP="00910611" w:rsidR="00B348F7">
      <w:r>
        <w:rPr>
          <w:rFonts w:eastAsia="MS Mincho"/>
        </w:rPr>
        <w:t>REPUBLIKA HRVATSKA</w:t>
      </w:r>
    </w:p>
    <w:p w:rsidRDefault="00B348F7" w:rsidP="00910611" w:rsidR="00B348F7">
      <w:r>
        <w:rPr>
          <w:rFonts w:eastAsia="MS Mincho"/>
        </w:rPr>
        <w:t>TRGOVAČKI SUD U RIJECI</w:t>
      </w:r>
    </w:p>
    <w:p w:rsidRDefault="00B348F7" w:rsidP="00B348F7" w:rsidR="004668EC" w:rsidRPr="00425499">
      <w:r>
        <w:rPr>
          <w:rFonts w:eastAsia="MS Mincho"/>
        </w:rPr>
        <w:t xml:space="preserve">      Rijeka, Zadarska 1 i 3</w:t>
      </w:r>
    </w:p>
    <w:p w:rsidRDefault="004668EC" w:rsidR="004668EC" w:rsidRPr="00425499">
      <w:pPr>
        <w:jc w:val="right"/>
      </w:pPr>
      <w:r w:rsidRPr="00425499">
        <w:t xml:space="preserve">Posl.br. </w:t>
      </w:r>
      <w:r w:rsidR="001B750F" w:rsidRPr="00425499">
        <w:t>14 St-</w:t>
      </w:r>
      <w:r w:rsidR="00425499">
        <w:t>355/2017</w:t>
      </w:r>
      <w:r w:rsidR="00B348F7">
        <w:t>-4</w:t>
      </w:r>
    </w:p>
    <w:p w:rsidRDefault="00E72F2F" w:rsidP="004A54E0" w:rsidR="00E72F2F" w:rsidRPr="00425499">
      <w:pPr>
        <w:jc w:val="right"/>
      </w:pPr>
    </w:p>
    <w:p w:rsidRDefault="004A54E0" w:rsidR="004A54E0" w:rsidRPr="00425499">
      <w:pPr>
        <w:jc w:val="center"/>
      </w:pPr>
      <w:r w:rsidRPr="00425499">
        <w:t>U   I M E   R E P U B L I K E   H R V A T S K E</w:t>
      </w:r>
    </w:p>
    <w:p w:rsidRDefault="004668EC" w:rsidR="004668EC" w:rsidRPr="00425499">
      <w:pPr>
        <w:jc w:val="center"/>
      </w:pPr>
      <w:r w:rsidRPr="00425499">
        <w:t>R J E Š E N J E</w:t>
      </w:r>
    </w:p>
    <w:p w:rsidRDefault="000658B7" w:rsidR="000658B7" w:rsidRPr="00425499">
      <w:pPr>
        <w:jc w:val="center"/>
      </w:pPr>
    </w:p>
    <w:p w:rsidRDefault="00BC31B5" w:rsidP="00425499" w:rsidR="00BC31B5" w:rsidRPr="00425499">
      <w:pPr>
        <w:autoSpaceDE w:val="false"/>
        <w:autoSpaceDN w:val="false"/>
        <w:adjustRightInd w:val="false"/>
        <w:jc w:val="both"/>
      </w:pPr>
      <w:r w:rsidRPr="00425499">
        <w:tab/>
      </w:r>
      <w:r w:rsidR="00425499" w:rsidRPr="00425499">
        <w:t>Trgovački sud u Rijeci, po sucu Veri Jelenović, postupajući po prijedlogu Financijske agencije, Zagreb, Ulica grada Vukovara 70, OIB: 85821130368, Regionalni centar Rijeka, Podružnica Rijeka, F. Kurelca 8, Rijeka, za otvaranje stečajnog postupka nad dužnikom NEVERIN j. d. o. o. za ugostiteljstvo, trgovinu i usluge Rijeka (Grad Rijeka), Radićeva 37</w:t>
      </w:r>
      <w:r w:rsidRPr="00425499">
        <w:t xml:space="preserve">, MBS: </w:t>
      </w:r>
      <w:r w:rsidR="00425499" w:rsidRPr="00425499">
        <w:t>040296592</w:t>
      </w:r>
      <w:r w:rsidRPr="00425499">
        <w:t xml:space="preserve">, OIB: </w:t>
      </w:r>
      <w:r w:rsidR="00425499" w:rsidRPr="00425499">
        <w:t>86201660608</w:t>
      </w:r>
      <w:r w:rsidRPr="00425499">
        <w:rPr>
          <w:bCs/>
        </w:rPr>
        <w:t>,</w:t>
      </w:r>
      <w:r w:rsidRPr="00425499">
        <w:t xml:space="preserve"> dana </w:t>
      </w:r>
      <w:r w:rsidR="00425499" w:rsidRPr="00425499">
        <w:t>5. siječnja 2018</w:t>
      </w:r>
      <w:r w:rsidRPr="00425499">
        <w:t>.</w:t>
      </w:r>
    </w:p>
    <w:p w:rsidRDefault="000658B7" w:rsidR="000658B7" w:rsidRPr="00425499">
      <w:pPr>
        <w:jc w:val="center"/>
      </w:pPr>
    </w:p>
    <w:p w:rsidRDefault="004668EC" w:rsidR="004668EC" w:rsidRPr="00425499">
      <w:pPr>
        <w:jc w:val="center"/>
      </w:pPr>
      <w:r w:rsidRPr="00425499">
        <w:t>r i j e š i o  j e</w:t>
      </w:r>
    </w:p>
    <w:p w:rsidRDefault="004668EC" w:rsidR="004668EC" w:rsidRPr="00425499">
      <w:pPr>
        <w:jc w:val="both"/>
      </w:pPr>
    </w:p>
    <w:p w:rsidRDefault="00425499" w:rsidP="00425499" w:rsidR="00425499" w:rsidRPr="00425499">
      <w:pPr>
        <w:autoSpaceDE w:val="false"/>
        <w:autoSpaceDN w:val="false"/>
        <w:adjustRightInd w:val="false"/>
        <w:jc w:val="both"/>
      </w:pPr>
      <w:r w:rsidRPr="00425499">
        <w:tab/>
      </w:r>
      <w:r w:rsidRPr="00425499">
        <w:tab/>
        <w:t>Odbacuje se prijedlog za otvaranje stečajnog postupka nad dužnikom NEVERIN j. d. o. o. za ugostiteljstvo, trgovinu i usluge Rijeka (Grad Rijeka), Radićeva 37, MBS: 040296592, OIB: 86201660608</w:t>
      </w:r>
      <w:r w:rsidRPr="00425499">
        <w:rPr>
          <w:bCs/>
        </w:rPr>
        <w:t>.</w:t>
      </w:r>
    </w:p>
    <w:p w:rsidRDefault="00BC31B5" w:rsidR="00BC31B5" w:rsidRPr="00425499">
      <w:pPr>
        <w:jc w:val="both"/>
      </w:pPr>
    </w:p>
    <w:p w:rsidRDefault="004668EC" w:rsidR="004668EC" w:rsidRPr="00425499">
      <w:pPr>
        <w:jc w:val="center"/>
      </w:pPr>
      <w:r w:rsidRPr="00425499">
        <w:t>Obrazloženje</w:t>
      </w:r>
    </w:p>
    <w:p w:rsidRDefault="00FF427D" w:rsidR="00FF427D" w:rsidRPr="00425499">
      <w:pPr>
        <w:jc w:val="center"/>
      </w:pPr>
    </w:p>
    <w:p w:rsidRDefault="004668EC" w:rsidP="004668EC" w:rsidR="004668EC" w:rsidRPr="00425499">
      <w:pPr>
        <w:jc w:val="both"/>
      </w:pPr>
      <w:r w:rsidRPr="00425499">
        <w:tab/>
      </w:r>
      <w:r w:rsidRPr="00425499">
        <w:tab/>
        <w:t xml:space="preserve">Dana </w:t>
      </w:r>
      <w:r w:rsidR="00425499" w:rsidRPr="00425499">
        <w:t>23. svibnja 2017</w:t>
      </w:r>
      <w:r w:rsidR="006845AA" w:rsidRPr="00425499">
        <w:t xml:space="preserve">. </w:t>
      </w:r>
      <w:r w:rsidR="00425499" w:rsidRPr="00425499">
        <w:t>je Financijska agencija, Zagreb, Ulica grada Vukovara 70, OIB: 85821130368, Regionalni centar Rijeka, Podružnica Rijeka, F. Kurelca 8, Rijeka podnijela ovom sudu prijedlog za otvaranje stečajnog postupka nad dužnikom NEVERIN j. d. o. o. za ugostiteljstvo, trgovinu i usluge Rijeka (Grad Rijeka), Radićeva 37, MBS: 040296592, OIB: 86201660608</w:t>
      </w:r>
      <w:r w:rsidR="006845AA" w:rsidRPr="00425499">
        <w:t xml:space="preserve">. </w:t>
      </w:r>
    </w:p>
    <w:p w:rsidRDefault="002C6733" w:rsidP="004668EC" w:rsidR="001E0393" w:rsidRPr="00425499">
      <w:pPr>
        <w:jc w:val="both"/>
      </w:pPr>
      <w:r w:rsidRPr="00425499">
        <w:tab/>
      </w:r>
      <w:r w:rsidRPr="00425499">
        <w:tab/>
      </w:r>
      <w:r w:rsidR="006845AA" w:rsidRPr="00425499">
        <w:t>Međutim, u</w:t>
      </w:r>
      <w:r w:rsidR="003A0380" w:rsidRPr="00425499">
        <w:t xml:space="preserve">vidom u sudski registar sud je utvrdio da je Trgovački sud u Rijeci brisao </w:t>
      </w:r>
      <w:r w:rsidR="00870CED" w:rsidRPr="00425499">
        <w:t xml:space="preserve">iz sudskog registra </w:t>
      </w:r>
      <w:r w:rsidR="003A0380" w:rsidRPr="00425499">
        <w:t xml:space="preserve">ovaj subjekt (pod nazivom </w:t>
      </w:r>
      <w:r w:rsidR="00425499" w:rsidRPr="00425499">
        <w:t>NEVERIN j. d. o. o. za ugostiteljstvo, trgovinu i usluge Rijeka (Grad Rijeka), Radićeva 37, MBS: 040296592, OIB: 86201660608</w:t>
      </w:r>
      <w:r w:rsidR="003A0380" w:rsidRPr="00425499">
        <w:t xml:space="preserve">) dana </w:t>
      </w:r>
      <w:r w:rsidR="00425499" w:rsidRPr="00425499">
        <w:t>12.prosinca 2017. rješenjem Tt-17/1848-81</w:t>
      </w:r>
      <w:r w:rsidR="003A0380" w:rsidRPr="00425499">
        <w:t>, te navedeni subjekt više ne postoji.</w:t>
      </w:r>
    </w:p>
    <w:p w:rsidRDefault="003A0380" w:rsidP="004668EC" w:rsidR="004668EC" w:rsidRPr="00425499">
      <w:pPr>
        <w:jc w:val="both"/>
      </w:pPr>
      <w:r w:rsidRPr="00425499">
        <w:tab/>
      </w:r>
      <w:r w:rsidRPr="00425499">
        <w:tab/>
      </w:r>
      <w:r w:rsidR="0069153B" w:rsidRPr="00425499">
        <w:t xml:space="preserve">Prema članku 3. stavak 1. Stečajnog zakona </w:t>
      </w:r>
      <w:r w:rsidR="0069153B" w:rsidRPr="00425499">
        <w:rPr>
          <w:bCs/>
        </w:rPr>
        <w:t xml:space="preserve">(objavljen u NN </w:t>
      </w:r>
      <w:r w:rsidR="00870CED" w:rsidRPr="00425499">
        <w:rPr>
          <w:bCs/>
        </w:rPr>
        <w:t>71/15, 104/17</w:t>
      </w:r>
      <w:r w:rsidR="0069153B" w:rsidRPr="00425499">
        <w:rPr>
          <w:bCs/>
        </w:rPr>
        <w:t xml:space="preserve">) </w:t>
      </w:r>
      <w:r w:rsidR="0069153B" w:rsidRPr="00425499">
        <w:t xml:space="preserve">stečaj se može provesti nad pravnom osobom, te </w:t>
      </w:r>
      <w:r w:rsidR="00870CED" w:rsidRPr="00425499">
        <w:t xml:space="preserve">nad imovinom dužnika pojedinca, </w:t>
      </w:r>
      <w:r w:rsidR="0069153B" w:rsidRPr="00425499">
        <w:t xml:space="preserve">ako </w:t>
      </w:r>
      <w:r w:rsidR="00870CED" w:rsidRPr="00425499">
        <w:t>z</w:t>
      </w:r>
      <w:r w:rsidR="0069153B" w:rsidRPr="00425499">
        <w:t xml:space="preserve">akonom nije drukčije određeno. Budući da </w:t>
      </w:r>
      <w:r w:rsidR="00425499" w:rsidRPr="00425499">
        <w:t xml:space="preserve">NEVERIN j. d. o. o. za ugostiteljstvo, trgovinu i usluge Rijeka (Grad Rijeka), Radićeva 37, MBS: 040296592, OIB: 86201660608 </w:t>
      </w:r>
      <w:r w:rsidR="0069153B" w:rsidRPr="00425499">
        <w:t>više ne postoji, nad njime nije moguće provesti stečajni postupak pa je predlagateljev prijedlog valjalo odbaciti.</w:t>
      </w:r>
    </w:p>
    <w:p w:rsidRDefault="004668EC" w:rsidP="00895D51" w:rsidR="004668EC" w:rsidRPr="00425499">
      <w:pPr>
        <w:jc w:val="center"/>
      </w:pPr>
      <w:r w:rsidRPr="00425499">
        <w:t xml:space="preserve">Rijeka, </w:t>
      </w:r>
      <w:r w:rsidR="00425499" w:rsidRPr="00425499">
        <w:t>5. siječnja 2018</w:t>
      </w:r>
      <w:r w:rsidRPr="00425499">
        <w:t>.</w:t>
      </w:r>
    </w:p>
    <w:p w:rsidRDefault="004668EC" w:rsidR="004668EC" w:rsidRPr="00425499">
      <w:pPr>
        <w:jc w:val="center"/>
      </w:pPr>
    </w:p>
    <w:p w:rsidRDefault="00870CED" w:rsidP="000C6247" w:rsidR="00870CED" w:rsidRPr="00425499">
      <w:pPr>
        <w:jc w:val="both"/>
      </w:pPr>
      <w:r w:rsidRPr="00425499">
        <w:tab/>
      </w:r>
      <w:r w:rsidRPr="00425499">
        <w:tab/>
      </w:r>
      <w:r w:rsidRPr="00425499">
        <w:tab/>
      </w:r>
      <w:r w:rsidRPr="00425499">
        <w:tab/>
      </w:r>
      <w:r w:rsidRPr="00425499">
        <w:tab/>
      </w:r>
      <w:r w:rsidRPr="00425499">
        <w:tab/>
      </w:r>
      <w:r w:rsidRPr="00425499">
        <w:tab/>
        <w:t xml:space="preserve">                Sudac</w:t>
      </w:r>
    </w:p>
    <w:p w:rsidRDefault="00870CED" w:rsidP="000C6247" w:rsidR="00870CED" w:rsidRPr="00425499">
      <w:pPr>
        <w:jc w:val="both"/>
      </w:pPr>
      <w:r w:rsidRPr="00425499">
        <w:tab/>
      </w:r>
      <w:r w:rsidRPr="00425499">
        <w:tab/>
      </w:r>
      <w:r w:rsidRPr="00425499">
        <w:tab/>
      </w:r>
      <w:r w:rsidRPr="00425499">
        <w:tab/>
      </w:r>
      <w:r w:rsidRPr="00425499">
        <w:tab/>
      </w:r>
      <w:r w:rsidRPr="00425499">
        <w:tab/>
      </w:r>
      <w:r w:rsidRPr="00425499">
        <w:tab/>
        <w:t xml:space="preserve">          Vera Jelenović</w:t>
      </w:r>
    </w:p>
    <w:p w:rsidRDefault="00895D51" w:rsidP="00895D51" w:rsidR="00895D51" w:rsidRPr="00425499">
      <w:pPr>
        <w:jc w:val="right"/>
      </w:pPr>
    </w:p>
    <w:p w:rsidRDefault="004668EC" w:rsidR="004668EC" w:rsidRPr="00425499">
      <w:r w:rsidRPr="00425499">
        <w:t>UPUTA O PRAVNOM LIJEKU:</w:t>
      </w:r>
    </w:p>
    <w:p w:rsidRDefault="004668EC" w:rsidR="004668EC" w:rsidRPr="00425499">
      <w:pPr>
        <w:jc w:val="both"/>
      </w:pPr>
      <w:r w:rsidRPr="00425499">
        <w:tab/>
        <w:t xml:space="preserve">Protiv  ovog  rješenja nezadovoljna stranka može podnijeti žalbu u roku od 8 dana od dana primitka istog. </w:t>
      </w:r>
      <w:r w:rsidR="00870CED" w:rsidRPr="00425499">
        <w:t xml:space="preserve">Dostava se smatra obavljenom istekom osmoga dana od dana objave pismena na mrežnoj stranici e-Oglasna ploča sudova. </w:t>
      </w:r>
      <w:r w:rsidRPr="00425499">
        <w:t>Žalba se podnosi putem ovog  suda u dva  istovjetna primjerka, a o žalbi odlučuje Visoki trgovački sud  Republike  Hrvatske.</w:t>
      </w:r>
    </w:p>
    <w:sectPr w:rsidSect="00895D51" w:rsidR="004668EC" w:rsidRPr="00425499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D41" w:rsidR="00BB1D41">
      <w:r>
        <w:separator/>
      </w:r>
    </w:p>
  </w:endnote>
  <w:endnote w:id="0" w:type="continuationSeparator">
    <w:p w:rsidRDefault="00BB1D41" w:rsidR="00BB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733" w:rsidP="00895D51" w:rsidR="002C673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6733" w:rsidR="002C673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733" w:rsidP="00895D51" w:rsidR="002C673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7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6733" w:rsidR="002C67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D41" w:rsidR="00BB1D41">
      <w:r>
        <w:separator/>
      </w:r>
    </w:p>
  </w:footnote>
  <w:footnote w:id="0" w:type="continuationSeparator">
    <w:p w:rsidRDefault="00BB1D41" w:rsidR="00BB1D4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E11420"/>
    <w:multiLevelType w:val="hybridMultilevel"/>
    <w:tmpl w:val="4D2AADC2"/>
    <w:lvl w:tplc="F37A2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8EC"/>
    <w:rsid w:val="000658B7"/>
    <w:rsid w:val="0009307D"/>
    <w:rsid w:val="001047E2"/>
    <w:rsid w:val="001B750F"/>
    <w:rsid w:val="001E0393"/>
    <w:rsid w:val="00247206"/>
    <w:rsid w:val="002C6733"/>
    <w:rsid w:val="0031075A"/>
    <w:rsid w:val="003A0380"/>
    <w:rsid w:val="004046B1"/>
    <w:rsid w:val="00425499"/>
    <w:rsid w:val="0046226A"/>
    <w:rsid w:val="004668EC"/>
    <w:rsid w:val="004A54E0"/>
    <w:rsid w:val="00520331"/>
    <w:rsid w:val="005955D4"/>
    <w:rsid w:val="006845AA"/>
    <w:rsid w:val="0069153B"/>
    <w:rsid w:val="006D2FE2"/>
    <w:rsid w:val="007815F5"/>
    <w:rsid w:val="00870CED"/>
    <w:rsid w:val="00895D51"/>
    <w:rsid w:val="00A0264B"/>
    <w:rsid w:val="00AA4623"/>
    <w:rsid w:val="00B348F7"/>
    <w:rsid w:val="00BB1547"/>
    <w:rsid w:val="00BB1D41"/>
    <w:rsid w:val="00BC31B5"/>
    <w:rsid w:val="00DC1A05"/>
    <w:rsid w:val="00E72F2F"/>
    <w:rsid w:val="00E872EF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Tekstbalonia" w:type="paragraph">
    <w:name w:val="Balloon Text"/>
    <w:basedOn w:val="Normal"/>
    <w:link w:val="TekstbaloniaChar"/>
    <w:rsid w:val="00B348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8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4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Tekstbalonia" w:type="paragraph">
    <w:name w:val="Balloon Text"/>
    <w:basedOn w:val="Normal"/>
    <w:link w:val="TekstbaloniaChar"/>
    <w:rsid w:val="00B348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8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4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712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NEVERIN j.d.o.o.</izvorni_sadrzaj>
    <derivirana_varijabla naziv="DomainObject.Predmet.ProtustrankaFormated_1">  NEVERIN j.d.o.o.</derivirana_varijabla>
  </DomainObject.Predmet.ProtustrankaFormated>
  <DomainObject.Predmet.ProtustrankaFormatedOIB>
    <izvorni_sadrzaj>  NEVERIN j.d.o.o., OIB 86201660608</izvorni_sadrzaj>
    <derivirana_varijabla naziv="DomainObject.Predmet.ProtustrankaFormatedOIB_1">  NEVERIN j.d.o.o., OIB 86201660608</derivirana_varijabla>
  </DomainObject.Predmet.ProtustrankaFormatedOIB>
  <DomainObject.Predmet.ProtustrankaFormatedWithAdress>
    <izvorni_sadrzaj> NEVERIN j.d.o.o., Radićeva 37, 51000 Rijeka</izvorni_sadrzaj>
    <derivirana_varijabla naziv="DomainObject.Predmet.ProtustrankaFormatedWithAdress_1"> NEVERIN j.d.o.o., Radićeva 37, 51000 Rijeka</derivirana_varijabla>
  </DomainObject.Predmet.ProtustrankaFormatedWithAdress>
  <DomainObject.Predmet.ProtustrankaFormatedWithAdressOIB>
    <izvorni_sadrzaj> NEVERIN j.d.o.o., OIB 86201660608, Radićeva 37, 51000 Rijeka</izvorni_sadrzaj>
    <derivirana_varijabla naziv="DomainObject.Predmet.ProtustrankaFormatedWithAdressOIB_1"> NEVERIN j.d.o.o., OIB 86201660608, Radićeva 37, 51000 Rijeka</derivirana_varijabla>
  </DomainObject.Predmet.ProtustrankaFormatedWithAdressOIB>
  <DomainObject.Predmet.ProtustrankaWithAdress>
    <izvorni_sadrzaj>NEVERIN j.d.o.o. Radićeva 37, 51000 Rijeka</izvorni_sadrzaj>
    <derivirana_varijabla naziv="DomainObject.Predmet.ProtustrankaWithAdress_1">NEVERIN j.d.o.o. Radićeva 37, 51000 Rijeka</derivirana_varijabla>
  </DomainObject.Predmet.ProtustrankaWithAdress>
  <DomainObject.Predmet.ProtustrankaWithAdressOIB>
    <izvorni_sadrzaj>NEVERIN j.d.o.o., OIB 86201660608, Radićeva 37, 51000 Rijeka</izvorni_sadrzaj>
    <derivirana_varijabla naziv="DomainObject.Predmet.ProtustrankaWithAdressOIB_1">NEVERIN j.d.o.o., OIB 86201660608, Radićeva 37, 51000 Rijeka</derivirana_varijabla>
  </DomainObject.Predmet.ProtustrankaWithAdressOIB>
  <DomainObject.Predmet.ProtustrankaNazivFormated>
    <izvorni_sadrzaj>NEVERIN j.d.o.o.</izvorni_sadrzaj>
    <derivirana_varijabla naziv="DomainObject.Predmet.ProtustrankaNazivFormated_1">NEVERIN j.d.o.o.</derivirana_varijabla>
  </DomainObject.Predmet.ProtustrankaNazivFormated>
  <DomainObject.Predmet.ProtustrankaNazivFormatedOIB>
    <izvorni_sadrzaj>NEVERIN j.d.o.o., OIB 86201660608</izvorni_sadrzaj>
    <derivirana_varijabla naziv="DomainObject.Predmet.ProtustrankaNazivFormatedOIB_1">NEVERIN j.d.o.o., OIB 86201660608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NEVERIN j.d.o.o.</item>
    </izvorni_sadrzaj>
    <derivirana_varijabla naziv="DomainObject.Predmet.ProtuStrankaListFormated_1">
      <item>NEVERIN j.d.o.o.</item>
    </derivirana_varijabla>
  </DomainObject.Predmet.ProtuStrankaListFormated>
  <DomainObject.Predmet.ProtuStrankaListFormatedOIB>
    <izvorni_sadrzaj>
      <item>NEVERIN j.d.o.o., OIB 86201660608</item>
    </izvorni_sadrzaj>
    <derivirana_varijabla naziv="DomainObject.Predmet.ProtuStrankaListFormatedOIB_1">
      <item>NEVERIN j.d.o.o., OIB 86201660608</item>
    </derivirana_varijabla>
  </DomainObject.Predmet.ProtuStrankaListFormatedOIB>
  <DomainObject.Predmet.ProtuStrankaListFormatedWithAdress>
    <izvorni_sadrzaj>
      <item>NEVERIN j.d.o.o., Radićeva 37, 51000 Rijeka</item>
    </izvorni_sadrzaj>
    <derivirana_varijabla naziv="DomainObject.Predmet.ProtuStrankaListFormatedWithAdress_1">
      <item>NEVERIN j.d.o.o., Radićeva 37, 51000 Rijeka</item>
    </derivirana_varijabla>
  </DomainObject.Predmet.ProtuStrankaListFormatedWithAdress>
  <DomainObject.Predmet.ProtuStrankaListFormatedWithAdressOIB>
    <izvorni_sadrzaj>
      <item>NEVERIN j.d.o.o., OIB 86201660608, Radićeva 37, 51000 Rijeka</item>
    </izvorni_sadrzaj>
    <derivirana_varijabla naziv="DomainObject.Predmet.ProtuStrankaListFormatedWithAdressOIB_1">
      <item>NEVERIN j.d.o.o., OIB 86201660608, Radićeva 37, 51000 Rijeka</item>
    </derivirana_varijabla>
  </DomainObject.Predmet.ProtuStrankaListFormatedWithAdressOIB>
  <DomainObject.Predmet.ProtuStrankaListNazivFormated>
    <izvorni_sadrzaj>
      <item>NEVERIN j.d.o.o.</item>
    </izvorni_sadrzaj>
    <derivirana_varijabla naziv="DomainObject.Predmet.ProtuStrankaListNazivFormated_1">
      <item>NEVERIN j.d.o.o.</item>
    </derivirana_varijabla>
  </DomainObject.Predmet.ProtuStrankaListNazivFormated>
  <DomainObject.Predmet.ProtuStrankaListNazivFormatedOIB>
    <izvorni_sadrzaj>
      <item>NEVERIN j.d.o.o., OIB 86201660608</item>
    </izvorni_sadrzaj>
    <derivirana_varijabla naziv="DomainObject.Predmet.ProtuStrankaListNazivFormatedOIB_1">
      <item>NEVERIN j.d.o.o., OIB 86201660608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NEVERIN j.d.o.o.</izvorni_sadrzaj>
    <derivirana_varijabla naziv="DomainObject.Predmet.ProtustrankaIDrugi_1">NEVERIN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NEVERIN j.d.o.o., OIB 86201660608, Radićeva 37, 51000 Rijeka</izvorni_sadrzaj>
    <derivirana_varijabla naziv="DomainObject.Predmet.ProtustrankaIDrugiAdressOIB_1">NEVERIN j.d.o.o., OIB 86201660608, Radićeva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NEVERIN j.d.o.o.</item>
    </izvorni_sadrzaj>
    <derivirana_varijabla naziv="DomainObject.Predmet.SudioniciListNaziv_1">
      <item>FINA  Rijeka</item>
      <item>NEVERIN j.d.o.o.</item>
    </derivirana_varijabla>
  </DomainObject.Predmet.SudioniciListNaziv>
  <DomainObject.Predmet.SudioniciListAdressOIB>
    <izvorni_sadrzaj>
      <item>FINA  Rijeka, OIB 85821130368, Frana Kurelca 8,51000 Rijeka</item>
      <item>NEVERIN j.d.o.o., OIB 86201660608, Radićeva 37,51000 Rijeka</item>
    </izvorni_sadrzaj>
    <derivirana_varijabla naziv="DomainObject.Predmet.SudioniciListAdressOIB_1">
      <item>FINA  Rijeka, OIB 85821130368, Frana Kurelca 8,51000 Rijeka</item>
      <item>NEVERIN j.d.o.o., OIB 86201660608, Radićeva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86201660608</item>
    </izvorni_sadrzaj>
    <derivirana_varijabla naziv="DomainObject.Predmet.SudioniciListNazivOIB_1">
      <item>, OIB 85821130368</item>
      <item>, OIB 86201660608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1967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2018-01-05T11:50:00Z</dcterms:created>
  <dc:creator>vjelenovic</dc:creator>
  <cp:lastModifiedBy>Danijela Fumić</cp:lastModifiedBy>
  <cp:lastPrinted>2018-01-05T11:49:00Z</cp:lastPrinted>
  <dcterms:modified xmlns:xsi="http://www.w3.org/2001/XMLSchema-instance" xsi:type="dcterms:W3CDTF">2018-01-05T11:51:00Z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