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7127" w14:paraId="29c712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A523AB">
        <w:t>5 St-415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A523AB">
        <w:t xml:space="preserve"> dužnika M.D.M. d.o.o., Turčin, Črnec Biškupečki 12</w:t>
      </w:r>
      <w:r w:rsidR="00740000">
        <w:t>, M</w:t>
      </w:r>
      <w:r w:rsidR="00A523AB">
        <w:t>BS: 070033111, OIB: 79409245456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A523AB" w:rsidRPr="00A523AB">
        <w:t xml:space="preserve"> </w:t>
      </w:r>
      <w:r w:rsidR="00A523AB">
        <w:t>M.D.M. d.o.o., Turčin, Črnec Biškupečki 12, MBS: 070033111, OIB: 79409245456</w:t>
      </w:r>
      <w:r w:rsidR="00740000">
        <w:t xml:space="preserve">, </w:t>
      </w:r>
      <w:r w:rsidR="00CB6C18">
        <w:t xml:space="preserve">iznosi </w:t>
      </w:r>
      <w:r w:rsidR="00A523AB">
        <w:t>169.339,54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D60907">
        <w:t xml:space="preserve"> dužnika </w:t>
      </w:r>
      <w:r w:rsidR="00A523AB">
        <w:t>Mladen Lončarić, Črnec Biškupečki 12, OIB: 38845696391 i direktor dužnika Nikolina Šemiga</w:t>
      </w:r>
      <w:r w:rsidR="00740000">
        <w:t>,</w:t>
      </w:r>
      <w:r w:rsidR="00A523AB">
        <w:t xml:space="preserve"> Gornji Kneginec, Ante Starčevića 36, OIB: 94606621441,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1F699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1F699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1F6992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13548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40" w:rsidR="00FF1840">
      <w:r>
        <w:separator/>
      </w:r>
    </w:p>
  </w:endnote>
  <w:endnote w:id="0" w:type="continuationSeparator">
    <w:p w:rsidRDefault="00FF1840" w:rsidR="00FF1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40" w:rsidR="00FF1840">
      <w:r>
        <w:separator/>
      </w:r>
    </w:p>
  </w:footnote>
  <w:footnote w:id="0" w:type="continuationSeparator">
    <w:p w:rsidRDefault="00FF1840" w:rsidR="00FF1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35482"/>
    <w:rsid w:val="001B72D6"/>
    <w:rsid w:val="001E6833"/>
    <w:rsid w:val="001F6992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50ABC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St-415/2015-4</izvorni_sadrzaj>
    <derivirana_varijabla naziv="DomainObject.Oznaka_1">St-415/2015-4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Mladen-Dario-Marin društvo s ograničenom odgovornošću za usluge i trgovinu</izvorni_sadrzaj>
    <derivirana_varijabla naziv="DomainObject.Predmet.ProtustrankaFormated_1">  Mladen-Dario-Marin društvo s ograničenom odgovornošću za usluge i trgovinu</derivirana_varijabla>
  </DomainObject.Predmet.ProtustrankaFormated>
  <DomainObject.Predmet.ProtustrankaFormatedOIB>
    <izvorni_sadrzaj>  Mladen-Dario-Marin društvo s ograničenom odgovornošću za usluge i trgovinu, OIB 79409245456</izvorni_sadrzaj>
    <derivirana_varijabla naziv="DomainObject.Predmet.ProtustrankaFormatedOIB_1">  Mladen-Dario-Marin društvo s ograničenom odgovornošću za usluge i trgovinu, OIB 79409245456</derivirana_varijabla>
  </DomainObject.Predmet.ProtustrankaFormatedOIB>
  <DomainObject.Predmet.ProtustrankaFormatedWithAdress>
    <izvorni_sadrzaj> Mladen-Dario-Marin društvo s ograničenom odgovornošću za usluge i trgovinu,  12, 42204 Črnec Biškupečki</izvorni_sadrzaj>
    <derivirana_varijabla naziv="DomainObject.Predmet.ProtustrankaFormatedWithAdress_1"> Mladen-Dario-Marin društvo s ograničenom odgovornošću za usluge i trgovinu,  12, 42204 Črnec Biškupečki</derivirana_varijabla>
  </DomainObject.Predmet.ProtustrankaFormatedWithAdress>
  <DomainObject.Predmet.ProtustrankaFormatedWithAdressOIB>
    <izvorni_sadrzaj> Mladen-Dario-Marin društvo s ograničenom odgovornošću za usluge i trgovinu, OIB 79409245456,  12, 42204 Črnec Biškupečki</izvorni_sadrzaj>
    <derivirana_varijabla naziv="DomainObject.Predmet.ProtustrankaFormatedWithAdressOIB_1"> Mladen-Dario-Marin društvo s ograničenom odgovornošću za usluge i trgovinu, OIB 79409245456,  12, 42204 Črnec Biškupečki</derivirana_varijabla>
  </DomainObject.Predmet.ProtustrankaFormatedWithAdressOIB>
  <DomainObject.Predmet.ProtustrankaWithAdress>
    <izvorni_sadrzaj>Mladen-Dario-Marin društvo s ograničenom odgovornošću za usluge i trgovinu  12, 42204 Črnec Biškupečki</izvorni_sadrzaj>
    <derivirana_varijabla naziv="DomainObject.Predmet.ProtustrankaWithAdress_1">Mladen-Dario-Marin društvo s ograničenom odgovornošću za usluge i trgovinu  12, 42204 Črnec Biškupečki</derivirana_varijabla>
  </DomainObject.Predmet.ProtustrankaWithAdress>
  <DomainObject.Predmet.ProtustrankaWithAdressOIB>
    <izvorni_sadrzaj>Mladen-Dario-Marin društvo s ograničenom odgovornošću za usluge i trgovinu, OIB 79409245456,  12, 42204 Črnec Biškupečki</izvorni_sadrzaj>
    <derivirana_varijabla naziv="DomainObject.Predmet.ProtustrankaWithAdressOIB_1">Mladen-Dario-Marin društvo s ograničenom odgovornošću za usluge i trgovinu, OIB 79409245456,  12, 42204 Črnec Biškupečki</derivirana_varijabla>
  </DomainObject.Predmet.ProtustrankaWithAdressOIB>
  <DomainObject.Predmet.ProtustrankaNazivFormated>
    <izvorni_sadrzaj>Mladen-Dario-Marin društvo s ograničenom odgovornošću za usluge i trgovinu</izvorni_sadrzaj>
    <derivirana_varijabla naziv="DomainObject.Predmet.ProtustrankaNazivFormated_1">Mladen-Dario-Marin društvo s ograničenom odgovornošću za usluge i trgovinu</derivirana_varijabla>
  </DomainObject.Predmet.ProtustrankaNazivFormated>
  <DomainObject.Predmet.ProtustrankaNazivFormatedOIB>
    <izvorni_sadrzaj>Mladen-Dario-Marin društvo s ograničenom odgovornošću za usluge i trgovinu, OIB 79409245456</izvorni_sadrzaj>
    <derivirana_varijabla naziv="DomainObject.Predmet.ProtustrankaNazivFormatedOIB_1">Mladen-Dario-Marin društvo s ograničenom odgovornošću za usluge i trgovinu, OIB 79409245456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169339.54</izvorni_sadrzaj>
    <derivirana_varijabla naziv="DomainObject.Predmet.TrenutnaVrijednost_1">169339.54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Mladen-Dario-Marin društvo s ograničenom odgovornošću za usluge i trgovinu</item>
    </izvorni_sadrzaj>
    <derivirana_varijabla naziv="DomainObject.Predmet.ProtuStrankaListFormated_1">
      <item>Mladen-Dario-Marin društvo s ograničenom odgovornošću za usluge i trgovinu</item>
    </derivirana_varijabla>
  </DomainObject.Predmet.ProtuStrankaListFormated>
  <DomainObject.Predmet.ProtuStrankaListFormatedOIB>
    <izvorni_sadrzaj>
      <item>Mladen-Dario-Marin društvo s ograničenom odgovornošću za usluge i trgovinu, OIB 79409245456</item>
    </izvorni_sadrzaj>
    <derivirana_varijabla naziv="DomainObject.Predmet.ProtuStrankaListFormatedOIB_1">
      <item>Mladen-Dario-Marin društvo s ograničenom odgovornošću za usluge i trgovinu, OIB 79409245456</item>
    </derivirana_varijabla>
  </DomainObject.Predmet.ProtuStrankaListFormatedOIB>
  <DomainObject.Predmet.ProtuStrankaListFormatedWithAdress>
    <izvorni_sadrzaj>
      <item>Mladen-Dario-Marin društvo s ograničenom odgovornošću za usluge i trgovinu,  12, 42204 Črnec Biškupečki</item>
    </izvorni_sadrzaj>
    <derivirana_varijabla naziv="DomainObject.Predmet.ProtuStrankaListFormatedWithAdress_1">
      <item>Mladen-Dario-Marin društvo s ograničenom odgovornošću za usluge i trgovinu,  12, 42204 Črnec Biškupečki</item>
    </derivirana_varijabla>
  </DomainObject.Predmet.ProtuStrankaListFormatedWithAdress>
  <DomainObject.Predmet.ProtuStrankaListFormatedWithAdressOIB>
    <izvorni_sadrzaj>
      <item>Mladen-Dario-Marin društvo s ograničenom odgovornošću za usluge i trgovinu, OIB 79409245456,  12, 42204 Črnec Biškupečki</item>
    </izvorni_sadrzaj>
    <derivirana_varijabla naziv="DomainObject.Predmet.ProtuStrankaListFormatedWithAdressOIB_1">
      <item>Mladen-Dario-Marin društvo s ograničenom odgovornošću za usluge i trgovinu, OIB 79409245456,  12, 42204 Črnec Biškupečki</item>
    </derivirana_varijabla>
  </DomainObject.Predmet.ProtuStrankaListFormatedWithAdressOIB>
  <DomainObject.Predmet.ProtuStrankaListNazivFormated>
    <izvorni_sadrzaj>
      <item>Mladen-Dario-Marin društvo s ograničenom odgovornošću za usluge i trgovinu</item>
    </izvorni_sadrzaj>
    <derivirana_varijabla naziv="DomainObject.Predmet.ProtuStrankaListNazivFormated_1">
      <item>Mladen-Dario-Marin društvo s ograničenom odgovornošću za usluge i trgovinu</item>
    </derivirana_varijabla>
  </DomainObject.Predmet.ProtuStrankaListNazivFormated>
  <DomainObject.Predmet.ProtuStrankaListNazivFormatedOIB>
    <izvorni_sadrzaj>
      <item>Mladen-Dario-Marin društvo s ograničenom odgovornošću za usluge i trgovinu, OIB 79409245456</item>
    </izvorni_sadrzaj>
    <derivirana_varijabla naziv="DomainObject.Predmet.ProtuStrankaListNazivFormatedOIB_1">
      <item>Mladen-Dario-Marin društvo s ograničenom odgovornošću za usluge i trgovinu, OIB 79409245456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St-415/2015-4</izvorni_sadrzaj>
    <derivirana_varijabla naziv="DomainObject.PoslovniBrojDokumenta_1">St-415/2015-4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Mladen-Dario-Marin društvo s ograničenom odgovornošću za usluge i trgovinu</izvorni_sadrzaj>
    <derivirana_varijabla naziv="DomainObject.Predmet.ProtustrankaIDrugi_1">Mladen-Dario-Marin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Mladen-Dario-Marin društvo s ograničenom odgovornošću za usluge i trgovinu, OIB 79409245456,  12, 42204 Črnec Biškupečki</izvorni_sadrzaj>
    <derivirana_varijabla naziv="DomainObject.Predmet.ProtustrankaIDrugiAdressOIB_1">Mladen-Dario-Marin društvo s ograničenom odgovornošću za usluge i trgovinu, OIB 79409245456,  12,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Mladen-Dario-Marin društvo s ograničenom odgovornošću za usluge i trgovinu</item>
      <item>E-oglasna ploča ovog suda</item>
      <item>Sudski registar, Trgovački sud u Varaždinu</item>
    </izvorni_sadrzaj>
    <derivirana_varijabla naziv="DomainObject.Predmet.SudioniciListNaziv_1">
      <item>Financijska agencija</item>
      <item>Mladen-Dario-Marin društvo s ograničenom odgovornošću za usluge i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Mladen-Dario-Marin društvo s ograničenom odgovornošću za usluge i trgovinu, OIB 79409245456,  12,42204 Črnec Biškupečki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Mladen-Dario-Marin društvo s ograničenom odgovornošću za usluge i trgovinu, OIB 79409245456,  12,42204 Črnec Biškupečki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79409245456</item>
      <item>, OIB null</item>
      <item>, OIB null</item>
    </izvorni_sadrzaj>
    <derivirana_varijabla naziv="DomainObject.Predmet.SudioniciListNazivOIB_1">
      <item>, OIB 85821130368</item>
      <item>, OIB 79409245456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2FEF8-1410-45CE-8B09-E63A2910B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1958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2016-01-13T09:01:00Z</dcterms:created>
  <dc:creator>Ljubica Makovec</dc:creator>
  <cp:lastModifiedBy>Maja Marčec</cp:lastModifiedBy>
  <cp:lastPrinted>2016-01-13T09:03:00Z</cp:lastPrinted>
  <dcterms:modified xmlns:xsi="http://www.w3.org/2001/XMLSchema-instance" xsi:type="dcterms:W3CDTF">2016-01-13T11:22:00Z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