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0da9" w14:paraId="43a0da9" w:rsidRDefault="004843DC" w:rsidP="00910611" w:rsidR="004843D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43DC" w:rsidP="00910611" w:rsidR="004843DC">
      <w:r>
        <w:rPr>
          <w:rFonts w:eastAsia="MS Mincho"/>
        </w:rPr>
        <w:t xml:space="preserve">   REPUBLIKA HRVATSKA</w:t>
      </w:r>
    </w:p>
    <w:p w:rsidRDefault="004843DC" w:rsidP="00910611" w:rsidR="004843DC">
      <w:r>
        <w:rPr>
          <w:rFonts w:eastAsia="MS Mincho"/>
        </w:rPr>
        <w:t>TRGOVAČKI SUD U RIJECI</w:t>
      </w:r>
    </w:p>
    <w:p w:rsidRDefault="004843DC" w:rsidR="004843D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843DC" w:rsidP="00910611" w:rsidR="004843DC" w:rsidRPr="00910611"/>
    <w:p w:rsidRDefault="00CD11BF" w:rsidP="00CD11BF" w:rsidR="001D4B71" w:rsidRPr="007C15EF">
      <w:pPr>
        <w:jc w:val="center"/>
      </w:pPr>
      <w:r w:rsidRPr="007C15EF">
        <w:t>R E P U B L I K A   H R V AT S K A</w:t>
      </w:r>
    </w:p>
    <w:p w:rsidRDefault="001D4B71" w:rsidP="001D4B71" w:rsidR="001D4B71" w:rsidRPr="007C15EF"/>
    <w:p w:rsidRDefault="00FF34F0" w:rsidP="00FF34F0" w:rsidR="00FF34F0" w:rsidRPr="007C15EF">
      <w:pPr>
        <w:jc w:val="center"/>
      </w:pPr>
      <w:r w:rsidRPr="007C15EF">
        <w:t>Z A K L J U Č A K</w:t>
      </w:r>
    </w:p>
    <w:p w:rsidRDefault="001D4B71" w:rsidP="001D4B71" w:rsidR="001D4B71" w:rsidRPr="007C15EF"/>
    <w:p w:rsidRDefault="00CF689B" w:rsidP="00D815C3" w:rsidR="001D4B71" w:rsidRPr="00FF34F0">
      <w:pPr>
        <w:ind w:firstLine="708"/>
        <w:jc w:val="both"/>
      </w:pPr>
      <w:r w:rsidRPr="007C15EF">
        <w:t xml:space="preserve">Trgovački sud u Rijeci, </w:t>
      </w:r>
      <w:r w:rsidR="00E860EB" w:rsidRPr="007C15EF">
        <w:t>OIB 88785964957</w:t>
      </w:r>
      <w:r w:rsidR="007C15EF">
        <w:t>,</w:t>
      </w:r>
      <w:r w:rsidR="00E860EB" w:rsidRPr="007C15EF">
        <w:t xml:space="preserve"> </w:t>
      </w:r>
      <w:r w:rsidRPr="007C15EF">
        <w:t>po stečajnom sucu Danieli Korlević</w:t>
      </w:r>
      <w:r w:rsidR="00763F9B" w:rsidRPr="007C15EF">
        <w:t>,</w:t>
      </w:r>
      <w:r w:rsidRPr="007C15EF">
        <w:t xml:space="preserve"> u stečajnom postupku nad </w:t>
      </w:r>
      <w:r w:rsidR="00A341D9" w:rsidRPr="007C15EF">
        <w:t xml:space="preserve">dužnikom ZVIR d.o.o. za proizvodnju i trgovinu Rijeka, Ružićeva 32, </w:t>
      </w:r>
      <w:r w:rsidR="007102B3" w:rsidRPr="007C15EF">
        <w:t>t</w:t>
      </w:r>
      <w:r w:rsidR="001D4B71" w:rsidRPr="007C15EF">
        <w:t xml:space="preserve">emeljem čl. </w:t>
      </w:r>
      <w:r w:rsidR="007C096E" w:rsidRPr="007C15EF">
        <w:t>120</w:t>
      </w:r>
      <w:r w:rsidR="001D4B71" w:rsidRPr="007C15EF">
        <w:t>. st.</w:t>
      </w:r>
      <w:r w:rsidR="007C096E" w:rsidRPr="007C15EF">
        <w:t>5</w:t>
      </w:r>
      <w:r w:rsidR="001D4B71" w:rsidRPr="007C15EF">
        <w:t>. Stečajnog zakona (N</w:t>
      </w:r>
      <w:r w:rsidR="00C32308" w:rsidRPr="007C15EF">
        <w:t>arodne novine br</w:t>
      </w:r>
      <w:r w:rsidR="001D4B71" w:rsidRPr="007C15EF">
        <w:t xml:space="preserve"> 44/96, 29/99,</w:t>
      </w:r>
      <w:r w:rsidR="001D4B71" w:rsidRPr="00FF34F0">
        <w:t xml:space="preserve"> 129/00, 123/03,</w:t>
      </w:r>
      <w:r w:rsidR="00AF6CE6" w:rsidRPr="00FF34F0">
        <w:t xml:space="preserve"> </w:t>
      </w:r>
      <w:r w:rsidR="001D4B71" w:rsidRPr="00FF34F0">
        <w:t>197/03, 187/04, 82/06</w:t>
      </w:r>
      <w:r w:rsidR="007102B3" w:rsidRPr="00FF34F0">
        <w:t>,</w:t>
      </w:r>
      <w:r w:rsidR="001D4B71" w:rsidRPr="00FF34F0">
        <w:t xml:space="preserve"> 116/10</w:t>
      </w:r>
      <w:r w:rsidRPr="00FF34F0">
        <w:t>,</w:t>
      </w:r>
      <w:r w:rsidR="007102B3" w:rsidRPr="00FF34F0">
        <w:t xml:space="preserve"> 25/12</w:t>
      </w:r>
      <w:r w:rsidRPr="00FF34F0">
        <w:t xml:space="preserve"> i 133/12</w:t>
      </w:r>
      <w:r w:rsidR="001D4B71" w:rsidRPr="00FF34F0">
        <w:t xml:space="preserve">), </w:t>
      </w:r>
      <w:r w:rsidR="007102B3" w:rsidRPr="00FF34F0">
        <w:t xml:space="preserve">dana </w:t>
      </w:r>
      <w:r w:rsidR="00FF4DA0">
        <w:t xml:space="preserve">17. </w:t>
      </w:r>
      <w:r w:rsidR="007C15EF">
        <w:t>listopada</w:t>
      </w:r>
      <w:r w:rsidR="00FF4DA0">
        <w:t xml:space="preserve"> 2018</w:t>
      </w:r>
      <w:r w:rsidR="0012500B" w:rsidRPr="00FF34F0">
        <w:t>.</w:t>
      </w:r>
      <w:r w:rsidR="00B97391">
        <w:t xml:space="preserve"> </w:t>
      </w:r>
      <w:r w:rsidR="007102B3" w:rsidRPr="00FF34F0">
        <w:t>g</w:t>
      </w:r>
      <w:r w:rsidR="00B97391">
        <w:t>odine</w:t>
      </w:r>
      <w:r w:rsidR="007102B3" w:rsidRPr="00FF34F0">
        <w:t xml:space="preserve"> </w:t>
      </w:r>
    </w:p>
    <w:p w:rsidRDefault="001D4B71" w:rsidP="001D4B71" w:rsidR="001D4B71">
      <w:pPr>
        <w:jc w:val="both"/>
      </w:pPr>
    </w:p>
    <w:p w:rsidRDefault="00FF34F0" w:rsidP="001D4B71" w:rsidR="001D4B71" w:rsidRPr="00FF4DA0">
      <w:pPr>
        <w:jc w:val="center"/>
        <w:rPr>
          <w:bCs/>
        </w:rPr>
      </w:pPr>
      <w:r w:rsidRPr="00FF4DA0">
        <w:rPr>
          <w:bCs/>
        </w:rPr>
        <w:t>z a k l j u č i o    j e</w:t>
      </w:r>
    </w:p>
    <w:p w:rsidRDefault="003B3CE4" w:rsidP="001D4B71" w:rsidR="003B3CE4">
      <w:pPr>
        <w:jc w:val="center"/>
      </w:pPr>
    </w:p>
    <w:p w:rsidRDefault="007C096E" w:rsidP="007C096E" w:rsidR="00661999">
      <w:pPr>
        <w:jc w:val="both"/>
      </w:pPr>
      <w:r>
        <w:tab/>
        <w:t xml:space="preserve">Stečajnom upravitelju </w:t>
      </w:r>
      <w:r w:rsidR="00A341D9">
        <w:t>Zinku Grgurić iz Rijeke, A. Starčevića 5, OIB 83423185553</w:t>
      </w:r>
      <w:r>
        <w:t xml:space="preserve">, daje se odobrenje za sklapanje </w:t>
      </w:r>
      <w:r w:rsidR="00A341D9">
        <w:t>novog</w:t>
      </w:r>
      <w:r>
        <w:t xml:space="preserve"> Ugo</w:t>
      </w:r>
      <w:r w:rsidR="00B97391">
        <w:t>vora o radu na određeno vrijeme</w:t>
      </w:r>
      <w:r w:rsidR="00B8148A">
        <w:t xml:space="preserve">, od </w:t>
      </w:r>
      <w:r w:rsidR="00CE5CAA">
        <w:t xml:space="preserve">01. </w:t>
      </w:r>
      <w:r w:rsidR="007C15EF">
        <w:t xml:space="preserve">travnja do 31. prosinca </w:t>
      </w:r>
      <w:r w:rsidR="00CE5CAA">
        <w:t>201</w:t>
      </w:r>
      <w:r w:rsidR="00FF4DA0">
        <w:t>8</w:t>
      </w:r>
      <w:r w:rsidR="00E860EB">
        <w:t xml:space="preserve">. godine, </w:t>
      </w:r>
      <w:r w:rsidR="0022481D">
        <w:t>radi dovršenja započetih poslova i otklanjanja moguće štete s</w:t>
      </w:r>
      <w:r w:rsidR="00A341D9">
        <w:t xml:space="preserve"> IVOM IVKOVIĆ iz Rijeke, T. Ujevića 2, OIB 19792749859, te </w:t>
      </w:r>
      <w:r w:rsidR="00933AB8">
        <w:t xml:space="preserve">se </w:t>
      </w:r>
      <w:r w:rsidR="00661999">
        <w:t xml:space="preserve">Ugovor o radu </w:t>
      </w:r>
      <w:r w:rsidR="00933AB8">
        <w:t xml:space="preserve">obvezuje </w:t>
      </w:r>
      <w:r w:rsidR="00661999">
        <w:t>dostaviti u spis.</w:t>
      </w:r>
    </w:p>
    <w:p w:rsidRDefault="007C096E" w:rsidP="007C096E" w:rsidR="007C096E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FF4DA0">
        <w:t xml:space="preserve">17. </w:t>
      </w:r>
      <w:r w:rsidR="007C15EF">
        <w:t xml:space="preserve">listopada </w:t>
      </w:r>
      <w:r w:rsidR="00FF4DA0">
        <w:t>2018</w:t>
      </w:r>
      <w:r w:rsidR="007102B3" w:rsidRPr="00FF34F0">
        <w:t>. godine</w:t>
      </w:r>
    </w:p>
    <w:p w:rsidRDefault="001D4B71" w:rsidP="001D4B71" w:rsidR="001D4B71">
      <w:pPr>
        <w:jc w:val="center"/>
        <w:rPr>
          <w:b/>
        </w:rPr>
      </w:pPr>
    </w:p>
    <w:p w:rsidRDefault="001D4B71" w:rsidP="00A341D9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B7054C">
        <w:rPr>
          <w:b/>
        </w:rPr>
        <w:t xml:space="preserve"> </w:t>
      </w:r>
      <w:r w:rsidR="00EB6853">
        <w:rPr>
          <w:b/>
        </w:rPr>
        <w:t xml:space="preserve"> </w:t>
      </w:r>
      <w:r w:rsidR="005116D1">
        <w:rPr>
          <w:b/>
        </w:rPr>
        <w:t xml:space="preserve">         </w:t>
      </w:r>
      <w:r w:rsidR="00A341D9">
        <w:rPr>
          <w:b/>
        </w:rPr>
        <w:t xml:space="preserve">    </w:t>
      </w:r>
      <w:r w:rsidRPr="00FF34F0">
        <w:t>Stečajni sudac</w:t>
      </w:r>
    </w:p>
    <w:p w:rsidRDefault="001D4B71" w:rsidP="004843DC" w:rsidR="004843DC" w:rsidRPr="00484FC9">
      <w:pPr>
        <w:ind w:firstLine="708" w:left="1416"/>
        <w:jc w:val="right"/>
        <w:rPr>
          <w:sz w:val="28"/>
        </w:rPr>
      </w:pPr>
      <w:r w:rsidRPr="00FF34F0">
        <w:t xml:space="preserve">                                             </w:t>
      </w:r>
      <w:r w:rsidR="00E860EB">
        <w:t xml:space="preserve">              </w:t>
      </w:r>
      <w:r w:rsidRPr="00FF34F0">
        <w:t xml:space="preserve">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Daniela Korlević</w:t>
      </w:r>
      <w:r w:rsidR="003A49BC">
        <w:t xml:space="preserve"> </w:t>
      </w:r>
    </w:p>
    <w:p w:rsidRDefault="00FC3936" w:rsidP="00FC3936" w:rsidR="00FC3936" w:rsidRPr="00484FC9">
      <w:pPr>
        <w:ind w:firstLine="708" w:left="1416"/>
        <w:jc w:val="right"/>
        <w:rPr>
          <w:sz w:val="28"/>
        </w:rPr>
      </w:pPr>
    </w:p>
    <w:p w:rsidRDefault="001D4B71" w:rsidP="001D4B71" w:rsidR="001D4B71" w:rsidRPr="007C15EF">
      <w:pPr>
        <w:jc w:val="both"/>
      </w:pPr>
      <w:r w:rsidRPr="007C15EF">
        <w:t>UPUTA O PRAVNOM LIJEKU:</w:t>
      </w:r>
    </w:p>
    <w:p w:rsidRDefault="001D4B71" w:rsidP="001D4B71" w:rsidR="001D4B71" w:rsidRPr="00FF34F0">
      <w:pPr>
        <w:jc w:val="both"/>
      </w:pPr>
      <w:r w:rsidRPr="00FF34F0"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F34F0">
          <w:t>11. st</w:t>
        </w:r>
      </w:smartTag>
      <w:r w:rsidRPr="00FF34F0">
        <w:t>.9. SZ-a).</w:t>
      </w:r>
    </w:p>
    <w:p w:rsidRDefault="002654ED" w:rsidP="001D4B71" w:rsidR="002654ED"/>
    <w:sectPr w:rsidR="00265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BE7" w:rsidR="009B2BE7">
      <w:r>
        <w:separator/>
      </w:r>
    </w:p>
  </w:endnote>
  <w:endnote w:id="0" w:type="continuationSeparator">
    <w:p w:rsidRDefault="009B2BE7" w:rsidR="009B2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43D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BE7" w:rsidR="009B2BE7">
      <w:r>
        <w:separator/>
      </w:r>
    </w:p>
  </w:footnote>
  <w:footnote w:id="0" w:type="continuationSeparator">
    <w:p w:rsidRDefault="009B2BE7" w:rsidR="009B2B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CE5CAA" w:rsidR="00EB6853" w:rsidRPr="00F50A33">
    <w:pPr>
      <w:pStyle w:val="Zaglavlje"/>
      <w:jc w:val="right"/>
    </w:pPr>
    <w:r>
      <w:tab/>
    </w:r>
    <w:r>
      <w:tab/>
    </w:r>
    <w:r w:rsidRPr="00F50A33">
      <w:t>Posl. br. 15 St-</w:t>
    </w:r>
    <w:r w:rsidR="00A341D9">
      <w:t>317/14-</w:t>
    </w:r>
    <w:r w:rsidR="007C15EF">
      <w:t>73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4509C"/>
    <w:rsid w:val="00092CF2"/>
    <w:rsid w:val="00094D24"/>
    <w:rsid w:val="00113D9B"/>
    <w:rsid w:val="0012500B"/>
    <w:rsid w:val="00145E39"/>
    <w:rsid w:val="0015226C"/>
    <w:rsid w:val="00164CF1"/>
    <w:rsid w:val="001808E0"/>
    <w:rsid w:val="00193852"/>
    <w:rsid w:val="00194E03"/>
    <w:rsid w:val="001B2739"/>
    <w:rsid w:val="001B4553"/>
    <w:rsid w:val="001D214B"/>
    <w:rsid w:val="001D4B71"/>
    <w:rsid w:val="0022481D"/>
    <w:rsid w:val="002546E1"/>
    <w:rsid w:val="002654ED"/>
    <w:rsid w:val="002806B6"/>
    <w:rsid w:val="0028293B"/>
    <w:rsid w:val="003431FE"/>
    <w:rsid w:val="00381DC8"/>
    <w:rsid w:val="00382372"/>
    <w:rsid w:val="0038616A"/>
    <w:rsid w:val="003A49BC"/>
    <w:rsid w:val="003B3CE4"/>
    <w:rsid w:val="003D0D82"/>
    <w:rsid w:val="003D2FEE"/>
    <w:rsid w:val="00440BB3"/>
    <w:rsid w:val="00456CFF"/>
    <w:rsid w:val="004843DC"/>
    <w:rsid w:val="00484FC9"/>
    <w:rsid w:val="004C52C3"/>
    <w:rsid w:val="005116D1"/>
    <w:rsid w:val="005224C1"/>
    <w:rsid w:val="005D456D"/>
    <w:rsid w:val="00607373"/>
    <w:rsid w:val="00637512"/>
    <w:rsid w:val="006558F9"/>
    <w:rsid w:val="00655932"/>
    <w:rsid w:val="00661999"/>
    <w:rsid w:val="0068195D"/>
    <w:rsid w:val="006963B5"/>
    <w:rsid w:val="007102B3"/>
    <w:rsid w:val="00721CF5"/>
    <w:rsid w:val="007261E8"/>
    <w:rsid w:val="00763F9B"/>
    <w:rsid w:val="007841C0"/>
    <w:rsid w:val="007C096E"/>
    <w:rsid w:val="007C15EF"/>
    <w:rsid w:val="008216E1"/>
    <w:rsid w:val="008612A1"/>
    <w:rsid w:val="008A087B"/>
    <w:rsid w:val="00933AB8"/>
    <w:rsid w:val="00987854"/>
    <w:rsid w:val="009B2A9E"/>
    <w:rsid w:val="009B2BE7"/>
    <w:rsid w:val="009D5669"/>
    <w:rsid w:val="00A341D9"/>
    <w:rsid w:val="00A50178"/>
    <w:rsid w:val="00A9025A"/>
    <w:rsid w:val="00AA1D34"/>
    <w:rsid w:val="00AB17C0"/>
    <w:rsid w:val="00AC53F3"/>
    <w:rsid w:val="00AD2006"/>
    <w:rsid w:val="00AF6CE6"/>
    <w:rsid w:val="00AF77FC"/>
    <w:rsid w:val="00B467BE"/>
    <w:rsid w:val="00B56769"/>
    <w:rsid w:val="00B7054C"/>
    <w:rsid w:val="00B73C3F"/>
    <w:rsid w:val="00B8148A"/>
    <w:rsid w:val="00B97391"/>
    <w:rsid w:val="00BF6458"/>
    <w:rsid w:val="00C067DF"/>
    <w:rsid w:val="00C12D88"/>
    <w:rsid w:val="00C32308"/>
    <w:rsid w:val="00C85F35"/>
    <w:rsid w:val="00C970FC"/>
    <w:rsid w:val="00C979BC"/>
    <w:rsid w:val="00CC5824"/>
    <w:rsid w:val="00CD11BF"/>
    <w:rsid w:val="00CE5CAA"/>
    <w:rsid w:val="00CE78C5"/>
    <w:rsid w:val="00CF689B"/>
    <w:rsid w:val="00D00D03"/>
    <w:rsid w:val="00D815C3"/>
    <w:rsid w:val="00E13382"/>
    <w:rsid w:val="00E43064"/>
    <w:rsid w:val="00E76D8D"/>
    <w:rsid w:val="00E83D37"/>
    <w:rsid w:val="00E83F53"/>
    <w:rsid w:val="00E860EB"/>
    <w:rsid w:val="00EB6853"/>
    <w:rsid w:val="00EF70B7"/>
    <w:rsid w:val="00F14D80"/>
    <w:rsid w:val="00F32B9B"/>
    <w:rsid w:val="00F50A33"/>
    <w:rsid w:val="00F5372A"/>
    <w:rsid w:val="00F656A2"/>
    <w:rsid w:val="00F731C0"/>
    <w:rsid w:val="00FB1565"/>
    <w:rsid w:val="00FC3936"/>
    <w:rsid w:val="00FE14C5"/>
    <w:rsid w:val="00FE3221"/>
    <w:rsid w:val="00FF34F0"/>
    <w:rsid w:val="00FF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rezerviranogmjesta" w:type="character">
    <w:name w:val="Placeholder Text"/>
    <w:basedOn w:val="Zadanifontodlomka"/>
    <w:uiPriority w:val="99"/>
    <w:semiHidden/>
    <w:rsid w:val="00484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3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3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3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3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843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43D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rezerviranogmjesta" w:type="character">
    <w:name w:val="Placeholder Text"/>
    <w:basedOn w:val="Zadanifontodlomka"/>
    <w:uiPriority w:val="99"/>
    <w:semiHidden/>
    <w:rsid w:val="00484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3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3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3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3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843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43D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St-317/2014</izvorni_sadrzaj>
    <derivirana_varijabla naziv="DomainObject.Predmet.OznakaBroj_1">St-317/2014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ZVIR d.o.o.  Rijeka</izvorni_sadrzaj>
    <derivirana_varijabla naziv="DomainObject.Predmet.ProtustrankaFormated_1">  ZVIR d.o.o.  Rijeka</derivirana_varijabla>
  </DomainObject.Predmet.ProtustrankaFormated>
  <DomainObject.Predmet.ProtustrankaFormatedOIB>
    <izvorni_sadrzaj>  ZVIR d.o.o.  Rijeka, OIB 78824014660</izvorni_sadrzaj>
    <derivirana_varijabla naziv="DomainObject.Predmet.ProtustrankaFormatedOIB_1">  ZVIR d.o.o.  Rijeka, OIB 78824014660</derivirana_varijabla>
  </DomainObject.Predmet.ProtustrankaFormatedOIB>
  <DomainObject.Predmet.ProtustrankaFormatedWithAdress>
    <izvorni_sadrzaj> ZVIR d.o.o.  Rijeka, Ružićeva 32, 51000 Rijeka</izvorni_sadrzaj>
    <derivirana_varijabla naziv="DomainObject.Predmet.ProtustrankaFormatedWithAdress_1"> ZVIR d.o.o.  Rijeka, Ružićeva 32, 51000 Rijeka</derivirana_varijabla>
  </DomainObject.Predmet.ProtustrankaFormatedWithAdress>
  <DomainObject.Predmet.ProtustrankaFormatedWithAdressOIB>
    <izvorni_sadrzaj> ZVIR d.o.o.  Rijeka, OIB 78824014660, Ružićeva 32, 51000 Rijeka</izvorni_sadrzaj>
    <derivirana_varijabla naziv="DomainObject.Predmet.ProtustrankaFormatedWithAdressOIB_1"> ZVIR d.o.o.  Rijeka, OIB 78824014660, Ružićeva 32, 51000 Rijeka</derivirana_varijabla>
  </DomainObject.Predmet.ProtustrankaFormatedWithAdressOIB>
  <DomainObject.Predmet.ProtustrankaWithAdress>
    <izvorni_sadrzaj>ZVIR d.o.o.  Rijeka Ružićeva 32, 51000 Rijeka</izvorni_sadrzaj>
    <derivirana_varijabla naziv="DomainObject.Predmet.ProtustrankaWithAdress_1">ZVIR d.o.o.  Rijeka Ružićeva 32, 51000 Rijeka</derivirana_varijabla>
  </DomainObject.Predmet.ProtustrankaWithAdress>
  <DomainObject.Predmet.ProtustrankaWithAdressOIB>
    <izvorni_sadrzaj>ZVIR d.o.o.  Rijeka, OIB 78824014660, Ružićeva 32, 51000 Rijeka</izvorni_sadrzaj>
    <derivirana_varijabla naziv="DomainObject.Predmet.ProtustrankaWithAdressOIB_1">ZVIR d.o.o.  Rijeka, OIB 78824014660, Ružićeva 32, 51000 Rijeka</derivirana_varijabla>
  </DomainObject.Predmet.ProtustrankaWithAdressOIB>
  <DomainObject.Predmet.ProtustrankaNazivFormated>
    <izvorni_sadrzaj>ZVIR d.o.o.  Rijeka</izvorni_sadrzaj>
    <derivirana_varijabla naziv="DomainObject.Predmet.ProtustrankaNazivFormated_1">ZVIR d.o.o.  Rijeka</derivirana_varijabla>
  </DomainObject.Predmet.ProtustrankaNazivFormated>
  <DomainObject.Predmet.ProtustrankaNazivFormatedOIB>
    <izvorni_sadrzaj>ZVIR d.o.o.  Rijeka, OIB 78824014660</izvorni_sadrzaj>
    <derivirana_varijabla naziv="DomainObject.Predmet.ProtustrankaNazivFormatedOIB_1">ZVIR d.o.o.  Rijeka, OIB 78824014660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Ulica grada Vukovara 70, 10000 Zagreb</izvorni_sadrzaj>
    <derivirana_varijabla naziv="DomainObject.Predmet.StrankaFormatedWithAdress_1"> FINA  Zagreb, Ulica grada Vukovara 70, 10000 Zagreb</derivirana_varijabla>
  </DomainObject.Predmet.StrankaFormatedWithAdress>
  <DomainObject.Predmet.StrankaFormatedWithAdressOIB>
    <izvorni_sadrzaj> FINA  Zagreb, OIB 85821130368, Ulica grada Vukovara 70, 10000 Zagreb</izvorni_sadrzaj>
    <derivirana_varijabla naziv="DomainObject.Predmet.StrankaFormatedWithAdressOIB_1"> FINA  Zagreb, OIB 85821130368, Ulica grada Vukovara 70, 10000 Zagreb</derivirana_varijabla>
  </DomainObject.Predmet.StrankaFormatedWithAdressOIB>
  <DomainObject.Predmet.StrankaWithAdress>
    <izvorni_sadrzaj>FINA  Zagreb Ulica grada Vukovara 70,10000 Zagreb</izvorni_sadrzaj>
    <derivirana_varijabla naziv="DomainObject.Predmet.StrankaWithAdress_1">FINA  Zagreb Ulica grada Vukovara 70,10000 Zagreb</derivirana_varijabla>
  </DomainObject.Predmet.StrankaWithAdress>
  <DomainObject.Predmet.StrankaWithAdressOIB>
    <izvorni_sadrzaj>FINA  Zagreb, OIB 85821130368, Ulica grada Vukovara 70,10000 Zagreb</izvorni_sadrzaj>
    <derivirana_varijabla naziv="DomainObject.Predmet.StrankaWithAdressOIB_1">FINA  Zagreb, OIB 85821130368, Ulica grada Vukovara 70,10000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Ulica grada Vukovara 70, 10000 Zagreb</item>
    </izvorni_sadrzaj>
    <derivirana_varijabla naziv="DomainObject.Predmet.StrankaListFormatedWithAdress_1">
      <item>FINA  Zagreb, Ulica grada Vukovara 70, 10000 Zagreb</item>
    </derivirana_varijabla>
  </DomainObject.Predmet.StrankaListFormatedWithAdress>
  <DomainObject.Predmet.StrankaListFormatedWithAdressOIB>
    <izvorni_sadrzaj>
      <item>FINA  Zagreb, OIB 85821130368, Ulica grada Vukovara 70, 10000 Zagreb</item>
    </izvorni_sadrzaj>
    <derivirana_varijabla naziv="DomainObject.Predmet.StrankaListFormatedWithAdressOIB_1">
      <item>FINA  Zagreb, OIB 85821130368, Ulica grada Vukovara 70,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ZVIR d.o.o.  Rijeka</item>
    </izvorni_sadrzaj>
    <derivirana_varijabla naziv="DomainObject.Predmet.ProtuStrankaListFormated_1">
      <item>ZVIR d.o.o.  Rijeka</item>
    </derivirana_varijabla>
  </DomainObject.Predmet.ProtuStrankaListFormated>
  <DomainObject.Predmet.ProtuStrankaListFormatedOIB>
    <izvorni_sadrzaj>
      <item>ZVIR d.o.o.  Rijeka, OIB 78824014660</item>
    </izvorni_sadrzaj>
    <derivirana_varijabla naziv="DomainObject.Predmet.ProtuStrankaListFormatedOIB_1">
      <item>ZVIR d.o.o.  Rijeka, OIB 78824014660</item>
    </derivirana_varijabla>
  </DomainObject.Predmet.ProtuStrankaListFormatedOIB>
  <DomainObject.Predmet.ProtuStrankaListFormatedWithAdress>
    <izvorni_sadrzaj>
      <item>ZVIR d.o.o.  Rijeka, Ružićeva 32, 51000 Rijeka</item>
    </izvorni_sadrzaj>
    <derivirana_varijabla naziv="DomainObject.Predmet.ProtuStrankaListFormatedWithAdress_1">
      <item>ZVIR d.o.o.  Rijeka, Ružićeva 32, 51000 Rijeka</item>
    </derivirana_varijabla>
  </DomainObject.Predmet.ProtuStrankaListFormatedWithAdress>
  <DomainObject.Predmet.ProtuStrankaListFormatedWithAdressOIB>
    <izvorni_sadrzaj>
      <item>ZVIR d.o.o.  Rijeka, OIB 78824014660, Ružićeva 32, 51000 Rijeka</item>
    </izvorni_sadrzaj>
    <derivirana_varijabla naziv="DomainObject.Predmet.ProtuStrankaListFormatedWithAdressOIB_1">
      <item>ZVIR d.o.o.  Rijeka, OIB 78824014660, Ružićeva 32, 51000 Rijeka</item>
    </derivirana_varijabla>
  </DomainObject.Predmet.ProtuStrankaListFormatedWithAdressOIB>
  <DomainObject.Predmet.ProtuStrankaListNazivFormated>
    <izvorni_sadrzaj>
      <item>ZVIR d.o.o.  Rijeka</item>
    </izvorni_sadrzaj>
    <derivirana_varijabla naziv="DomainObject.Predmet.ProtuStrankaListNazivFormated_1">
      <item>ZVIR d.o.o.  Rijeka</item>
    </derivirana_varijabla>
  </DomainObject.Predmet.ProtuStrankaListNazivFormated>
  <DomainObject.Predmet.ProtuStrankaListNazivFormatedOIB>
    <izvorni_sadrzaj>
      <item>ZVIR d.o.o.  Rijeka, OIB 78824014660</item>
    </izvorni_sadrzaj>
    <derivirana_varijabla naziv="DomainObject.Predmet.ProtuStrankaListNazivFormatedOIB_1">
      <item>ZVIR d.o.o.  Rijeka, OIB 78824014660</item>
    </derivirana_varijabla>
  </DomainObject.Predmet.ProtuStrankaListNazivFormatedOIB>
  <DomainObject.Predmet.OstaliListFormated>
    <izvorni_sadrzaj>
      <item>Zinko Grgurić</item>
    </izvorni_sadrzaj>
    <derivirana_varijabla naziv="DomainObject.Predmet.OstaliListFormated_1">
      <item>Zinko Grgurić</item>
    </derivirana_varijabla>
  </DomainObject.Predmet.OstaliListFormated>
  <DomainObject.Predmet.OstaliListFormatedOIB>
    <izvorni_sadrzaj>
      <item>Zinko Grgurić, OIB 83423185553</item>
    </izvorni_sadrzaj>
    <derivirana_varijabla naziv="DomainObject.Predmet.OstaliListFormatedOIB_1">
      <item>Zinko Grgurić, OIB 83423185553</item>
    </derivirana_varijabla>
  </DomainObject.Predmet.OstaliListFormatedOIB>
  <DomainObject.Predmet.OstaliListFormatedWithAdress>
    <izvorni_sadrzaj>
      <item>Zinko Grgurić, Ćikovići 126, 51215 Kastav</item>
    </izvorni_sadrzaj>
    <derivirana_varijabla naziv="DomainObject.Predmet.OstaliListFormatedWithAdress_1">
      <item>Zinko Grgurić, Ćikovići 126, 51215 Kastav</item>
    </derivirana_varijabla>
  </DomainObject.Predmet.OstaliListFormatedWithAdress>
  <DomainObject.Predmet.OstaliListFormatedWithAdressOIB>
    <izvorni_sadrzaj>
      <item>Zinko Grgurić, OIB 83423185553, Ćikovići 126, 51215 Kastav</item>
    </izvorni_sadrzaj>
    <derivirana_varijabla naziv="DomainObject.Predmet.OstaliListFormatedWithAdressOIB_1">
      <item>Zinko Grgurić, OIB 83423185553, Ćikovići 126, 51215 Kastav</item>
    </derivirana_varijabla>
  </DomainObject.Predmet.OstaliListFormatedWithAdressOIB>
  <DomainObject.Predmet.OstaliListNazivFormated>
    <izvorni_sadrzaj>
      <item>Zinko Grgurić</item>
    </izvorni_sadrzaj>
    <derivirana_varijabla naziv="DomainObject.Predmet.OstaliListNazivFormated_1">
      <item>Zinko Grgurić</item>
    </derivirana_varijabla>
  </DomainObject.Predmet.OstaliListNazivFormated>
  <DomainObject.Predmet.OstaliListNazivFormatedOIB>
    <izvorni_sadrzaj>
      <item>Zinko Grgurić, OIB 83423185553</item>
    </izvorni_sadrzaj>
    <derivirana_varijabla naziv="DomainObject.Predmet.OstaliListNazivFormatedOIB_1">
      <item>Zinko Grgurić, OIB 83423185553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ZVIR d.o.o.  Rijeka</izvorni_sadrzaj>
    <derivirana_varijabla naziv="DomainObject.Predmet.ProtustrankaIDrugi_1">ZVIR d.o.o.  Rijeka</derivirana_varijabla>
  </DomainObject.Predmet.ProtustrankaIDrugi>
  <DomainObject.Predmet.StrankaIDrugiAdressOIB>
    <izvorni_sadrzaj>FINA  Zagreb, OIB 85821130368, Ulica grada Vukovara 70, 10000 Zagreb</izvorni_sadrzaj>
    <derivirana_varijabla naziv="DomainObject.Predmet.StrankaIDrugiAdressOIB_1">FINA  Zagreb, OIB 85821130368, Ulica grada Vukovara 70, 10000 Zagreb</derivirana_varijabla>
  </DomainObject.Predmet.StrankaIDrugiAdressOIB>
  <DomainObject.Predmet.ProtustrankaIDrugiAdressOIB>
    <izvorni_sadrzaj>ZVIR d.o.o.  Rijeka, OIB 78824014660, Ružićeva 32, 51000 Rijeka</izvorni_sadrzaj>
    <derivirana_varijabla naziv="DomainObject.Predmet.ProtustrankaIDrugiAdressOIB_1">ZVIR d.o.o.  Rijeka, OIB 78824014660,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ZVIR d.o.o.  Rijeka</item>
      <item>Zinko Grgurić</item>
    </izvorni_sadrzaj>
    <derivirana_varijabla naziv="DomainObject.Predmet.SudioniciListNaziv_1">
      <item>FINA  Zagreb</item>
      <item>ZVIR d.o.o.  Rijeka</item>
      <item>Zinko Grgurić</item>
    </derivirana_varijabla>
  </DomainObject.Predmet.SudioniciListNaziv>
  <DomainObject.Predmet.SudioniciListAdressOIB>
    <izvorni_sadrzaj>
      <item>FINA  Zagreb, OIB 85821130368, Ulica grada Vukovara 70,10000 Zagreb</item>
      <item>ZVIR d.o.o.  Rijeka, OIB 78824014660, Ružićeva 32,51000 Rijeka</item>
      <item>Zinko Grgurić, OIB 83423185553, Ćikovići 126,51215 Kastav</item>
    </izvorni_sadrzaj>
    <derivirana_varijabla naziv="DomainObject.Predmet.SudioniciListAdressOIB_1">
      <item>FINA  Zagreb, OIB 85821130368, Ulica grada Vukovara 70,10000 Zagreb</item>
      <item>ZVIR d.o.o.  Rijeka, OIB 78824014660, Ružićeva 32,51000 Rijeka</item>
      <item>Zinko Grgurić, OIB 83423185553, Ćikovići 126,51215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78824014660</item>
      <item>, OIB 83423185553</item>
    </izvorni_sadrzaj>
    <derivirana_varijabla naziv="DomainObject.Predmet.SudioniciListNazivOIB_1">
      <item>, OIB 85821130368</item>
      <item>, OIB 78824014660</item>
      <item>, OIB 83423185553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lipnja 2015.</izvorni_sadrzaj>
    <derivirana_varijabla naziv="DomainObject.Predmet.DatumZadnjeOdrzaneSudskeRadnje_1">3. lipnja 2015.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St-317/2014-67</izvorni_sadrzaj>
    <derivirana_varijabla naziv="DomainObject.PredzadnjaOdlukaIzPredmeta.Oznaka_1">St-317/2014-67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C7C7D-643B-48F8-ABFE-15231D0D9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821</properties:Characters>
  <properties:Lines>29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2018-10-17T10:49:00Z</dcterms:created>
  <dc:creator>dcmelik</dc:creator>
  <cp:lastModifiedBy>Jasna Radulović</cp:lastModifiedBy>
  <cp:lastPrinted>2018-01-17T09:46:00Z</cp:lastPrinted>
  <dcterms:modified xmlns:xsi="http://www.w3.org/2001/XMLSchema-instance" xsi:type="dcterms:W3CDTF">2018-10-17T10:50:00Z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(317 - 14-73čl. 120. odobrenje.docx)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