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50AF" w:rsidP="001750AF" w:rsidRDefault="001750AF" w14:paraId="3769624" w14:textId="3769624">
      <w:pPr>
        <w:pStyle w:val="Naslov2"/>
        <w:ind w:left="6372" w:firstLine="708"/>
        <w15:collapsed w:val="false"/>
      </w:pPr>
      <w:bookmarkStart w:name="_GoBack" w:id="0"/>
      <w:bookmarkEnd w:id="0"/>
      <w:r>
        <w:t>St-</w:t>
      </w:r>
      <w:r w:rsidR="001E28B4">
        <w:t>6578</w:t>
      </w:r>
      <w:r>
        <w:t>/1</w:t>
      </w:r>
      <w:r w:rsidR="00C66161">
        <w:t>6</w:t>
      </w:r>
    </w:p>
    <w:p w:rsidR="00640D2B" w:rsidP="00640D2B" w:rsidRDefault="00640D2B">
      <w:pPr>
        <w:jc w:val="both"/>
      </w:pPr>
      <w:proofErr w:type="spellStart"/>
      <w:r w:rsidRPr="00C337A9">
        <w:t>NIVA</w:t>
      </w:r>
      <w:proofErr w:type="spellEnd"/>
      <w:r w:rsidRPr="00C337A9">
        <w:t xml:space="preserve"> INŽENJERING d.o.o.</w:t>
      </w:r>
      <w:r>
        <w:t xml:space="preserve"> – u stečaju</w:t>
      </w:r>
    </w:p>
    <w:p w:rsidR="00640D2B" w:rsidP="00640D2B" w:rsidRDefault="00640D2B">
      <w:pPr>
        <w:jc w:val="both"/>
      </w:pPr>
      <w:r>
        <w:t xml:space="preserve">Gradišćanska </w:t>
      </w:r>
      <w:proofErr w:type="spellStart"/>
      <w:r>
        <w:t>34</w:t>
      </w:r>
      <w:proofErr w:type="spellEnd"/>
    </w:p>
    <w:p w:rsidR="00640D2B" w:rsidP="00640D2B" w:rsidRDefault="00640D2B">
      <w:pPr>
        <w:jc w:val="both"/>
      </w:pPr>
      <w:r>
        <w:t>Zagreb</w:t>
      </w:r>
    </w:p>
    <w:p w:rsidR="00640D2B" w:rsidP="00640D2B" w:rsidRDefault="00640D2B">
      <w:pPr>
        <w:jc w:val="both"/>
      </w:pPr>
      <w:proofErr w:type="spellStart"/>
      <w:r w:rsidRPr="00C337A9">
        <w:t>OIB</w:t>
      </w:r>
      <w:proofErr w:type="spellEnd"/>
      <w:r w:rsidRPr="00C337A9">
        <w:t xml:space="preserve">: </w:t>
      </w:r>
      <w:proofErr w:type="spellStart"/>
      <w:r w:rsidRPr="00C337A9">
        <w:t>78742307417</w:t>
      </w:r>
      <w:proofErr w:type="spellEnd"/>
    </w:p>
    <w:p w:rsidRPr="00656A5A" w:rsidR="00656A5A" w:rsidP="00656A5A" w:rsidRDefault="00656A5A">
      <w:pPr>
        <w:rPr>
          <w:b/>
          <w:lang w:val="en-US"/>
        </w:rPr>
      </w:pPr>
    </w:p>
    <w:p w:rsidRPr="00640D2B" w:rsidR="00656A5A" w:rsidP="00656A5A" w:rsidRDefault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0D2B">
        <w:t>Trgovački sud u Zagrebu</w:t>
      </w:r>
    </w:p>
    <w:p w:rsidRPr="00640D2B" w:rsidR="00656A5A" w:rsidP="00656A5A" w:rsidRDefault="00656A5A">
      <w:pPr>
        <w:jc w:val="both"/>
      </w:pPr>
      <w:r w:rsidRPr="00640D2B">
        <w:tab/>
      </w:r>
      <w:r w:rsidRPr="00640D2B">
        <w:tab/>
      </w:r>
      <w:r w:rsidRPr="00640D2B">
        <w:tab/>
      </w:r>
      <w:r w:rsidRPr="00640D2B">
        <w:tab/>
      </w:r>
      <w:r w:rsidRPr="00640D2B">
        <w:tab/>
      </w:r>
      <w:r w:rsidRPr="00640D2B">
        <w:tab/>
      </w:r>
      <w:r w:rsidRPr="00640D2B">
        <w:tab/>
      </w:r>
      <w:proofErr w:type="spellStart"/>
      <w:r w:rsidRPr="00640D2B">
        <w:t>10</w:t>
      </w:r>
      <w:proofErr w:type="spellEnd"/>
      <w:r w:rsidRPr="00640D2B">
        <w:t xml:space="preserve"> </w:t>
      </w:r>
      <w:proofErr w:type="spellStart"/>
      <w:r w:rsidRPr="00640D2B">
        <w:t>000</w:t>
      </w:r>
      <w:proofErr w:type="spellEnd"/>
      <w:r w:rsidRPr="00640D2B">
        <w:t xml:space="preserve"> Zagreb</w:t>
      </w:r>
    </w:p>
    <w:p w:rsidRPr="00640D2B" w:rsidR="00656A5A" w:rsidP="00656A5A" w:rsidRDefault="00656A5A">
      <w:pPr>
        <w:jc w:val="both"/>
      </w:pPr>
      <w:r w:rsidRPr="00640D2B">
        <w:tab/>
      </w:r>
      <w:r w:rsidRPr="00640D2B">
        <w:tab/>
      </w:r>
      <w:r w:rsidRPr="00640D2B">
        <w:tab/>
      </w:r>
      <w:r w:rsidRPr="00640D2B">
        <w:tab/>
      </w:r>
      <w:r w:rsidRPr="00640D2B">
        <w:tab/>
      </w:r>
      <w:r w:rsidRPr="00640D2B">
        <w:tab/>
      </w:r>
      <w:r w:rsidRPr="00640D2B">
        <w:tab/>
        <w:t>Petrinjska 8</w:t>
      </w:r>
    </w:p>
    <w:p w:rsidR="001F5E9D" w:rsidP="00656A5A" w:rsidRDefault="00656A5A">
      <w:pPr>
        <w:jc w:val="both"/>
        <w:rPr>
          <w:b/>
        </w:rPr>
      </w:pPr>
      <w:r w:rsidRPr="00640D2B">
        <w:tab/>
      </w:r>
      <w:r w:rsidRPr="00640D2B">
        <w:tab/>
      </w:r>
      <w:r w:rsidRPr="00640D2B">
        <w:tab/>
      </w:r>
      <w:r w:rsidRPr="00640D2B">
        <w:tab/>
      </w:r>
      <w:r w:rsidRPr="00640D2B">
        <w:tab/>
      </w:r>
      <w:r w:rsidRPr="00640D2B">
        <w:tab/>
      </w:r>
      <w:r w:rsidRPr="00640D2B">
        <w:tab/>
      </w:r>
      <w:r w:rsidRPr="00640D2B" w:rsidR="004E100E">
        <w:tab/>
      </w:r>
      <w:r w:rsidRPr="00640D2B" w:rsidR="004E100E"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</w:p>
    <w:p w:rsidR="00F82D62" w:rsidP="00656A5A" w:rsidRDefault="00F82D62">
      <w:pPr>
        <w:jc w:val="both"/>
        <w:rPr>
          <w:b/>
        </w:rPr>
      </w:pPr>
    </w:p>
    <w:p w:rsidR="00656A5A" w:rsidP="00656A5A" w:rsidRDefault="00656A5A">
      <w:pPr>
        <w:jc w:val="both"/>
      </w:pPr>
    </w:p>
    <w:p w:rsidR="00656A5A" w:rsidP="00656A5A" w:rsidRDefault="00F577C3">
      <w:pPr>
        <w:jc w:val="both"/>
      </w:pPr>
      <w:r>
        <w:t>Odvjetnica</w:t>
      </w:r>
      <w:r w:rsidR="00F82D62">
        <w:t xml:space="preserve"> Rajka Jagmarević</w:t>
      </w:r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Pr="006A325B" w:rsidR="00656A5A" w:rsidP="00656A5A" w:rsidRDefault="00F82D62">
      <w:pPr>
        <w:jc w:val="both"/>
      </w:pPr>
      <w:r>
        <w:t>J. Dalmatinca 7</w:t>
      </w:r>
    </w:p>
    <w:p w:rsidRPr="006A325B" w:rsidR="00656A5A" w:rsidP="00656A5A" w:rsidRDefault="00656A5A">
      <w:pPr>
        <w:jc w:val="both"/>
      </w:pPr>
      <w:proofErr w:type="spellStart"/>
      <w:r w:rsidRPr="006A325B">
        <w:t>10000</w:t>
      </w:r>
      <w:proofErr w:type="spellEnd"/>
      <w:r w:rsidRPr="006A325B">
        <w:t xml:space="preserve"> Zagreb</w:t>
      </w:r>
    </w:p>
    <w:p w:rsidRPr="006A325B" w:rsidR="00656A5A" w:rsidP="00656A5A" w:rsidRDefault="00656A5A">
      <w:pPr>
        <w:jc w:val="both"/>
      </w:pPr>
    </w:p>
    <w:p w:rsidRPr="006A325B" w:rsidR="00656A5A" w:rsidP="00656A5A" w:rsidRDefault="008D2016">
      <w:pPr>
        <w:jc w:val="both"/>
      </w:pPr>
      <w:r>
        <w:t xml:space="preserve">Zagreb, </w:t>
      </w:r>
      <w:proofErr w:type="spellStart"/>
      <w:r w:rsidR="00CE2F23">
        <w:t>31</w:t>
      </w:r>
      <w:proofErr w:type="spellEnd"/>
      <w:r w:rsidR="00CE2F23">
        <w:t>. listopad</w:t>
      </w:r>
      <w:r w:rsidR="00F82D62">
        <w:t xml:space="preserve"> </w:t>
      </w:r>
      <w:proofErr w:type="spellStart"/>
      <w:r>
        <w:t>201</w:t>
      </w:r>
      <w:r w:rsidR="004B1AAA">
        <w:t>9</w:t>
      </w:r>
      <w:r w:rsidRPr="006A325B" w:rsidR="00656A5A">
        <w:t>.g</w:t>
      </w:r>
      <w:proofErr w:type="spellEnd"/>
      <w:r>
        <w:t>.</w:t>
      </w:r>
    </w:p>
    <w:p w:rsidRPr="006A325B" w:rsidR="00656A5A" w:rsidP="00656A5A" w:rsidRDefault="00656A5A">
      <w:pPr>
        <w:jc w:val="both"/>
      </w:pPr>
    </w:p>
    <w:p w:rsidRPr="006A325B" w:rsidR="00656A5A" w:rsidP="00656A5A" w:rsidRDefault="00656A5A">
      <w:pPr>
        <w:jc w:val="both"/>
      </w:pPr>
    </w:p>
    <w:p w:rsidR="007B4BE7" w:rsidP="00336747" w:rsidRDefault="00656A5A">
      <w:pPr>
        <w:jc w:val="both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336747">
        <w:t xml:space="preserve">podnesak stečajne upraviteljice kojim </w:t>
      </w:r>
      <w:r w:rsidR="00895420">
        <w:t xml:space="preserve">dostavlja </w:t>
      </w:r>
      <w:r w:rsidR="00066D55">
        <w:t xml:space="preserve">ispravljeni </w:t>
      </w:r>
      <w:r w:rsidR="00895420">
        <w:t>obračun troškova</w:t>
      </w:r>
    </w:p>
    <w:p w:rsidR="00336747" w:rsidP="00336747" w:rsidRDefault="00336747">
      <w:pPr>
        <w:jc w:val="both"/>
      </w:pPr>
    </w:p>
    <w:p w:rsidRPr="00284227" w:rsidR="00F133F8" w:rsidP="001750AF" w:rsidRDefault="00284227">
      <w:pPr>
        <w:pStyle w:val="Textbody"/>
        <w:jc w:val="both"/>
        <w:rPr>
          <w:b/>
        </w:rPr>
      </w:pPr>
      <w:r w:rsidRPr="00284227">
        <w:rPr>
          <w:b/>
        </w:rPr>
        <w:t>I</w:t>
      </w:r>
      <w:r w:rsidRPr="00284227" w:rsidR="00336747">
        <w:rPr>
          <w:b/>
        </w:rPr>
        <w:tab/>
      </w:r>
    </w:p>
    <w:p w:rsidR="00EF1830" w:rsidP="00EF1830" w:rsidRDefault="00156359">
      <w:pPr>
        <w:jc w:val="both"/>
      </w:pPr>
      <w:r>
        <w:t xml:space="preserve">Stečajni dužnik </w:t>
      </w:r>
      <w:r w:rsidR="00895420">
        <w:t xml:space="preserve">je </w:t>
      </w:r>
      <w:r>
        <w:t>u svom vlasništvu ima</w:t>
      </w:r>
      <w:r w:rsidR="00257C6C">
        <w:t>o</w:t>
      </w:r>
      <w:r w:rsidR="00F133F8">
        <w:t xml:space="preserve"> nekretninu</w:t>
      </w:r>
      <w:r>
        <w:t xml:space="preserve"> </w:t>
      </w:r>
      <w:r w:rsidR="00E9643A">
        <w:t>u</w:t>
      </w:r>
      <w:r>
        <w:t xml:space="preserve"> </w:t>
      </w:r>
      <w:r w:rsidR="00F133F8">
        <w:t xml:space="preserve">upisane u </w:t>
      </w:r>
      <w:r w:rsidR="004B1AAA">
        <w:t xml:space="preserve">upisana u </w:t>
      </w:r>
      <w:proofErr w:type="spellStart"/>
      <w:r w:rsidR="003A08DF">
        <w:t>zk.ul</w:t>
      </w:r>
      <w:proofErr w:type="spellEnd"/>
      <w:r w:rsidR="003A08DF">
        <w:t xml:space="preserve">. </w:t>
      </w:r>
      <w:r w:rsidR="00EF1830">
        <w:t xml:space="preserve">br. </w:t>
      </w:r>
      <w:proofErr w:type="spellStart"/>
      <w:r w:rsidR="00EF1830">
        <w:t>5394</w:t>
      </w:r>
      <w:proofErr w:type="spellEnd"/>
      <w:r w:rsidR="00EF1830">
        <w:t xml:space="preserve"> k.o. Centar, z.k.čbr. </w:t>
      </w:r>
      <w:proofErr w:type="spellStart"/>
      <w:r w:rsidR="00EF1830">
        <w:t>1348</w:t>
      </w:r>
      <w:proofErr w:type="spellEnd"/>
      <w:r w:rsidR="00EF1830">
        <w:t xml:space="preserve">, dvorište, garaža i kuća, Ulica Vladimira Nazora </w:t>
      </w:r>
      <w:proofErr w:type="spellStart"/>
      <w:r w:rsidR="00EF1830">
        <w:t>22</w:t>
      </w:r>
      <w:proofErr w:type="spellEnd"/>
      <w:r w:rsidR="00EF1830">
        <w:t xml:space="preserve">, Zagreb </w:t>
      </w:r>
      <w:r w:rsidRPr="005F3621" w:rsidR="00EF1830">
        <w:t xml:space="preserve">i to: </w:t>
      </w:r>
    </w:p>
    <w:p w:rsidR="00EF1830" w:rsidP="00EF1830" w:rsidRDefault="00EF1830">
      <w:pPr>
        <w:pStyle w:val="Odlomakpopisa"/>
        <w:numPr>
          <w:ilvl w:val="0"/>
          <w:numId w:val="14"/>
        </w:numPr>
        <w:jc w:val="both"/>
      </w:pPr>
      <w:r>
        <w:t xml:space="preserve">4. suvlasnički dio s neodređenim omjerom, etažno vlasništvo (E-D), dvosobni stan u podrumu ravno koji se sastoji od jedne sobe i ostalih prostorija pov. </w:t>
      </w:r>
      <w:proofErr w:type="spellStart"/>
      <w:r>
        <w:t>42</w:t>
      </w:r>
      <w:proofErr w:type="spellEnd"/>
      <w:r>
        <w:t>,</w:t>
      </w:r>
      <w:proofErr w:type="spellStart"/>
      <w:r>
        <w:t>20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(korisna vrijednost površine </w:t>
      </w:r>
      <w:proofErr w:type="spellStart"/>
      <w:r>
        <w:t>31</w:t>
      </w:r>
      <w:proofErr w:type="spellEnd"/>
      <w:r>
        <w:t>,</w:t>
      </w:r>
      <w:proofErr w:type="spellStart"/>
      <w:r>
        <w:t>65</w:t>
      </w:r>
      <w:proofErr w:type="spellEnd"/>
      <w:r>
        <w:t xml:space="preserve"> </w:t>
      </w:r>
      <w:proofErr w:type="spellStart"/>
      <w:r>
        <w:t>m2</w:t>
      </w:r>
      <w:proofErr w:type="spellEnd"/>
      <w:r>
        <w:t>), neodvojivo povezan sa suvlasničkim odijelom nekretnina u A, koji je jednako velik  kao i ostali suvlasnički dijelovi.</w:t>
      </w:r>
    </w:p>
    <w:p w:rsidR="00842A82" w:rsidP="00842A82" w:rsidRDefault="00842A82">
      <w:pPr>
        <w:jc w:val="both"/>
      </w:pPr>
    </w:p>
    <w:p w:rsidR="00204414" w:rsidP="00204414" w:rsidRDefault="00204414">
      <w:pPr>
        <w:jc w:val="both"/>
      </w:pPr>
      <w:r>
        <w:t xml:space="preserve">Prema izvješću Financijske agencije od </w:t>
      </w:r>
      <w:proofErr w:type="spellStart"/>
      <w:r>
        <w:t>28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 xml:space="preserve">. godine na prvoj  elektroničkoj javnoj dražbi najvišu ponudu u iznosu od  </w:t>
      </w:r>
      <w:proofErr w:type="spellStart"/>
      <w:r>
        <w:t>162.250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ponudio je Iva Medić, Kutina, Ulica Andrije </w:t>
      </w:r>
      <w:proofErr w:type="spellStart"/>
      <w:r>
        <w:t>hebranga</w:t>
      </w:r>
      <w:proofErr w:type="spellEnd"/>
      <w:r>
        <w:t xml:space="preserve"> </w:t>
      </w:r>
      <w:proofErr w:type="spellStart"/>
      <w:r>
        <w:t>17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04517404853</w:t>
      </w:r>
      <w:proofErr w:type="spellEnd"/>
      <w:r>
        <w:t>.</w:t>
      </w:r>
    </w:p>
    <w:p w:rsidR="0084076A" w:rsidP="0084076A" w:rsidRDefault="0084076A">
      <w:pPr>
        <w:jc w:val="both"/>
      </w:pPr>
    </w:p>
    <w:p w:rsidR="00316F72" w:rsidP="00336747" w:rsidRDefault="00316F72">
      <w:pPr>
        <w:jc w:val="both"/>
      </w:pPr>
      <w:r>
        <w:t xml:space="preserve">Obzirom da je kupac u cijelosti uplatio </w:t>
      </w:r>
      <w:proofErr w:type="spellStart"/>
      <w:r>
        <w:t>kupoptrodajnu</w:t>
      </w:r>
      <w:proofErr w:type="spellEnd"/>
      <w:r>
        <w:t xml:space="preserve"> cijenu, priloženo dostavljam obračun troškova, kako slijedi:</w:t>
      </w:r>
    </w:p>
    <w:p w:rsidR="00316F72" w:rsidP="00336747" w:rsidRDefault="00316F72">
      <w:pPr>
        <w:jc w:val="both"/>
      </w:pPr>
    </w:p>
    <w:p w:rsidR="003E72E7" w:rsidP="00336747" w:rsidRDefault="003E72E7">
      <w:pPr>
        <w:jc w:val="both"/>
      </w:pPr>
      <w:r>
        <w:t>1.</w:t>
      </w:r>
    </w:p>
    <w:p w:rsidRPr="00316F72" w:rsidR="00316F72" w:rsidP="00316F72" w:rsidRDefault="00316F72">
      <w:pPr>
        <w:suppressAutoHyphens/>
        <w:autoSpaceDN w:val="false"/>
        <w:spacing w:after="160" w:line="254" w:lineRule="auto"/>
        <w:jc w:val="both"/>
        <w:textAlignment w:val="baseline"/>
        <w:rPr>
          <w:rFonts w:eastAsia="Calibri"/>
          <w:lang w:eastAsia="en-US"/>
        </w:rPr>
      </w:pPr>
      <w:r w:rsidRPr="00316F72">
        <w:rPr>
          <w:rFonts w:eastAsia="Calibri"/>
          <w:lang w:eastAsia="en-US"/>
        </w:rPr>
        <w:t xml:space="preserve">Sukladno pravnom shvaćanju zauzetom na sjednici Odjela trgovačkih i </w:t>
      </w:r>
      <w:proofErr w:type="spellStart"/>
      <w:r w:rsidRPr="00316F72">
        <w:rPr>
          <w:rFonts w:eastAsia="Calibri"/>
          <w:lang w:eastAsia="en-US"/>
        </w:rPr>
        <w:t>ostaih</w:t>
      </w:r>
      <w:proofErr w:type="spellEnd"/>
      <w:r w:rsidRPr="00316F72">
        <w:rPr>
          <w:rFonts w:eastAsia="Calibri"/>
          <w:lang w:eastAsia="en-US"/>
        </w:rPr>
        <w:t xml:space="preserve"> sporova Visokog trgovačkog suda RH održanoj 18.03.2019. g. odustaje se od zahtjeva da se iz </w:t>
      </w:r>
      <w:proofErr w:type="spellStart"/>
      <w:r w:rsidRPr="00316F72">
        <w:rPr>
          <w:rFonts w:eastAsia="Calibri"/>
          <w:lang w:eastAsia="en-US"/>
        </w:rPr>
        <w:t>kupovnine</w:t>
      </w:r>
      <w:proofErr w:type="spellEnd"/>
      <w:r w:rsidRPr="00316F72">
        <w:rPr>
          <w:rFonts w:eastAsia="Calibri"/>
          <w:lang w:eastAsia="en-US"/>
        </w:rPr>
        <w:t xml:space="preserve"> ostvarene prodajom naprijed navedenih nekretnina , podmire troškovi utvrđivanja istovjetnosti predmeta i prava na tom predmetu, utvrđeni paušalno u iznosu od 5% od unovčenog iznosa.</w:t>
      </w:r>
    </w:p>
    <w:p w:rsidR="0031383F" w:rsidP="00336747" w:rsidRDefault="0031383F">
      <w:pPr>
        <w:jc w:val="both"/>
      </w:pPr>
    </w:p>
    <w:p w:rsidR="0031383F" w:rsidP="00336747" w:rsidRDefault="0031383F">
      <w:pPr>
        <w:jc w:val="both"/>
      </w:pPr>
      <w:r>
        <w:t>2.</w:t>
      </w:r>
    </w:p>
    <w:p w:rsidR="00411B75" w:rsidP="00336747" w:rsidRDefault="00411B75">
      <w:pPr>
        <w:jc w:val="both"/>
      </w:pPr>
      <w:r>
        <w:t xml:space="preserve">Na temelju čl. </w:t>
      </w:r>
      <w:proofErr w:type="spellStart"/>
      <w:r w:rsidR="0059581C">
        <w:t>254</w:t>
      </w:r>
      <w:proofErr w:type="spellEnd"/>
      <w:r>
        <w:t xml:space="preserve"> </w:t>
      </w:r>
      <w:r w:rsidR="0059581C">
        <w:t>s</w:t>
      </w:r>
      <w:r>
        <w:t xml:space="preserve">t. </w:t>
      </w:r>
      <w:r w:rsidR="00662705">
        <w:t>3</w:t>
      </w:r>
      <w:r>
        <w:t xml:space="preserve">. </w:t>
      </w:r>
      <w:proofErr w:type="spellStart"/>
      <w:r>
        <w:t>SZ</w:t>
      </w:r>
      <w:proofErr w:type="spellEnd"/>
      <w:r>
        <w:t>, stvarno nastali troškovi unovčenja koji terete predmetnu nekretninu</w:t>
      </w:r>
      <w:r w:rsidR="005106DF">
        <w:t xml:space="preserve"> iznose kako slijedi:</w:t>
      </w:r>
    </w:p>
    <w:p w:rsidR="00D12C58" w:rsidP="0059581C" w:rsidRDefault="005106DF">
      <w:pPr>
        <w:numPr>
          <w:ilvl w:val="0"/>
          <w:numId w:val="12"/>
        </w:numPr>
        <w:jc w:val="both"/>
      </w:pPr>
      <w:proofErr w:type="spellStart"/>
      <w:r>
        <w:t>Tošak</w:t>
      </w:r>
      <w:proofErr w:type="spellEnd"/>
      <w:r>
        <w:t xml:space="preserve"> </w:t>
      </w:r>
      <w:r w:rsidR="00A20999">
        <w:t xml:space="preserve"> procjene nekretnine</w:t>
      </w:r>
      <w:r w:rsidR="00A20999">
        <w:tab/>
      </w:r>
      <w:r w:rsidR="001C4FDD">
        <w:tab/>
      </w:r>
      <w:r w:rsidR="001C4FDD">
        <w:tab/>
      </w:r>
      <w:r w:rsidR="001C4FDD">
        <w:tab/>
      </w:r>
      <w:r w:rsidR="001C4FDD">
        <w:tab/>
      </w:r>
      <w:r w:rsidR="00662705">
        <w:tab/>
      </w:r>
      <w:proofErr w:type="spellStart"/>
      <w:r w:rsidR="002654E2">
        <w:t>4.375</w:t>
      </w:r>
      <w:proofErr w:type="spellEnd"/>
      <w:r w:rsidR="001C4FDD">
        <w:t>,</w:t>
      </w:r>
      <w:proofErr w:type="spellStart"/>
      <w:r w:rsidR="001C4FDD">
        <w:t>00</w:t>
      </w:r>
      <w:proofErr w:type="spellEnd"/>
    </w:p>
    <w:p w:rsidR="00662705" w:rsidP="0059581C" w:rsidRDefault="00662705">
      <w:pPr>
        <w:numPr>
          <w:ilvl w:val="0"/>
          <w:numId w:val="12"/>
        </w:numPr>
        <w:jc w:val="both"/>
      </w:pPr>
      <w:r>
        <w:t xml:space="preserve">Trošak oglasa na web str. </w:t>
      </w:r>
      <w:proofErr w:type="spellStart"/>
      <w:r>
        <w:t>STEČAJEVI.COM</w:t>
      </w:r>
      <w:proofErr w:type="spellEnd"/>
      <w:r>
        <w:tab/>
      </w:r>
      <w:r>
        <w:tab/>
      </w:r>
      <w:r>
        <w:tab/>
      </w:r>
      <w:proofErr w:type="spellStart"/>
      <w:r w:rsidR="002654E2">
        <w:t>2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</w:p>
    <w:p w:rsidR="00662705" w:rsidP="0059581C" w:rsidRDefault="00662705">
      <w:pPr>
        <w:numPr>
          <w:ilvl w:val="0"/>
          <w:numId w:val="12"/>
        </w:numPr>
        <w:jc w:val="both"/>
      </w:pPr>
      <w:r>
        <w:lastRenderedPageBreak/>
        <w:t xml:space="preserve">Trošak </w:t>
      </w:r>
      <w:r w:rsidR="005E30FB">
        <w:t>F</w:t>
      </w:r>
      <w:r>
        <w:t>INA-e, provođenje javne dražbe</w:t>
      </w:r>
      <w:r>
        <w:tab/>
      </w:r>
      <w:r>
        <w:tab/>
      </w:r>
      <w:r>
        <w:tab/>
      </w:r>
      <w:r>
        <w:tab/>
        <w:t xml:space="preserve">  </w:t>
      </w:r>
      <w:r w:rsidR="002654E2">
        <w:t xml:space="preserve">  </w:t>
      </w:r>
      <w:proofErr w:type="spellStart"/>
      <w:r w:rsidR="002654E2">
        <w:t>2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</w:p>
    <w:p w:rsidR="00662705" w:rsidP="0059581C" w:rsidRDefault="001F044A">
      <w:pPr>
        <w:numPr>
          <w:ilvl w:val="0"/>
          <w:numId w:val="12"/>
        </w:numPr>
        <w:jc w:val="both"/>
      </w:pPr>
      <w:r>
        <w:t>Trošak pričuve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CB6699">
        <w:t xml:space="preserve">   </w:t>
      </w:r>
      <w:proofErr w:type="spellStart"/>
      <w:r w:rsidR="00CB6699">
        <w:t>957</w:t>
      </w:r>
      <w:proofErr w:type="spellEnd"/>
      <w:r w:rsidR="00CB6699">
        <w:t>,</w:t>
      </w:r>
      <w:proofErr w:type="spellStart"/>
      <w:r w:rsidR="00CB6699">
        <w:t>76</w:t>
      </w:r>
      <w:proofErr w:type="spellEnd"/>
    </w:p>
    <w:p w:rsidR="001F044A" w:rsidP="001F044A" w:rsidRDefault="001F044A">
      <w:pPr>
        <w:numPr>
          <w:ilvl w:val="0"/>
          <w:numId w:val="12"/>
        </w:numPr>
        <w:jc w:val="both"/>
      </w:pPr>
      <w:r>
        <w:t>Materijalni 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>
        <w:t>1.000</w:t>
      </w:r>
      <w:proofErr w:type="spellEnd"/>
      <w:r>
        <w:t>,</w:t>
      </w:r>
      <w:proofErr w:type="spellStart"/>
      <w:r>
        <w:t>00</w:t>
      </w:r>
      <w:proofErr w:type="spellEnd"/>
    </w:p>
    <w:p w:rsidR="002654E2" w:rsidP="001F044A" w:rsidRDefault="002654E2">
      <w:pPr>
        <w:numPr>
          <w:ilvl w:val="0"/>
          <w:numId w:val="12"/>
        </w:numPr>
        <w:jc w:val="both"/>
      </w:pPr>
      <w:r>
        <w:t>Trošak komunalne naknade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CB6699">
        <w:t xml:space="preserve">   </w:t>
      </w:r>
      <w:proofErr w:type="spellStart"/>
      <w:r w:rsidR="00CB6699">
        <w:t>168</w:t>
      </w:r>
      <w:proofErr w:type="spellEnd"/>
      <w:r w:rsidR="00CB6699">
        <w:t>,</w:t>
      </w:r>
      <w:proofErr w:type="spellStart"/>
      <w:r w:rsidR="00CB6699">
        <w:t>80</w:t>
      </w:r>
      <w:proofErr w:type="spellEnd"/>
    </w:p>
    <w:p w:rsidR="00CB6699" w:rsidP="00253C8B" w:rsidRDefault="00253C8B">
      <w:pPr>
        <w:numPr>
          <w:ilvl w:val="0"/>
          <w:numId w:val="12"/>
        </w:numPr>
        <w:jc w:val="both"/>
      </w:pPr>
      <w:r>
        <w:t>Nagrada stečajnom upravitelju u bruto iznosu</w:t>
      </w:r>
      <w:r w:rsidR="00662705">
        <w:tab/>
      </w:r>
      <w:r w:rsidR="00662705">
        <w:tab/>
      </w:r>
      <w:r w:rsidR="001F044A">
        <w:t xml:space="preserve">      </w:t>
      </w:r>
      <w:r w:rsidR="00E546D6">
        <w:t xml:space="preserve">      </w:t>
      </w:r>
      <w:r w:rsidR="00CB6699">
        <w:t xml:space="preserve">  </w:t>
      </w:r>
      <w:proofErr w:type="spellStart"/>
      <w:r w:rsidR="00CB6699">
        <w:t>3.345</w:t>
      </w:r>
      <w:proofErr w:type="spellEnd"/>
      <w:r w:rsidR="00CB6699">
        <w:t>,</w:t>
      </w:r>
      <w:proofErr w:type="spellStart"/>
      <w:r w:rsidR="00CB6699">
        <w:t>46</w:t>
      </w:r>
      <w:proofErr w:type="spellEnd"/>
    </w:p>
    <w:p w:rsidR="00DF6723" w:rsidP="00253C8B" w:rsidRDefault="00CB6699">
      <w:pPr>
        <w:numPr>
          <w:ilvl w:val="0"/>
          <w:numId w:val="12"/>
        </w:numPr>
        <w:jc w:val="both"/>
      </w:pPr>
      <w:r>
        <w:t>Zdravstveno osiguranje na nagradu</w:t>
      </w:r>
      <w:r>
        <w:tab/>
      </w:r>
      <w:r>
        <w:tab/>
      </w:r>
      <w:r>
        <w:tab/>
      </w:r>
      <w:r>
        <w:tab/>
      </w:r>
      <w:r>
        <w:tab/>
      </w:r>
      <w:r w:rsidR="00DF6723">
        <w:t xml:space="preserve">     </w:t>
      </w:r>
      <w:proofErr w:type="spellStart"/>
      <w:r w:rsidR="00DF6723">
        <w:t>250</w:t>
      </w:r>
      <w:proofErr w:type="spellEnd"/>
      <w:r w:rsidR="00DF6723">
        <w:t>,</w:t>
      </w:r>
      <w:proofErr w:type="spellStart"/>
      <w:r w:rsidR="00DF6723">
        <w:t>91</w:t>
      </w:r>
      <w:proofErr w:type="spellEnd"/>
    </w:p>
    <w:p w:rsidR="00253C8B" w:rsidP="00253C8B" w:rsidRDefault="00DF6723">
      <w:pPr>
        <w:numPr>
          <w:ilvl w:val="0"/>
          <w:numId w:val="12"/>
        </w:numPr>
        <w:jc w:val="both"/>
      </w:pPr>
      <w:r>
        <w:t>Trošak knjigovodstva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223</w:t>
      </w:r>
      <w:proofErr w:type="spellEnd"/>
      <w:r>
        <w:t>,</w:t>
      </w:r>
      <w:proofErr w:type="spellStart"/>
      <w:r>
        <w:t>03</w:t>
      </w:r>
      <w:proofErr w:type="spellEnd"/>
      <w:r w:rsidR="00253C8B">
        <w:tab/>
        <w:t xml:space="preserve">          </w:t>
      </w:r>
    </w:p>
    <w:p w:rsidR="0051461A" w:rsidP="00253C8B" w:rsidRDefault="00253C8B">
      <w:pPr>
        <w:jc w:val="both"/>
      </w:pPr>
      <w:r>
        <w:t xml:space="preserve">što ukupno čini iznos 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7B98">
        <w:t xml:space="preserve">          =</w:t>
      </w:r>
      <w:r w:rsidR="001C1DE7">
        <w:t>12.538.96</w:t>
      </w:r>
      <w:r w:rsidR="00337B98">
        <w:t xml:space="preserve"> kn</w:t>
      </w:r>
    </w:p>
    <w:p w:rsidR="004857D4" w:rsidP="00253C8B" w:rsidRDefault="004857D4">
      <w:pPr>
        <w:jc w:val="both"/>
        <w:rPr>
          <w:b/>
        </w:rPr>
      </w:pPr>
    </w:p>
    <w:p w:rsidR="0051461A" w:rsidP="00253C8B" w:rsidRDefault="0051461A">
      <w:pPr>
        <w:jc w:val="both"/>
        <w:rPr>
          <w:color w:val="000000"/>
        </w:rPr>
      </w:pPr>
      <w:r w:rsidRPr="009A0FCD">
        <w:t xml:space="preserve">Na temelju naprijed navedenog, stečajni upravitelj predlaže da se sveukupni iznos od </w:t>
      </w:r>
      <w:r w:rsidR="00337B98">
        <w:t>=</w:t>
      </w:r>
      <w:proofErr w:type="spellStart"/>
      <w:r w:rsidRPr="000A0916" w:rsidR="000A0916">
        <w:rPr>
          <w:b/>
        </w:rPr>
        <w:t>12.5</w:t>
      </w:r>
      <w:r w:rsidR="00CE2F23">
        <w:rPr>
          <w:b/>
        </w:rPr>
        <w:t>20</w:t>
      </w:r>
      <w:proofErr w:type="spellEnd"/>
      <w:r w:rsidR="00CE2F23">
        <w:rPr>
          <w:b/>
        </w:rPr>
        <w:t>,</w:t>
      </w:r>
      <w:proofErr w:type="spellStart"/>
      <w:r w:rsidR="00CE2F23">
        <w:rPr>
          <w:b/>
        </w:rPr>
        <w:t>96</w:t>
      </w:r>
      <w:proofErr w:type="spellEnd"/>
      <w:r w:rsidRPr="000A0916" w:rsidR="00E546D6">
        <w:rPr>
          <w:b/>
        </w:rPr>
        <w:t xml:space="preserve"> </w:t>
      </w:r>
      <w:r w:rsidRPr="009A0FCD" w:rsidR="009505EE">
        <w:rPr>
          <w:b/>
        </w:rPr>
        <w:t>kn</w:t>
      </w:r>
      <w:r w:rsidR="009A0FCD">
        <w:rPr>
          <w:b/>
        </w:rPr>
        <w:t xml:space="preserve">, </w:t>
      </w:r>
      <w:r w:rsidR="009A0FCD">
        <w:t xml:space="preserve">uplati na </w:t>
      </w:r>
      <w:proofErr w:type="spellStart"/>
      <w:r w:rsidR="009A0FCD">
        <w:t>rčn</w:t>
      </w:r>
      <w:proofErr w:type="spellEnd"/>
      <w:r w:rsidR="009A0FCD">
        <w:t xml:space="preserve"> stečajnog dužnika otvoren kod </w:t>
      </w:r>
      <w:proofErr w:type="spellStart"/>
      <w:r w:rsidR="009A0FCD">
        <w:t>PBZ</w:t>
      </w:r>
      <w:proofErr w:type="spellEnd"/>
      <w:r w:rsidR="009A0FCD">
        <w:t xml:space="preserve"> </w:t>
      </w:r>
      <w:proofErr w:type="spellStart"/>
      <w:r w:rsidR="009A0FCD">
        <w:t>d.d</w:t>
      </w:r>
      <w:proofErr w:type="spellEnd"/>
      <w:r w:rsidR="009A0FCD">
        <w:t xml:space="preserve"> </w:t>
      </w:r>
      <w:proofErr w:type="spellStart"/>
      <w:r w:rsidR="009A0FCD">
        <w:t>IBAN</w:t>
      </w:r>
      <w:proofErr w:type="spellEnd"/>
      <w:r w:rsidR="009A0FCD">
        <w:t xml:space="preserve">: </w:t>
      </w:r>
      <w:proofErr w:type="spellStart"/>
      <w:r w:rsidRPr="008E4571" w:rsidR="008E4571">
        <w:rPr>
          <w:color w:val="000000"/>
        </w:rPr>
        <w:t>HR31</w:t>
      </w:r>
      <w:proofErr w:type="spellEnd"/>
      <w:r w:rsidRPr="008E4571" w:rsidR="008E4571">
        <w:rPr>
          <w:color w:val="000000"/>
        </w:rPr>
        <w:t xml:space="preserve"> </w:t>
      </w:r>
      <w:proofErr w:type="spellStart"/>
      <w:r w:rsidRPr="008E4571" w:rsidR="008E4571">
        <w:rPr>
          <w:color w:val="000000"/>
        </w:rPr>
        <w:t>2340</w:t>
      </w:r>
      <w:proofErr w:type="spellEnd"/>
      <w:r w:rsidRPr="008E4571" w:rsidR="008E4571">
        <w:rPr>
          <w:color w:val="000000"/>
        </w:rPr>
        <w:t xml:space="preserve"> </w:t>
      </w:r>
      <w:proofErr w:type="spellStart"/>
      <w:r w:rsidRPr="008E4571" w:rsidR="008E4571">
        <w:rPr>
          <w:color w:val="000000"/>
        </w:rPr>
        <w:t>0091</w:t>
      </w:r>
      <w:proofErr w:type="spellEnd"/>
      <w:r w:rsidRPr="008E4571" w:rsidR="008E4571">
        <w:rPr>
          <w:color w:val="000000"/>
        </w:rPr>
        <w:t xml:space="preserve"> </w:t>
      </w:r>
      <w:proofErr w:type="spellStart"/>
      <w:r w:rsidRPr="008E4571" w:rsidR="008E4571">
        <w:rPr>
          <w:color w:val="000000"/>
        </w:rPr>
        <w:t>1900</w:t>
      </w:r>
      <w:proofErr w:type="spellEnd"/>
      <w:r w:rsidRPr="008E4571" w:rsidR="008E4571">
        <w:rPr>
          <w:color w:val="000000"/>
        </w:rPr>
        <w:t xml:space="preserve"> </w:t>
      </w:r>
      <w:proofErr w:type="spellStart"/>
      <w:r w:rsidRPr="008E4571" w:rsidR="008E4571">
        <w:rPr>
          <w:color w:val="000000"/>
        </w:rPr>
        <w:t>2583</w:t>
      </w:r>
      <w:proofErr w:type="spellEnd"/>
      <w:r w:rsidRPr="008E4571" w:rsidR="008E4571">
        <w:rPr>
          <w:color w:val="000000"/>
        </w:rPr>
        <w:t xml:space="preserve"> 8</w:t>
      </w:r>
      <w:r w:rsidR="008E4571">
        <w:rPr>
          <w:color w:val="000000"/>
        </w:rPr>
        <w:t>.</w:t>
      </w:r>
    </w:p>
    <w:p w:rsidR="00301D16" w:rsidP="00253C8B" w:rsidRDefault="009E5DA2">
      <w:pPr>
        <w:jc w:val="both"/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 w:rsidR="00301D16">
        <w:rPr>
          <w:color w:val="000000"/>
        </w:rPr>
        <w:t xml:space="preserve"> vjerovnik PRIMA ULAGANJA d.o.o. se namiruje u iznosu od </w:t>
      </w:r>
      <w:r w:rsidRPr="000A0916" w:rsidR="00301D16">
        <w:rPr>
          <w:b/>
          <w:color w:val="000000"/>
        </w:rPr>
        <w:t>149.7</w:t>
      </w:r>
      <w:r w:rsidR="00301D16">
        <w:rPr>
          <w:b/>
          <w:color w:val="000000"/>
        </w:rPr>
        <w:t>29.04</w:t>
      </w:r>
      <w:r w:rsidRPr="00F700D6" w:rsidR="00301D16">
        <w:rPr>
          <w:b/>
          <w:color w:val="000000"/>
        </w:rPr>
        <w:t xml:space="preserve"> kn</w:t>
      </w:r>
      <w:r w:rsidR="00EB0AEE">
        <w:rPr>
          <w:b/>
          <w:color w:val="000000"/>
        </w:rPr>
        <w:t>.</w:t>
      </w:r>
    </w:p>
    <w:p w:rsidR="00284227" w:rsidP="00253C8B" w:rsidRDefault="00284227">
      <w:pPr>
        <w:jc w:val="both"/>
        <w:rPr>
          <w:color w:val="000000"/>
        </w:rPr>
      </w:pPr>
    </w:p>
    <w:p w:rsidRPr="00284227" w:rsidR="00284227" w:rsidP="00253C8B" w:rsidRDefault="00284227">
      <w:pPr>
        <w:jc w:val="both"/>
        <w:rPr>
          <w:b/>
          <w:color w:val="000000"/>
        </w:rPr>
      </w:pPr>
      <w:r w:rsidRPr="00284227">
        <w:rPr>
          <w:b/>
          <w:color w:val="000000"/>
        </w:rPr>
        <w:t>II</w:t>
      </w:r>
    </w:p>
    <w:p w:rsidRPr="008E4571" w:rsidR="00284227" w:rsidP="00253C8B" w:rsidRDefault="00284227">
      <w:pPr>
        <w:jc w:val="both"/>
      </w:pPr>
    </w:p>
    <w:p w:rsidR="00A91B5F" w:rsidP="00A91B5F" w:rsidRDefault="00A91B5F">
      <w:pPr>
        <w:jc w:val="both"/>
      </w:pPr>
      <w:r>
        <w:t xml:space="preserve">Stečajni dužnik je u svom vlasništvu imao nekretninu u upisane u 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5394</w:t>
      </w:r>
      <w:proofErr w:type="spellEnd"/>
      <w:r>
        <w:t xml:space="preserve"> k.o. Centar, z.k.čbr. </w:t>
      </w:r>
      <w:proofErr w:type="spellStart"/>
      <w:r>
        <w:t>1348</w:t>
      </w:r>
      <w:proofErr w:type="spellEnd"/>
      <w:r>
        <w:t xml:space="preserve">, dvorište, garaža i kuća, Ulica Vladimira Nazora </w:t>
      </w:r>
      <w:proofErr w:type="spellStart"/>
      <w:r>
        <w:t>22</w:t>
      </w:r>
      <w:proofErr w:type="spellEnd"/>
      <w:r>
        <w:t xml:space="preserve">, Zagreb </w:t>
      </w:r>
      <w:r w:rsidRPr="005F3621">
        <w:t xml:space="preserve">i to: </w:t>
      </w:r>
    </w:p>
    <w:p w:rsidR="00A91B5F" w:rsidP="00A91B5F" w:rsidRDefault="00A91B5F">
      <w:pPr>
        <w:pStyle w:val="Odlomakpopisa"/>
        <w:numPr>
          <w:ilvl w:val="0"/>
          <w:numId w:val="14"/>
        </w:numPr>
        <w:jc w:val="both"/>
      </w:pPr>
      <w:r>
        <w:t xml:space="preserve">2. suvlasnički dio s neodređenim </w:t>
      </w:r>
      <w:proofErr w:type="spellStart"/>
      <w:r>
        <w:t>omjrom</w:t>
      </w:r>
      <w:proofErr w:type="spellEnd"/>
      <w:r>
        <w:t>, etažno vlasništvo (E-2), dvosobni stan na (prvom) I. katu, neodvojivo povezan sa suvlasničkim dijelom nekretnina u A, koji je jednako velik kao i ostali suvlasnički dijelovi.</w:t>
      </w:r>
    </w:p>
    <w:p w:rsidR="00A91B5F" w:rsidP="00A91B5F" w:rsidRDefault="00A91B5F">
      <w:pPr>
        <w:jc w:val="both"/>
      </w:pPr>
    </w:p>
    <w:p w:rsidR="00A91B5F" w:rsidP="00A91B5F" w:rsidRDefault="00A91B5F">
      <w:pPr>
        <w:jc w:val="both"/>
      </w:pPr>
      <w:r>
        <w:t xml:space="preserve">Prema izvješću Financijske agencije od </w:t>
      </w:r>
      <w:proofErr w:type="spellStart"/>
      <w:r>
        <w:t>28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 xml:space="preserve">. godine na prvoj  elektroničkoj javnoj dražbi najvišu ponudu u iznosu od  </w:t>
      </w:r>
      <w:proofErr w:type="spellStart"/>
      <w:r>
        <w:t>450.500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ponudio je Krunoslav Kovač, Sviba </w:t>
      </w:r>
      <w:proofErr w:type="spellStart"/>
      <w:r>
        <w:t>14</w:t>
      </w:r>
      <w:proofErr w:type="spellEnd"/>
      <w:r>
        <w:t xml:space="preserve">,  </w:t>
      </w:r>
      <w:proofErr w:type="spellStart"/>
      <w:r>
        <w:t>Strmec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54432256951</w:t>
      </w:r>
      <w:proofErr w:type="spellEnd"/>
      <w:r>
        <w:t>.</w:t>
      </w:r>
    </w:p>
    <w:p w:rsidR="00A91B5F" w:rsidP="00A91B5F" w:rsidRDefault="00A91B5F">
      <w:pPr>
        <w:jc w:val="both"/>
      </w:pPr>
    </w:p>
    <w:p w:rsidR="00A91B5F" w:rsidP="00A91B5F" w:rsidRDefault="00A91B5F">
      <w:pPr>
        <w:jc w:val="both"/>
      </w:pPr>
      <w:r>
        <w:t>Obzirom da je kupac u cijelosti uplatio kupoprodajnu cijenu, priloženo dostavljam obračun troškova, kako slijedi:</w:t>
      </w:r>
    </w:p>
    <w:p w:rsidR="00301D16" w:rsidP="00301D16" w:rsidRDefault="00301D16">
      <w:pPr>
        <w:jc w:val="both"/>
      </w:pPr>
      <w:r>
        <w:t xml:space="preserve">Na temelju čl. </w:t>
      </w:r>
      <w:proofErr w:type="spellStart"/>
      <w:r>
        <w:t>254</w:t>
      </w:r>
      <w:proofErr w:type="spellEnd"/>
      <w:r>
        <w:t xml:space="preserve"> st. 3. </w:t>
      </w:r>
      <w:proofErr w:type="spellStart"/>
      <w:r>
        <w:t>SZ</w:t>
      </w:r>
      <w:proofErr w:type="spellEnd"/>
      <w:r>
        <w:t>, stvarno nastali troškovi unovčenja koji terete predmetnu nekretninu iznose kako slijedi:</w:t>
      </w:r>
    </w:p>
    <w:p w:rsidR="00301D16" w:rsidP="00301D16" w:rsidRDefault="00301D16">
      <w:pPr>
        <w:numPr>
          <w:ilvl w:val="0"/>
          <w:numId w:val="12"/>
        </w:numPr>
        <w:jc w:val="both"/>
      </w:pPr>
      <w:proofErr w:type="spellStart"/>
      <w:r>
        <w:t>Tošak</w:t>
      </w:r>
      <w:proofErr w:type="spellEnd"/>
      <w:r>
        <w:t xml:space="preserve">  procjene nekretnine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4.375</w:t>
      </w:r>
      <w:proofErr w:type="spellEnd"/>
      <w:r>
        <w:t>,</w:t>
      </w:r>
      <w:proofErr w:type="spellStart"/>
      <w:r>
        <w:t>00</w:t>
      </w:r>
      <w:proofErr w:type="spellEnd"/>
    </w:p>
    <w:p w:rsidR="00301D16" w:rsidP="00301D16" w:rsidRDefault="00301D16">
      <w:pPr>
        <w:numPr>
          <w:ilvl w:val="0"/>
          <w:numId w:val="12"/>
        </w:numPr>
        <w:jc w:val="both"/>
      </w:pPr>
      <w:r>
        <w:t xml:space="preserve">Trošak oglasa na web str. </w:t>
      </w:r>
      <w:proofErr w:type="spellStart"/>
      <w:r>
        <w:t>STEČAJEVI.COM</w:t>
      </w:r>
      <w:proofErr w:type="spellEnd"/>
      <w:r>
        <w:tab/>
      </w:r>
      <w:r>
        <w:tab/>
      </w:r>
      <w:r>
        <w:tab/>
      </w:r>
      <w:proofErr w:type="spellStart"/>
      <w:r>
        <w:t>2.000</w:t>
      </w:r>
      <w:proofErr w:type="spellEnd"/>
      <w:r>
        <w:t>,</w:t>
      </w:r>
      <w:proofErr w:type="spellStart"/>
      <w:r>
        <w:t>00</w:t>
      </w:r>
      <w:proofErr w:type="spellEnd"/>
    </w:p>
    <w:p w:rsidR="00301D16" w:rsidP="00301D16" w:rsidRDefault="00301D16">
      <w:pPr>
        <w:numPr>
          <w:ilvl w:val="0"/>
          <w:numId w:val="12"/>
        </w:numPr>
        <w:jc w:val="both"/>
      </w:pPr>
      <w:r>
        <w:t>Trošak FINA-e, provođenje javne dražbe</w:t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700</w:t>
      </w:r>
      <w:proofErr w:type="spellEnd"/>
      <w:r>
        <w:t>,</w:t>
      </w:r>
      <w:proofErr w:type="spellStart"/>
      <w:r>
        <w:t>00</w:t>
      </w:r>
      <w:proofErr w:type="spellEnd"/>
    </w:p>
    <w:p w:rsidR="00301D16" w:rsidP="00301D16" w:rsidRDefault="00301D16">
      <w:pPr>
        <w:numPr>
          <w:ilvl w:val="0"/>
          <w:numId w:val="12"/>
        </w:numPr>
        <w:jc w:val="both"/>
      </w:pPr>
      <w:r>
        <w:t>Trošak pričuve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>
        <w:t>2.808</w:t>
      </w:r>
      <w:proofErr w:type="spellEnd"/>
      <w:r>
        <w:t>,</w:t>
      </w:r>
      <w:proofErr w:type="spellStart"/>
      <w:r>
        <w:t>48</w:t>
      </w:r>
      <w:proofErr w:type="spellEnd"/>
    </w:p>
    <w:p w:rsidR="00301D16" w:rsidP="00301D16" w:rsidRDefault="00301D16">
      <w:pPr>
        <w:numPr>
          <w:ilvl w:val="0"/>
          <w:numId w:val="12"/>
        </w:numPr>
        <w:jc w:val="both"/>
      </w:pPr>
      <w:r>
        <w:t>Materijalni 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>
        <w:t>1.000</w:t>
      </w:r>
      <w:proofErr w:type="spellEnd"/>
      <w:r>
        <w:t>,</w:t>
      </w:r>
      <w:proofErr w:type="spellStart"/>
      <w:r>
        <w:t>00</w:t>
      </w:r>
      <w:proofErr w:type="spellEnd"/>
    </w:p>
    <w:p w:rsidR="00301D16" w:rsidP="00301D16" w:rsidRDefault="00301D16">
      <w:pPr>
        <w:numPr>
          <w:ilvl w:val="0"/>
          <w:numId w:val="12"/>
        </w:numPr>
        <w:jc w:val="both"/>
      </w:pPr>
      <w:r>
        <w:t>Trošak komunalne naknade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>
        <w:t>1.610</w:t>
      </w:r>
      <w:proofErr w:type="spellEnd"/>
      <w:r>
        <w:t>,</w:t>
      </w:r>
      <w:proofErr w:type="spellStart"/>
      <w:r>
        <w:t>44</w:t>
      </w:r>
      <w:proofErr w:type="spellEnd"/>
    </w:p>
    <w:p w:rsidR="00301D16" w:rsidP="00301D16" w:rsidRDefault="00301D16">
      <w:pPr>
        <w:numPr>
          <w:ilvl w:val="0"/>
          <w:numId w:val="12"/>
        </w:numPr>
        <w:jc w:val="both"/>
      </w:pPr>
      <w:r>
        <w:t>Nagrada stečajnom upravitelju u bruto iznosu</w:t>
      </w:r>
      <w:r>
        <w:tab/>
      </w:r>
      <w:r>
        <w:tab/>
        <w:t xml:space="preserve">              </w:t>
      </w:r>
      <w:proofErr w:type="spellStart"/>
      <w:r>
        <w:t>9.082</w:t>
      </w:r>
      <w:proofErr w:type="spellEnd"/>
      <w:r>
        <w:t>,</w:t>
      </w:r>
      <w:proofErr w:type="spellStart"/>
      <w:r>
        <w:t>83</w:t>
      </w:r>
      <w:proofErr w:type="spellEnd"/>
    </w:p>
    <w:p w:rsidR="00301D16" w:rsidP="00301D16" w:rsidRDefault="00301D16">
      <w:pPr>
        <w:numPr>
          <w:ilvl w:val="0"/>
          <w:numId w:val="12"/>
        </w:numPr>
        <w:jc w:val="both"/>
      </w:pPr>
      <w:r>
        <w:t>Zdravstveno osiguranje na nagradu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681</w:t>
      </w:r>
      <w:proofErr w:type="spellEnd"/>
      <w:r>
        <w:t>,</w:t>
      </w:r>
      <w:proofErr w:type="spellStart"/>
      <w:r>
        <w:t>21</w:t>
      </w:r>
      <w:proofErr w:type="spellEnd"/>
    </w:p>
    <w:p w:rsidR="00301D16" w:rsidP="00301D16" w:rsidRDefault="00301D16">
      <w:pPr>
        <w:numPr>
          <w:ilvl w:val="0"/>
          <w:numId w:val="12"/>
        </w:numPr>
        <w:jc w:val="both"/>
      </w:pPr>
      <w:r>
        <w:t>Trošak knjigovodstva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605</w:t>
      </w:r>
      <w:proofErr w:type="spellEnd"/>
      <w:r>
        <w:t>,</w:t>
      </w:r>
      <w:proofErr w:type="spellStart"/>
      <w:r>
        <w:t>52</w:t>
      </w:r>
      <w:proofErr w:type="spellEnd"/>
      <w:r>
        <w:tab/>
        <w:t xml:space="preserve">          </w:t>
      </w:r>
    </w:p>
    <w:p w:rsidR="00301D16" w:rsidP="00301D16" w:rsidRDefault="00301D16">
      <w:pPr>
        <w:jc w:val="both"/>
      </w:pPr>
      <w:r>
        <w:t xml:space="preserve">što ukupno čini iznos od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=</w:t>
      </w:r>
      <w:proofErr w:type="spellStart"/>
      <w:r>
        <w:t>22.863</w:t>
      </w:r>
      <w:proofErr w:type="spellEnd"/>
      <w:r>
        <w:t>,</w:t>
      </w:r>
      <w:proofErr w:type="spellStart"/>
      <w:r>
        <w:t>48</w:t>
      </w:r>
      <w:proofErr w:type="spellEnd"/>
      <w:r>
        <w:t xml:space="preserve"> kn</w:t>
      </w:r>
    </w:p>
    <w:p w:rsidR="00301D16" w:rsidP="00301D16" w:rsidRDefault="00301D16">
      <w:pPr>
        <w:jc w:val="both"/>
        <w:rPr>
          <w:b/>
        </w:rPr>
      </w:pPr>
    </w:p>
    <w:p w:rsidRPr="008E4571" w:rsidR="00301D16" w:rsidP="00301D16" w:rsidRDefault="00301D16">
      <w:pPr>
        <w:jc w:val="both"/>
      </w:pPr>
      <w:r w:rsidRPr="009A0FCD">
        <w:t xml:space="preserve">Na temelju naprijed navedenog, stečajni upravitelj predlaže da se sveukupni iznos od </w:t>
      </w:r>
      <w:r>
        <w:t xml:space="preserve">= </w:t>
      </w:r>
      <w:proofErr w:type="spellStart"/>
      <w:r w:rsidRPr="00006974">
        <w:rPr>
          <w:b/>
        </w:rPr>
        <w:t>22.863</w:t>
      </w:r>
      <w:proofErr w:type="spellEnd"/>
      <w:r w:rsidRPr="00006974">
        <w:rPr>
          <w:b/>
        </w:rPr>
        <w:t>,</w:t>
      </w:r>
      <w:proofErr w:type="spellStart"/>
      <w:r w:rsidRPr="00006974">
        <w:rPr>
          <w:b/>
        </w:rPr>
        <w:t>48</w:t>
      </w:r>
      <w:proofErr w:type="spellEnd"/>
      <w:r>
        <w:t xml:space="preserve">  </w:t>
      </w:r>
      <w:r w:rsidRPr="009A0FCD">
        <w:rPr>
          <w:b/>
        </w:rPr>
        <w:t>kn</w:t>
      </w:r>
      <w:r>
        <w:rPr>
          <w:b/>
        </w:rPr>
        <w:t xml:space="preserve">, </w:t>
      </w:r>
      <w:r>
        <w:t xml:space="preserve">uplati na </w:t>
      </w:r>
      <w:proofErr w:type="spellStart"/>
      <w:r>
        <w:t>rčn</w:t>
      </w:r>
      <w:proofErr w:type="spellEnd"/>
      <w:r>
        <w:t xml:space="preserve"> stečajnog dužnika otvoren kod </w:t>
      </w:r>
      <w:proofErr w:type="spellStart"/>
      <w:r>
        <w:t>PBZ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 </w:t>
      </w:r>
      <w:proofErr w:type="spellStart"/>
      <w:r>
        <w:t>IBAN</w:t>
      </w:r>
      <w:proofErr w:type="spellEnd"/>
      <w:r>
        <w:t xml:space="preserve">: </w:t>
      </w:r>
      <w:proofErr w:type="spellStart"/>
      <w:r w:rsidRPr="008E4571">
        <w:rPr>
          <w:color w:val="000000"/>
        </w:rPr>
        <w:t>HR31</w:t>
      </w:r>
      <w:proofErr w:type="spellEnd"/>
      <w:r w:rsidRPr="008E4571">
        <w:rPr>
          <w:color w:val="000000"/>
        </w:rPr>
        <w:t xml:space="preserve"> </w:t>
      </w:r>
      <w:proofErr w:type="spellStart"/>
      <w:r w:rsidRPr="008E4571">
        <w:rPr>
          <w:color w:val="000000"/>
        </w:rPr>
        <w:t>2340</w:t>
      </w:r>
      <w:proofErr w:type="spellEnd"/>
      <w:r w:rsidRPr="008E4571">
        <w:rPr>
          <w:color w:val="000000"/>
        </w:rPr>
        <w:t xml:space="preserve"> </w:t>
      </w:r>
      <w:proofErr w:type="spellStart"/>
      <w:r w:rsidRPr="008E4571">
        <w:rPr>
          <w:color w:val="000000"/>
        </w:rPr>
        <w:t>0091</w:t>
      </w:r>
      <w:proofErr w:type="spellEnd"/>
      <w:r w:rsidRPr="008E4571">
        <w:rPr>
          <w:color w:val="000000"/>
        </w:rPr>
        <w:t xml:space="preserve"> </w:t>
      </w:r>
      <w:proofErr w:type="spellStart"/>
      <w:r w:rsidRPr="008E4571">
        <w:rPr>
          <w:color w:val="000000"/>
        </w:rPr>
        <w:t>1900</w:t>
      </w:r>
      <w:proofErr w:type="spellEnd"/>
      <w:r w:rsidRPr="008E4571">
        <w:rPr>
          <w:color w:val="000000"/>
        </w:rPr>
        <w:t xml:space="preserve"> </w:t>
      </w:r>
      <w:proofErr w:type="spellStart"/>
      <w:r w:rsidRPr="008E4571">
        <w:rPr>
          <w:color w:val="000000"/>
        </w:rPr>
        <w:t>2583</w:t>
      </w:r>
      <w:proofErr w:type="spellEnd"/>
      <w:r w:rsidRPr="008E4571">
        <w:rPr>
          <w:color w:val="000000"/>
        </w:rPr>
        <w:t xml:space="preserve"> 8</w:t>
      </w:r>
      <w:r>
        <w:rPr>
          <w:color w:val="000000"/>
        </w:rPr>
        <w:t>.</w:t>
      </w:r>
    </w:p>
    <w:p w:rsidR="00301D16" w:rsidP="00301D16" w:rsidRDefault="00301D16">
      <w:pPr>
        <w:jc w:val="both"/>
      </w:pPr>
    </w:p>
    <w:p w:rsidR="00301D16" w:rsidP="00301D16" w:rsidRDefault="009E5DA2">
      <w:pPr>
        <w:jc w:val="both"/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 w:rsidR="00301D16">
        <w:rPr>
          <w:color w:val="000000"/>
        </w:rPr>
        <w:t xml:space="preserve"> vjerovnik PRIMA ULAGANJA d.o.o. se namiruje u iznosu od </w:t>
      </w:r>
      <w:proofErr w:type="spellStart"/>
      <w:r w:rsidRPr="000E5A8F" w:rsidR="00301D16">
        <w:rPr>
          <w:b/>
          <w:color w:val="000000"/>
        </w:rPr>
        <w:t>427.636</w:t>
      </w:r>
      <w:proofErr w:type="spellEnd"/>
      <w:r w:rsidRPr="000E5A8F" w:rsidR="00301D16">
        <w:rPr>
          <w:b/>
          <w:color w:val="000000"/>
        </w:rPr>
        <w:t>,</w:t>
      </w:r>
      <w:proofErr w:type="spellStart"/>
      <w:r w:rsidRPr="000E5A8F" w:rsidR="00301D16">
        <w:rPr>
          <w:b/>
          <w:color w:val="000000"/>
        </w:rPr>
        <w:t>52</w:t>
      </w:r>
      <w:proofErr w:type="spellEnd"/>
      <w:r w:rsidRPr="00F700D6" w:rsidR="00301D16">
        <w:rPr>
          <w:b/>
          <w:color w:val="000000"/>
        </w:rPr>
        <w:t xml:space="preserve"> kn</w:t>
      </w:r>
      <w:r w:rsidR="00EB0AEE">
        <w:rPr>
          <w:color w:val="000000"/>
        </w:rPr>
        <w:t>.</w:t>
      </w:r>
      <w:r w:rsidR="00301D16">
        <w:rPr>
          <w:color w:val="000000"/>
        </w:rPr>
        <w:t xml:space="preserve"> </w:t>
      </w:r>
    </w:p>
    <w:p w:rsidR="00EB0AEE" w:rsidP="00301D16" w:rsidRDefault="00EB0AEE">
      <w:pPr>
        <w:jc w:val="both"/>
        <w:rPr>
          <w:color w:val="000000"/>
        </w:rPr>
      </w:pPr>
    </w:p>
    <w:p w:rsidR="00EB0AEE" w:rsidP="00301D16" w:rsidRDefault="00EB0AEE">
      <w:pPr>
        <w:jc w:val="both"/>
        <w:rPr>
          <w:b/>
          <w:color w:val="000000"/>
        </w:rPr>
      </w:pPr>
      <w:r w:rsidRPr="00EB0AEE">
        <w:rPr>
          <w:b/>
          <w:color w:val="000000"/>
        </w:rPr>
        <w:t>III</w:t>
      </w:r>
    </w:p>
    <w:p w:rsidR="00EB0AEE" w:rsidP="00301D16" w:rsidRDefault="00EB0AEE">
      <w:pPr>
        <w:jc w:val="both"/>
        <w:rPr>
          <w:b/>
          <w:color w:val="000000"/>
        </w:rPr>
      </w:pPr>
    </w:p>
    <w:p w:rsidR="00EB0AEE" w:rsidP="00EB0AEE" w:rsidRDefault="00EB0AEE">
      <w:pPr>
        <w:jc w:val="both"/>
      </w:pPr>
      <w:r>
        <w:lastRenderedPageBreak/>
        <w:t xml:space="preserve">Stečajni dužnik je u svom vlasništvu imao nekretninu u upisane u 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1910</w:t>
      </w:r>
      <w:proofErr w:type="spellEnd"/>
      <w:r>
        <w:t xml:space="preserve"> k.o. </w:t>
      </w:r>
      <w:proofErr w:type="spellStart"/>
      <w:r>
        <w:t>Cvektović</w:t>
      </w:r>
      <w:proofErr w:type="spellEnd"/>
      <w:r>
        <w:t xml:space="preserve">, z.k.č. br. </w:t>
      </w:r>
      <w:proofErr w:type="spellStart"/>
      <w:r>
        <w:t>2002</w:t>
      </w:r>
      <w:proofErr w:type="spellEnd"/>
      <w:r>
        <w:t xml:space="preserve">/3, </w:t>
      </w:r>
      <w:proofErr w:type="spellStart"/>
      <w:r>
        <w:t>2002</w:t>
      </w:r>
      <w:proofErr w:type="spellEnd"/>
      <w:r>
        <w:t xml:space="preserve">/4, </w:t>
      </w:r>
      <w:proofErr w:type="spellStart"/>
      <w:r>
        <w:t>2002</w:t>
      </w:r>
      <w:proofErr w:type="spellEnd"/>
      <w:r>
        <w:t xml:space="preserve">/5, </w:t>
      </w:r>
      <w:proofErr w:type="spellStart"/>
      <w:r>
        <w:t>2002</w:t>
      </w:r>
      <w:proofErr w:type="spellEnd"/>
      <w:r>
        <w:t xml:space="preserve">/7 i </w:t>
      </w:r>
      <w:proofErr w:type="spellStart"/>
      <w:r>
        <w:t>2002</w:t>
      </w:r>
      <w:proofErr w:type="spellEnd"/>
      <w:r>
        <w:t xml:space="preserve">/8, građevinsko zemljište ukupne površine </w:t>
      </w:r>
      <w:proofErr w:type="spellStart"/>
      <w:r>
        <w:t>18.600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prema prostornom planu gospodarske namjene oznake I i </w:t>
      </w:r>
      <w:proofErr w:type="spellStart"/>
      <w:r>
        <w:t>M2</w:t>
      </w:r>
      <w:proofErr w:type="spellEnd"/>
      <w:r>
        <w:t xml:space="preserve"> i manjim dijelom u zoni SI , a u naravi vodotok, n lokaciji Jastrebarsko, Gospodarska zona </w:t>
      </w:r>
      <w:proofErr w:type="spellStart"/>
      <w:r>
        <w:t>Jalšovec</w:t>
      </w:r>
      <w:proofErr w:type="spellEnd"/>
      <w:r>
        <w:t xml:space="preserve">, Gospodarska ulica (kazeta </w:t>
      </w:r>
      <w:proofErr w:type="spellStart"/>
      <w:r>
        <w:t>N1</w:t>
      </w:r>
      <w:proofErr w:type="spellEnd"/>
      <w:r>
        <w:t xml:space="preserve"> i C-IV) izlaz s autoceste </w:t>
      </w:r>
      <w:proofErr w:type="spellStart"/>
      <w:r>
        <w:t>A1</w:t>
      </w:r>
      <w:proofErr w:type="spellEnd"/>
      <w:r>
        <w:t>, Jastrebarsko u smjeru Karlovca.</w:t>
      </w:r>
    </w:p>
    <w:p w:rsidR="00EB0AEE" w:rsidP="00EB0AEE" w:rsidRDefault="00EB0AEE">
      <w:pPr>
        <w:jc w:val="both"/>
      </w:pPr>
    </w:p>
    <w:p w:rsidR="00EB0AEE" w:rsidP="00EB0AEE" w:rsidRDefault="00EB0AEE">
      <w:pPr>
        <w:jc w:val="both"/>
      </w:pPr>
      <w:r>
        <w:t xml:space="preserve">Prema izvješću Financijske agencije od </w:t>
      </w:r>
      <w:proofErr w:type="spellStart"/>
      <w:r>
        <w:t>16</w:t>
      </w:r>
      <w:proofErr w:type="spellEnd"/>
      <w:r>
        <w:t xml:space="preserve">. travnja </w:t>
      </w:r>
      <w:proofErr w:type="spellStart"/>
      <w:r>
        <w:t>2019</w:t>
      </w:r>
      <w:proofErr w:type="spellEnd"/>
      <w:r>
        <w:t xml:space="preserve">. godine na prvoj  elektroničkoj javnoj dražbi najvišu ponudu u iznosu od </w:t>
      </w:r>
      <w:proofErr w:type="spellStart"/>
      <w:r>
        <w:t>674.900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ponudio je </w:t>
      </w:r>
      <w:proofErr w:type="spellStart"/>
      <w:r>
        <w:t>MAXIMA</w:t>
      </w:r>
      <w:proofErr w:type="spellEnd"/>
      <w:r>
        <w:t xml:space="preserve"> d.o.o., Zagreb, Selska cesta </w:t>
      </w:r>
      <w:proofErr w:type="spellStart"/>
      <w:r>
        <w:t>90A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46721199468</w:t>
      </w:r>
      <w:proofErr w:type="spellEnd"/>
      <w:r>
        <w:t>.</w:t>
      </w:r>
    </w:p>
    <w:p w:rsidR="00EB0AEE" w:rsidP="00EB0AEE" w:rsidRDefault="00EB0AEE">
      <w:pPr>
        <w:jc w:val="both"/>
      </w:pPr>
    </w:p>
    <w:p w:rsidR="00EB0AEE" w:rsidP="00EB0AEE" w:rsidRDefault="00EB0AEE">
      <w:pPr>
        <w:jc w:val="both"/>
      </w:pPr>
      <w:r>
        <w:t>Obzirom da je kupac u cijelosti uplatio kupoprodajnu cijenu, priloženo dostavljam obračun troškova, kako slijedi:</w:t>
      </w:r>
    </w:p>
    <w:p w:rsidR="00EB0AEE" w:rsidP="00EB0AEE" w:rsidRDefault="00EB0AEE">
      <w:pPr>
        <w:jc w:val="both"/>
      </w:pPr>
      <w:r>
        <w:t xml:space="preserve">Na temelju čl. </w:t>
      </w:r>
      <w:proofErr w:type="spellStart"/>
      <w:r>
        <w:t>254</w:t>
      </w:r>
      <w:proofErr w:type="spellEnd"/>
      <w:r>
        <w:t xml:space="preserve"> st. 3. </w:t>
      </w:r>
      <w:proofErr w:type="spellStart"/>
      <w:r>
        <w:t>SZ</w:t>
      </w:r>
      <w:proofErr w:type="spellEnd"/>
      <w:r>
        <w:t>, stvarno nastali troškovi unovčenja koji terete predmetnu nekretninu iznose kako slijedi:</w:t>
      </w:r>
    </w:p>
    <w:p w:rsidR="00EB0AEE" w:rsidP="00EB0AEE" w:rsidRDefault="00EB0AEE">
      <w:pPr>
        <w:numPr>
          <w:ilvl w:val="0"/>
          <w:numId w:val="12"/>
        </w:numPr>
        <w:jc w:val="both"/>
      </w:pPr>
      <w:proofErr w:type="spellStart"/>
      <w:r>
        <w:t>Tošak</w:t>
      </w:r>
      <w:proofErr w:type="spellEnd"/>
      <w:r>
        <w:t xml:space="preserve">  procjene nekretnine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proofErr w:type="spellStart"/>
      <w:r>
        <w:t>16.872</w:t>
      </w:r>
      <w:proofErr w:type="spellEnd"/>
      <w:r>
        <w:t>,</w:t>
      </w:r>
      <w:proofErr w:type="spellStart"/>
      <w:r>
        <w:t>50</w:t>
      </w:r>
      <w:proofErr w:type="spellEnd"/>
    </w:p>
    <w:p w:rsidR="00EB0AEE" w:rsidP="00EB0AEE" w:rsidRDefault="00EB0AEE">
      <w:pPr>
        <w:numPr>
          <w:ilvl w:val="0"/>
          <w:numId w:val="12"/>
        </w:numPr>
        <w:jc w:val="both"/>
      </w:pPr>
      <w:r>
        <w:t xml:space="preserve">Trošak oglasa na web str. </w:t>
      </w:r>
      <w:proofErr w:type="spellStart"/>
      <w:r>
        <w:t>STEČAJEVI.COM</w:t>
      </w:r>
      <w:proofErr w:type="spellEnd"/>
      <w:r>
        <w:tab/>
      </w:r>
      <w:r>
        <w:tab/>
      </w:r>
      <w:r>
        <w:tab/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</w:p>
    <w:p w:rsidR="00EB0AEE" w:rsidP="00EB0AEE" w:rsidRDefault="00EB0AEE">
      <w:pPr>
        <w:numPr>
          <w:ilvl w:val="0"/>
          <w:numId w:val="12"/>
        </w:numPr>
        <w:jc w:val="both"/>
      </w:pPr>
      <w:r>
        <w:t>Trošak FINA-e, provođenje javne dražbe</w:t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900</w:t>
      </w:r>
      <w:proofErr w:type="spellEnd"/>
      <w:r>
        <w:t>,</w:t>
      </w:r>
      <w:proofErr w:type="spellStart"/>
      <w:r>
        <w:t>00</w:t>
      </w:r>
      <w:proofErr w:type="spellEnd"/>
    </w:p>
    <w:p w:rsidR="00EB0AEE" w:rsidP="00EB0AEE" w:rsidRDefault="00EB0AEE">
      <w:pPr>
        <w:numPr>
          <w:ilvl w:val="0"/>
          <w:numId w:val="12"/>
        </w:numPr>
        <w:jc w:val="both"/>
      </w:pPr>
      <w:r>
        <w:t>Materijalni 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1.000</w:t>
      </w:r>
      <w:proofErr w:type="spellEnd"/>
      <w:r>
        <w:t>,</w:t>
      </w:r>
      <w:proofErr w:type="spellStart"/>
      <w:r>
        <w:t>00</w:t>
      </w:r>
      <w:proofErr w:type="spellEnd"/>
    </w:p>
    <w:p w:rsidR="00EB0AEE" w:rsidP="00EB0AEE" w:rsidRDefault="00EB0AEE">
      <w:pPr>
        <w:numPr>
          <w:ilvl w:val="0"/>
          <w:numId w:val="12"/>
        </w:numPr>
        <w:jc w:val="both"/>
      </w:pPr>
      <w:r>
        <w:t>Nagrada stečajnom upravitelju u bruto iznosu</w:t>
      </w:r>
      <w:r>
        <w:tab/>
      </w:r>
      <w:r>
        <w:tab/>
        <w:t xml:space="preserve">          </w:t>
      </w:r>
      <w:proofErr w:type="spellStart"/>
      <w:r>
        <w:t>21.814</w:t>
      </w:r>
      <w:proofErr w:type="spellEnd"/>
      <w:r>
        <w:t>,</w:t>
      </w:r>
      <w:proofErr w:type="spellStart"/>
      <w:r>
        <w:t>96</w:t>
      </w:r>
      <w:proofErr w:type="spellEnd"/>
    </w:p>
    <w:p w:rsidR="00EB0AEE" w:rsidP="00EB0AEE" w:rsidRDefault="00EB0AEE">
      <w:pPr>
        <w:numPr>
          <w:ilvl w:val="0"/>
          <w:numId w:val="12"/>
        </w:numPr>
        <w:jc w:val="both"/>
      </w:pPr>
      <w:r>
        <w:t>Zdravstveno osiguranje na nagradu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1.636</w:t>
      </w:r>
      <w:proofErr w:type="spellEnd"/>
      <w:r>
        <w:t>,</w:t>
      </w:r>
      <w:proofErr w:type="spellStart"/>
      <w:r>
        <w:t>12</w:t>
      </w:r>
      <w:proofErr w:type="spellEnd"/>
    </w:p>
    <w:p w:rsidR="00EB0AEE" w:rsidP="00EB0AEE" w:rsidRDefault="00EB0AEE">
      <w:pPr>
        <w:numPr>
          <w:ilvl w:val="0"/>
          <w:numId w:val="12"/>
        </w:numPr>
        <w:jc w:val="both"/>
      </w:pPr>
      <w:r>
        <w:t>Trošak knjigovodstva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1.454</w:t>
      </w:r>
      <w:proofErr w:type="spellEnd"/>
      <w:r>
        <w:t>,</w:t>
      </w:r>
      <w:proofErr w:type="spellStart"/>
      <w:r>
        <w:t>33</w:t>
      </w:r>
      <w:proofErr w:type="spellEnd"/>
    </w:p>
    <w:p w:rsidR="00EB0AEE" w:rsidP="00EB0AEE" w:rsidRDefault="00EB0AEE">
      <w:pPr>
        <w:ind w:left="720"/>
        <w:jc w:val="both"/>
      </w:pPr>
      <w:r>
        <w:tab/>
        <w:t xml:space="preserve">          </w:t>
      </w:r>
    </w:p>
    <w:p w:rsidR="00EB0AEE" w:rsidP="00EB0AEE" w:rsidRDefault="00EB0AEE">
      <w:pPr>
        <w:jc w:val="both"/>
      </w:pPr>
      <w:r>
        <w:t xml:space="preserve">što ukupno čini iznos od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=</w:t>
      </w:r>
      <w:proofErr w:type="spellStart"/>
      <w:r>
        <w:t>47.677</w:t>
      </w:r>
      <w:proofErr w:type="spellEnd"/>
      <w:r>
        <w:t>,</w:t>
      </w:r>
      <w:proofErr w:type="spellStart"/>
      <w:r>
        <w:t>91</w:t>
      </w:r>
      <w:proofErr w:type="spellEnd"/>
      <w:r>
        <w:t xml:space="preserve"> kn</w:t>
      </w:r>
    </w:p>
    <w:p w:rsidR="00C67EF1" w:rsidP="00EB0AEE" w:rsidRDefault="00C67EF1">
      <w:pPr>
        <w:jc w:val="both"/>
      </w:pPr>
    </w:p>
    <w:p w:rsidR="00C67EF1" w:rsidP="00C67EF1" w:rsidRDefault="00C67EF1">
      <w:pPr>
        <w:jc w:val="both"/>
        <w:rPr>
          <w:color w:val="000000"/>
        </w:rPr>
      </w:pPr>
      <w:r w:rsidRPr="009A0FCD">
        <w:t xml:space="preserve">Na temelju naprijed navedenog, stečajni upravitelj predlaže da se sveukupni iznos od </w:t>
      </w:r>
      <w:r>
        <w:t>=</w:t>
      </w:r>
      <w:proofErr w:type="spellStart"/>
      <w:r w:rsidRPr="00583C8A">
        <w:rPr>
          <w:b/>
        </w:rPr>
        <w:t>4</w:t>
      </w:r>
      <w:r>
        <w:rPr>
          <w:b/>
        </w:rPr>
        <w:t>7.677</w:t>
      </w:r>
      <w:proofErr w:type="spellEnd"/>
      <w:r>
        <w:rPr>
          <w:b/>
        </w:rPr>
        <w:t>,</w:t>
      </w:r>
      <w:proofErr w:type="spellStart"/>
      <w:r>
        <w:rPr>
          <w:b/>
        </w:rPr>
        <w:t>91</w:t>
      </w:r>
      <w:proofErr w:type="spellEnd"/>
      <w:r>
        <w:t xml:space="preserve"> </w:t>
      </w:r>
      <w:r w:rsidRPr="009A0FCD">
        <w:rPr>
          <w:b/>
        </w:rPr>
        <w:t>kn</w:t>
      </w:r>
      <w:r>
        <w:rPr>
          <w:b/>
        </w:rPr>
        <w:t xml:space="preserve">, </w:t>
      </w:r>
      <w:r>
        <w:t xml:space="preserve">uplati na </w:t>
      </w:r>
      <w:proofErr w:type="spellStart"/>
      <w:r>
        <w:t>rčn</w:t>
      </w:r>
      <w:proofErr w:type="spellEnd"/>
      <w:r>
        <w:t xml:space="preserve"> stečajnog dužnika otvoren kod </w:t>
      </w:r>
      <w:proofErr w:type="spellStart"/>
      <w:r>
        <w:t>PBZ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 </w:t>
      </w:r>
      <w:proofErr w:type="spellStart"/>
      <w:r>
        <w:t>IBAN</w:t>
      </w:r>
      <w:proofErr w:type="spellEnd"/>
      <w:r>
        <w:t xml:space="preserve">: </w:t>
      </w:r>
      <w:proofErr w:type="spellStart"/>
      <w:r w:rsidRPr="008E4571">
        <w:rPr>
          <w:color w:val="000000"/>
        </w:rPr>
        <w:t>HR31</w:t>
      </w:r>
      <w:proofErr w:type="spellEnd"/>
      <w:r w:rsidRPr="008E4571">
        <w:rPr>
          <w:color w:val="000000"/>
        </w:rPr>
        <w:t xml:space="preserve"> </w:t>
      </w:r>
      <w:proofErr w:type="spellStart"/>
      <w:r w:rsidRPr="008E4571">
        <w:rPr>
          <w:color w:val="000000"/>
        </w:rPr>
        <w:t>2340</w:t>
      </w:r>
      <w:proofErr w:type="spellEnd"/>
      <w:r w:rsidRPr="008E4571">
        <w:rPr>
          <w:color w:val="000000"/>
        </w:rPr>
        <w:t xml:space="preserve"> </w:t>
      </w:r>
      <w:proofErr w:type="spellStart"/>
      <w:r w:rsidRPr="008E4571">
        <w:rPr>
          <w:color w:val="000000"/>
        </w:rPr>
        <w:t>0091</w:t>
      </w:r>
      <w:proofErr w:type="spellEnd"/>
      <w:r w:rsidRPr="008E4571">
        <w:rPr>
          <w:color w:val="000000"/>
        </w:rPr>
        <w:t xml:space="preserve"> </w:t>
      </w:r>
      <w:proofErr w:type="spellStart"/>
      <w:r w:rsidRPr="008E4571">
        <w:rPr>
          <w:color w:val="000000"/>
        </w:rPr>
        <w:t>1900</w:t>
      </w:r>
      <w:proofErr w:type="spellEnd"/>
      <w:r w:rsidRPr="008E4571">
        <w:rPr>
          <w:color w:val="000000"/>
        </w:rPr>
        <w:t xml:space="preserve"> </w:t>
      </w:r>
      <w:proofErr w:type="spellStart"/>
      <w:r w:rsidRPr="008E4571">
        <w:rPr>
          <w:color w:val="000000"/>
        </w:rPr>
        <w:t>2583</w:t>
      </w:r>
      <w:proofErr w:type="spellEnd"/>
      <w:r w:rsidRPr="008E4571">
        <w:rPr>
          <w:color w:val="000000"/>
        </w:rPr>
        <w:t xml:space="preserve"> 8</w:t>
      </w:r>
      <w:r>
        <w:rPr>
          <w:color w:val="000000"/>
        </w:rPr>
        <w:t>.</w:t>
      </w:r>
    </w:p>
    <w:p w:rsidR="00C67EF1" w:rsidP="00C67EF1" w:rsidRDefault="00C67EF1">
      <w:pPr>
        <w:jc w:val="both"/>
        <w:rPr>
          <w:color w:val="000000"/>
        </w:rPr>
      </w:pPr>
    </w:p>
    <w:p w:rsidR="00C67EF1" w:rsidP="00C67EF1" w:rsidRDefault="00C67EF1">
      <w:pPr>
        <w:jc w:val="both"/>
      </w:pP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PRIMA ULAGANJA d.o.o. se namiruje u iznosu od </w:t>
      </w:r>
      <w:proofErr w:type="spellStart"/>
      <w:r w:rsidRPr="00F700D6">
        <w:rPr>
          <w:b/>
          <w:color w:val="000000"/>
        </w:rPr>
        <w:t>62</w:t>
      </w:r>
      <w:r>
        <w:rPr>
          <w:b/>
          <w:color w:val="000000"/>
        </w:rPr>
        <w:t>7.222</w:t>
      </w:r>
      <w:proofErr w:type="spellEnd"/>
      <w:r>
        <w:rPr>
          <w:b/>
          <w:color w:val="000000"/>
        </w:rPr>
        <w:t>,</w:t>
      </w:r>
      <w:proofErr w:type="spellStart"/>
      <w:r>
        <w:rPr>
          <w:b/>
          <w:color w:val="000000"/>
        </w:rPr>
        <w:t>09</w:t>
      </w:r>
      <w:proofErr w:type="spellEnd"/>
      <w:r w:rsidRPr="00F700D6">
        <w:rPr>
          <w:b/>
          <w:color w:val="000000"/>
        </w:rPr>
        <w:t xml:space="preserve"> kn</w:t>
      </w:r>
      <w:r>
        <w:rPr>
          <w:b/>
          <w:color w:val="000000"/>
        </w:rPr>
        <w:t>.</w:t>
      </w:r>
    </w:p>
    <w:p w:rsidRPr="00EB0AEE" w:rsidR="00EB0AEE" w:rsidP="00301D16" w:rsidRDefault="00EB0AEE">
      <w:pPr>
        <w:jc w:val="both"/>
        <w:rPr>
          <w:b/>
        </w:rPr>
      </w:pPr>
    </w:p>
    <w:p w:rsidR="0031383F" w:rsidP="00336747" w:rsidRDefault="0031383F">
      <w:pPr>
        <w:jc w:val="both"/>
      </w:pPr>
    </w:p>
    <w:p w:rsidR="007B06D9" w:rsidP="007B06D9" w:rsidRDefault="00C67EF1">
      <w:pPr>
        <w:jc w:val="both"/>
        <w:rPr>
          <w:color w:val="000000"/>
        </w:rPr>
      </w:pPr>
      <w:r>
        <w:t xml:space="preserve">Na temelju priloženog obračuna troškova, </w:t>
      </w:r>
      <w:proofErr w:type="spellStart"/>
      <w:r>
        <w:t>razlučni</w:t>
      </w:r>
      <w:proofErr w:type="spellEnd"/>
      <w:r w:rsidR="000A0916">
        <w:rPr>
          <w:color w:val="000000"/>
        </w:rPr>
        <w:t xml:space="preserve"> vjerovnik PRIMA ULAGANJA d.o.o. se </w:t>
      </w:r>
      <w:r w:rsidRPr="00C67EF1" w:rsidR="000A0916">
        <w:rPr>
          <w:b/>
          <w:color w:val="000000"/>
        </w:rPr>
        <w:t xml:space="preserve">namiruje u </w:t>
      </w:r>
      <w:r w:rsidRPr="00C67EF1">
        <w:rPr>
          <w:b/>
          <w:color w:val="000000"/>
        </w:rPr>
        <w:t xml:space="preserve">ukupnom </w:t>
      </w:r>
      <w:r w:rsidRPr="00C67EF1" w:rsidR="000A0916">
        <w:rPr>
          <w:b/>
          <w:color w:val="000000"/>
        </w:rPr>
        <w:t xml:space="preserve">iznosu od </w:t>
      </w:r>
      <w:r w:rsidRPr="00C67EF1">
        <w:rPr>
          <w:b/>
          <w:color w:val="000000"/>
        </w:rPr>
        <w:t>1.204.587,</w:t>
      </w:r>
      <w:proofErr w:type="spellStart"/>
      <w:r w:rsidRPr="00C67EF1">
        <w:rPr>
          <w:b/>
          <w:color w:val="000000"/>
        </w:rPr>
        <w:t>60</w:t>
      </w:r>
      <w:proofErr w:type="spellEnd"/>
      <w:r w:rsidRPr="00C67EF1">
        <w:rPr>
          <w:b/>
          <w:color w:val="000000"/>
        </w:rPr>
        <w:t xml:space="preserve"> kn</w:t>
      </w:r>
      <w:r w:rsidR="000A0916">
        <w:rPr>
          <w:color w:val="000000"/>
        </w:rPr>
        <w:t xml:space="preserve"> što </w:t>
      </w:r>
      <w:r w:rsidRPr="00277247" w:rsidR="007B06D9">
        <w:rPr>
          <w:color w:val="000000"/>
        </w:rPr>
        <w:t xml:space="preserve">čini </w:t>
      </w:r>
      <w:proofErr w:type="spellStart"/>
      <w:r>
        <w:rPr>
          <w:color w:val="000000"/>
        </w:rPr>
        <w:t>1</w:t>
      </w:r>
      <w:r w:rsidRPr="00277247" w:rsidR="007B06D9">
        <w:rPr>
          <w:color w:val="000000"/>
        </w:rPr>
        <w:t>7</w:t>
      </w:r>
      <w:proofErr w:type="spellEnd"/>
      <w:r w:rsidRPr="00277247" w:rsidR="007B06D9">
        <w:rPr>
          <w:color w:val="000000"/>
        </w:rPr>
        <w:t>,</w:t>
      </w:r>
      <w:proofErr w:type="spellStart"/>
      <w:r w:rsidRPr="00277247" w:rsidR="007B06D9">
        <w:rPr>
          <w:color w:val="000000"/>
        </w:rPr>
        <w:t>44</w:t>
      </w:r>
      <w:proofErr w:type="spellEnd"/>
      <w:r w:rsidRPr="00277247" w:rsidR="007B06D9">
        <w:rPr>
          <w:color w:val="000000"/>
        </w:rPr>
        <w:t xml:space="preserve"> % od do sad unovčenih nekretnina. </w:t>
      </w:r>
      <w:proofErr w:type="spellStart"/>
      <w:r w:rsidRPr="00277247" w:rsidR="007B06D9">
        <w:rPr>
          <w:color w:val="000000"/>
        </w:rPr>
        <w:t>Razlučni</w:t>
      </w:r>
      <w:proofErr w:type="spellEnd"/>
      <w:r w:rsidRPr="00277247" w:rsidR="007B06D9">
        <w:rPr>
          <w:color w:val="000000"/>
        </w:rPr>
        <w:t xml:space="preserve"> vjerovnik se namiruje u </w:t>
      </w:r>
      <w:proofErr w:type="spellStart"/>
      <w:r w:rsidRPr="00277247" w:rsidR="007B06D9">
        <w:rPr>
          <w:color w:val="000000"/>
        </w:rPr>
        <w:t>12</w:t>
      </w:r>
      <w:proofErr w:type="spellEnd"/>
      <w:r w:rsidRPr="00277247" w:rsidR="007B06D9">
        <w:rPr>
          <w:color w:val="000000"/>
        </w:rPr>
        <w:t>,</w:t>
      </w:r>
      <w:proofErr w:type="spellStart"/>
      <w:r w:rsidRPr="00277247" w:rsidR="007B06D9">
        <w:rPr>
          <w:color w:val="000000"/>
        </w:rPr>
        <w:t>74</w:t>
      </w:r>
      <w:proofErr w:type="spellEnd"/>
      <w:r w:rsidRPr="00277247" w:rsidR="007B06D9">
        <w:rPr>
          <w:color w:val="000000"/>
        </w:rPr>
        <w:t xml:space="preserve"> % od ukupno prijavljene tražbine.</w:t>
      </w:r>
    </w:p>
    <w:p w:rsidR="005C14EA" w:rsidP="007B06D9" w:rsidRDefault="005C14EA">
      <w:pPr>
        <w:jc w:val="both"/>
        <w:rPr>
          <w:color w:val="000000"/>
        </w:rPr>
      </w:pPr>
    </w:p>
    <w:p w:rsidRPr="00277247" w:rsidR="005C14EA" w:rsidP="007B06D9" w:rsidRDefault="005C14EA">
      <w:pPr>
        <w:jc w:val="both"/>
        <w:rPr>
          <w:b/>
          <w:color w:val="000000"/>
        </w:rPr>
      </w:pPr>
      <w:r w:rsidRPr="005C14EA">
        <w:rPr>
          <w:b/>
          <w:color w:val="000000"/>
        </w:rPr>
        <w:t>Ukupan iznos troškova je 83.062.35 kn.</w:t>
      </w:r>
    </w:p>
    <w:p w:rsidRPr="00277247" w:rsidR="007B06D9" w:rsidP="007B06D9" w:rsidRDefault="007B06D9">
      <w:pPr>
        <w:jc w:val="both"/>
        <w:rPr>
          <w:color w:val="000000"/>
        </w:rPr>
      </w:pPr>
    </w:p>
    <w:p w:rsidRPr="00277247" w:rsidR="007B06D9" w:rsidP="007B06D9" w:rsidRDefault="007B06D9">
      <w:pPr>
        <w:jc w:val="both"/>
      </w:pPr>
      <w:r w:rsidRPr="00277247">
        <w:rPr>
          <w:color w:val="000000"/>
        </w:rPr>
        <w:t>Iskazana nagrada stečajnom upravitelju čini 5,</w:t>
      </w:r>
      <w:proofErr w:type="spellStart"/>
      <w:r w:rsidRPr="00277247">
        <w:rPr>
          <w:color w:val="000000"/>
        </w:rPr>
        <w:t>44</w:t>
      </w:r>
      <w:proofErr w:type="spellEnd"/>
      <w:r w:rsidRPr="00277247">
        <w:rPr>
          <w:color w:val="000000"/>
        </w:rPr>
        <w:t xml:space="preserve"> % od pretpostavljene maksimalne nagrade.</w:t>
      </w:r>
    </w:p>
    <w:p w:rsidR="001C2ECC" w:rsidP="00656A5A" w:rsidRDefault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C2ECC" w:rsidP="00656A5A" w:rsidRDefault="001C2ECC">
      <w:pPr>
        <w:jc w:val="both"/>
      </w:pPr>
    </w:p>
    <w:p w:rsidR="00656A5A" w:rsidP="00656A5A" w:rsidRDefault="001C2EC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FCD">
        <w:t>S</w:t>
      </w:r>
      <w:r w:rsidR="004209E8">
        <w:t>tečajna</w:t>
      </w:r>
      <w:r w:rsidR="00656A5A">
        <w:t xml:space="preserve"> upravitelj</w:t>
      </w:r>
      <w:r w:rsidR="004209E8">
        <w:t>ica</w:t>
      </w:r>
      <w:r w:rsidR="00656A5A">
        <w:t xml:space="preserve"> </w:t>
      </w:r>
    </w:p>
    <w:p w:rsidR="00656A5A" w:rsidP="00656A5A" w:rsidRDefault="00656A5A">
      <w:pPr>
        <w:jc w:val="both"/>
        <w:rPr>
          <w:b/>
        </w:rPr>
      </w:pPr>
    </w:p>
    <w:p w:rsidR="004209E8" w:rsidP="00656A5A" w:rsidRDefault="004209E8">
      <w:pPr>
        <w:ind w:left="36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Odv</w:t>
      </w:r>
      <w:proofErr w:type="spellEnd"/>
      <w:r>
        <w:t>. Rajka Jagmarev</w:t>
      </w:r>
      <w:r w:rsidR="00285C9F">
        <w:t>ić</w:t>
      </w:r>
    </w:p>
    <w:sectPr w:rsidR="004209E8" w:rsidSect="004569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ilvl="0" w:tplc="EFBE03BE">
      <w:start w:val="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E325841"/>
    <w:multiLevelType w:val="hybridMultilevel"/>
    <w:tmpl w:val="B9907050"/>
    <w:lvl w:ilvl="0" w:tplc="10CE1728">
      <w:start w:val="10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hint="default" w:ascii="Symbol" w:hAnsi="Symbol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15A52D8"/>
    <w:multiLevelType w:val="hybridMultilevel"/>
    <w:tmpl w:val="E4925042"/>
    <w:lvl w:ilvl="0" w:tplc="B0F659FE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2441065C"/>
    <w:multiLevelType w:val="hybridMultilevel"/>
    <w:tmpl w:val="C7F6C43C"/>
    <w:lvl w:ilvl="0" w:tplc="5F7A5866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E10675"/>
    <w:multiLevelType w:val="hybridMultilevel"/>
    <w:tmpl w:val="90B04CF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53AC262F"/>
    <w:multiLevelType w:val="hybridMultilevel"/>
    <w:tmpl w:val="084491B4"/>
    <w:lvl w:ilvl="0" w:tplc="7CA899C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4249A0"/>
    <w:multiLevelType w:val="hybridMultilevel"/>
    <w:tmpl w:val="24C03894"/>
    <w:lvl w:ilvl="0" w:tplc="6D56EE80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2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3">
    <w:nsid w:val="5CAE4B24"/>
    <w:multiLevelType w:val="hybridMultilevel"/>
    <w:tmpl w:val="AC4A4680"/>
    <w:lvl w:ilvl="0" w:tplc="EDCC5B58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2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  <w:num w:numId="11">
    <w:abstractNumId w:val="13"/>
  </w:num>
  <w:num w:numId="12">
    <w:abstractNumId w:val="7"/>
  </w:num>
  <w:num w:numId="13">
    <w:abstractNumId w:val="4"/>
  </w:num>
  <w:num w:numId="1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A5"/>
    <w:rsid w:val="00007FAD"/>
    <w:rsid w:val="0003747D"/>
    <w:rsid w:val="00066D55"/>
    <w:rsid w:val="00076971"/>
    <w:rsid w:val="000A0916"/>
    <w:rsid w:val="000B1ECB"/>
    <w:rsid w:val="000F4712"/>
    <w:rsid w:val="0011060F"/>
    <w:rsid w:val="0013372F"/>
    <w:rsid w:val="00151CDB"/>
    <w:rsid w:val="00156359"/>
    <w:rsid w:val="001750AF"/>
    <w:rsid w:val="001820DE"/>
    <w:rsid w:val="001A6809"/>
    <w:rsid w:val="001B5531"/>
    <w:rsid w:val="001C1DE7"/>
    <w:rsid w:val="001C2ECC"/>
    <w:rsid w:val="001C3B26"/>
    <w:rsid w:val="001C4FDD"/>
    <w:rsid w:val="001C6C42"/>
    <w:rsid w:val="001E28B4"/>
    <w:rsid w:val="001F044A"/>
    <w:rsid w:val="001F436C"/>
    <w:rsid w:val="001F5E9D"/>
    <w:rsid w:val="0020244E"/>
    <w:rsid w:val="00204414"/>
    <w:rsid w:val="00204605"/>
    <w:rsid w:val="00216B5F"/>
    <w:rsid w:val="00220C34"/>
    <w:rsid w:val="00253C8B"/>
    <w:rsid w:val="00257C6C"/>
    <w:rsid w:val="002654E2"/>
    <w:rsid w:val="00284227"/>
    <w:rsid w:val="00285C9F"/>
    <w:rsid w:val="00286EE4"/>
    <w:rsid w:val="002C386B"/>
    <w:rsid w:val="002C6705"/>
    <w:rsid w:val="002C67EB"/>
    <w:rsid w:val="002D2F7C"/>
    <w:rsid w:val="002D39F4"/>
    <w:rsid w:val="002D6996"/>
    <w:rsid w:val="002F10CC"/>
    <w:rsid w:val="00301D16"/>
    <w:rsid w:val="00304A34"/>
    <w:rsid w:val="0031383F"/>
    <w:rsid w:val="00316F72"/>
    <w:rsid w:val="00336747"/>
    <w:rsid w:val="00337B98"/>
    <w:rsid w:val="00341FC2"/>
    <w:rsid w:val="0037409F"/>
    <w:rsid w:val="003A08DF"/>
    <w:rsid w:val="003A4644"/>
    <w:rsid w:val="003A7AD2"/>
    <w:rsid w:val="003D7125"/>
    <w:rsid w:val="003E1907"/>
    <w:rsid w:val="003E72E7"/>
    <w:rsid w:val="00410460"/>
    <w:rsid w:val="00411B75"/>
    <w:rsid w:val="00412D90"/>
    <w:rsid w:val="004169FB"/>
    <w:rsid w:val="004202FD"/>
    <w:rsid w:val="004209E8"/>
    <w:rsid w:val="004260F3"/>
    <w:rsid w:val="00444256"/>
    <w:rsid w:val="004569FD"/>
    <w:rsid w:val="00457B25"/>
    <w:rsid w:val="00471033"/>
    <w:rsid w:val="00471F2D"/>
    <w:rsid w:val="0047344D"/>
    <w:rsid w:val="00480E25"/>
    <w:rsid w:val="004857D4"/>
    <w:rsid w:val="004B1AAA"/>
    <w:rsid w:val="004E100E"/>
    <w:rsid w:val="005106DF"/>
    <w:rsid w:val="0051461A"/>
    <w:rsid w:val="00526963"/>
    <w:rsid w:val="00570D3C"/>
    <w:rsid w:val="0059581C"/>
    <w:rsid w:val="005A3A43"/>
    <w:rsid w:val="005C14EA"/>
    <w:rsid w:val="005D616C"/>
    <w:rsid w:val="005E30FB"/>
    <w:rsid w:val="00640D2B"/>
    <w:rsid w:val="00656A5A"/>
    <w:rsid w:val="00662705"/>
    <w:rsid w:val="006640E4"/>
    <w:rsid w:val="00673D7A"/>
    <w:rsid w:val="006A5729"/>
    <w:rsid w:val="006D35C0"/>
    <w:rsid w:val="006D3941"/>
    <w:rsid w:val="006D5847"/>
    <w:rsid w:val="006E4A6F"/>
    <w:rsid w:val="006E7C20"/>
    <w:rsid w:val="006F0772"/>
    <w:rsid w:val="00747B62"/>
    <w:rsid w:val="00766748"/>
    <w:rsid w:val="007A7119"/>
    <w:rsid w:val="007A7312"/>
    <w:rsid w:val="007B06D9"/>
    <w:rsid w:val="007B39DA"/>
    <w:rsid w:val="007B4BE7"/>
    <w:rsid w:val="007C10A5"/>
    <w:rsid w:val="00804394"/>
    <w:rsid w:val="0084076A"/>
    <w:rsid w:val="00842A82"/>
    <w:rsid w:val="00862D24"/>
    <w:rsid w:val="00876133"/>
    <w:rsid w:val="00883C5E"/>
    <w:rsid w:val="00895420"/>
    <w:rsid w:val="008A48FF"/>
    <w:rsid w:val="008A580C"/>
    <w:rsid w:val="008B45AA"/>
    <w:rsid w:val="008B5D6C"/>
    <w:rsid w:val="008C2D63"/>
    <w:rsid w:val="008C7DF6"/>
    <w:rsid w:val="008D2016"/>
    <w:rsid w:val="008D3543"/>
    <w:rsid w:val="008E4571"/>
    <w:rsid w:val="009178C2"/>
    <w:rsid w:val="00936871"/>
    <w:rsid w:val="009505EE"/>
    <w:rsid w:val="0097391C"/>
    <w:rsid w:val="009A0FCD"/>
    <w:rsid w:val="009A1333"/>
    <w:rsid w:val="009A5022"/>
    <w:rsid w:val="009B5812"/>
    <w:rsid w:val="009E5DA2"/>
    <w:rsid w:val="00A006F3"/>
    <w:rsid w:val="00A20999"/>
    <w:rsid w:val="00A43D91"/>
    <w:rsid w:val="00A45523"/>
    <w:rsid w:val="00A517B2"/>
    <w:rsid w:val="00A76DEC"/>
    <w:rsid w:val="00A83702"/>
    <w:rsid w:val="00A91B5F"/>
    <w:rsid w:val="00AB01BF"/>
    <w:rsid w:val="00AE0C99"/>
    <w:rsid w:val="00AE3567"/>
    <w:rsid w:val="00AF5B8D"/>
    <w:rsid w:val="00B310A4"/>
    <w:rsid w:val="00BC139D"/>
    <w:rsid w:val="00BD7099"/>
    <w:rsid w:val="00BF00BC"/>
    <w:rsid w:val="00C13D40"/>
    <w:rsid w:val="00C17D7D"/>
    <w:rsid w:val="00C64C5C"/>
    <w:rsid w:val="00C66161"/>
    <w:rsid w:val="00C67EF1"/>
    <w:rsid w:val="00C806EB"/>
    <w:rsid w:val="00C96774"/>
    <w:rsid w:val="00CB6699"/>
    <w:rsid w:val="00CC0393"/>
    <w:rsid w:val="00CE2F23"/>
    <w:rsid w:val="00CF1FDD"/>
    <w:rsid w:val="00D0424D"/>
    <w:rsid w:val="00D12C58"/>
    <w:rsid w:val="00D13DBE"/>
    <w:rsid w:val="00DA4D6E"/>
    <w:rsid w:val="00DD48F4"/>
    <w:rsid w:val="00DE396E"/>
    <w:rsid w:val="00DF6723"/>
    <w:rsid w:val="00DF7DD2"/>
    <w:rsid w:val="00E546D6"/>
    <w:rsid w:val="00E73D75"/>
    <w:rsid w:val="00E9643A"/>
    <w:rsid w:val="00EB0AEE"/>
    <w:rsid w:val="00EC73D1"/>
    <w:rsid w:val="00ED16DF"/>
    <w:rsid w:val="00ED3BD6"/>
    <w:rsid w:val="00ED7325"/>
    <w:rsid w:val="00EF1830"/>
    <w:rsid w:val="00EF5A5E"/>
    <w:rsid w:val="00F133F8"/>
    <w:rsid w:val="00F577C3"/>
    <w:rsid w:val="00F82D62"/>
    <w:rsid w:val="00FB3F18"/>
    <w:rsid w:val="00FC53C4"/>
    <w:rsid w:val="00FD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6A5A"/>
    <w:rPr>
      <w:rFonts w:ascii="Times New Roman" w:hAnsi="Times New Roman" w:eastAsia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type="paragraph" w:styleId="Naslov2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656A5A"/>
    <w:rPr>
      <w:rFonts w:ascii="Times New Roman" w:hAnsi="Times New Roman" w:eastAsia="Times New Roman" w:cs="Times New Roman"/>
      <w:b/>
      <w:sz w:val="24"/>
      <w:szCs w:val="20"/>
      <w:lang w:val="en-US" w:eastAsia="hr-HR"/>
    </w:rPr>
  </w:style>
  <w:style w:type="character" w:styleId="Naslov2Char" w:customStyle="true">
    <w:name w:val="Naslov 2 Char"/>
    <w:link w:val="Naslov2"/>
    <w:rsid w:val="00656A5A"/>
    <w:rPr>
      <w:rFonts w:ascii="Times New Roman" w:hAnsi="Times New Roman" w:eastAsia="Times New Roman" w:cs="Times New Roman"/>
      <w:b/>
      <w:sz w:val="24"/>
      <w:szCs w:val="20"/>
      <w:lang w:val="en-US" w:eastAsia="hr-HR"/>
    </w:rPr>
  </w:style>
  <w:style w:type="paragraph" w:styleId="Tijeloteksta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type="character" w:styleId="TijelotekstaChar" w:customStyle="true">
    <w:name w:val="Tijelo teksta Char"/>
    <w:link w:val="Tijeloteksta"/>
    <w:rsid w:val="00656A5A"/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paragraph" w:styleId="ListParagraph1" w:customStyle="true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656A5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Textbody" w:customStyle="true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D622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FD6229"/>
    <w:rPr>
      <w:rFonts w:ascii="Segoe UI" w:hAnsi="Segoe UI" w:eastAsia="Times New Roman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EF183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E19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19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190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190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190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22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FD6229"/>
    <w:rPr>
      <w:rFonts w:ascii="Segoe UI" w:cs="Segoe UI" w:eastAsia="Times New Roman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EF18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1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860</properties:Words>
  <properties:Characters>4909</properties:Characters>
  <properties:Lines>142</properties:Lines>
  <properties:Paragraphs>72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40</vt:lpstr>
      <vt:lpstr>40</vt:lpstr>
    </vt:vector>
  </properties:TitlesOfParts>
  <properties:LinksUpToDate>false</properties:LinksUpToDate>
  <properties:CharactersWithSpaces>6050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2019-11-08T10:45:00Z</dcterms:created>
  <dc:creator>Jure</dc:creator>
  <cp:lastModifiedBy>Vinka Mihalinčić</cp:lastModifiedBy>
  <cp:lastPrinted>2019-11-03T14:52:00Z</cp:lastPrinted>
  <dcterms:modified xmlns:xsi="http://www.w3.org/2001/XMLSchema-instance" xsi:type="dcterms:W3CDTF">2019-11-08T10:51:00Z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St-6578/2016-988 / Podnesak - Podnesak (STEČAJ NIVA podnesak troškovi PRIMA ULAGANJA UKUPNO.docx)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