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ee73" w14:paraId="25bee73" w:rsidRDefault="00AB4602" w:rsidP="005350A5" w:rsidR="005350A5" w:rsidRPr="005350A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50A5">
        <w:rPr>
          <w:rFonts w:cs="Times New Roman"/>
        </w:rPr>
        <w:t xml:space="preserve">     REPUB</w:t>
      </w:r>
      <w:r w:rsidR="005350A5" w:rsidRPr="005350A5">
        <w:rPr>
          <w:rFonts w:cs="Times New Roman"/>
        </w:rPr>
        <w:t>LIKA HRVATSKA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 TRGOVAČKI SUD U ZAGREBU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         STALNA SLUŽBA 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5350A5">
        <w:rPr>
          <w:rFonts w:cs="Times New Roman" w:eastAsia="Times New Roman"/>
          <w:lang w:eastAsia="hr-HR"/>
        </w:rPr>
        <w:t>Karlovac, Ljudevita Šestića 4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jc w:val="center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R E P U B L I K A   H R V A T S K A</w:t>
      </w:r>
    </w:p>
    <w:p w:rsidRDefault="005350A5" w:rsidP="005350A5" w:rsidR="005350A5" w:rsidRPr="005350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R J E Š E N J E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stečajnim dužnikom OPTICOM KR j.d.o.o., za telekomunikacije i usluge, Krapina, Dr. Stjepana Ortnera 16, OIB: 42080633415, 13. travnja 2017. 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jc w:val="center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r i j e š i o   j e</w:t>
      </w:r>
    </w:p>
    <w:p w:rsidRDefault="005350A5" w:rsidP="005350A5" w:rsidR="005350A5" w:rsidRPr="005350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Privremenom stečajnom upravitelju Tomislavu Morsanu određuje se nagrada za rad stečajnog upravitelja u iznosu od 3.000,00 kn bruto.</w:t>
      </w:r>
    </w:p>
    <w:p w:rsidRDefault="005350A5" w:rsidP="005350A5" w:rsidR="005350A5" w:rsidRPr="005350A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5350A5" w:rsidP="005350A5" w:rsidR="005350A5" w:rsidRPr="005350A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Nalaže se računovodstvu suda da iz Fonda za namirenje troškova stečajnog postupka izvrši isplatu prema točki 1. izreke rješenja, a nakon pravomoćnosti ovog rješenja.</w:t>
      </w:r>
    </w:p>
    <w:p w:rsidRDefault="005350A5" w:rsidP="005350A5" w:rsidR="005350A5" w:rsidRPr="005350A5">
      <w:pPr>
        <w:spacing w:after="0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jc w:val="center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Obrazloženje</w:t>
      </w:r>
    </w:p>
    <w:p w:rsidRDefault="005350A5" w:rsidP="005350A5" w:rsidR="005350A5" w:rsidRPr="005350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Rješenjem ovog suda posl. broj St-1505/15 od 8. veljače 2016. Tomislav Morsan imenovan je za privremenog stečajnog upravitelja, koji je prema odluci suda dostavio izvješće, te obavio druge potrebne radnje u prethodnom postupku.</w:t>
      </w: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Podneskom od 7. travnja 2017. privremeni stečajni upravitelj predložio je da mu sud odredi nagradu.</w:t>
      </w: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Nagrada privremenom stečajnom upravitelju određena je u skladu s čl. 4. st. 1.  Uredbe o kriterijima i načinu obračuna i plaćanja nagrade stečajnim upraviteljima (Narodne novine broj 105/15), a temeljem čl. 94. st. 1. i 2.  Stečajnog zakona (Narodne novine broj 71/15, dalje:SZ).</w:t>
      </w: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Slijedom navedenog odlučeno je kao u točki 1. izreke rješenja.</w:t>
      </w:r>
    </w:p>
    <w:p w:rsidRDefault="005350A5" w:rsidP="005350A5" w:rsid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Temeljem čl. 94. st. 4. SZ-a odlučeno je kao u točki 2. izreke rješenja. </w:t>
      </w: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Temeljem čl. 111. st. 3. SZ-a odlučeno je kao u točki 3. izreke rješenja.</w:t>
      </w:r>
    </w:p>
    <w:p w:rsidRDefault="005350A5" w:rsidP="005350A5" w:rsid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U Karlovcu 13. travnja 2017. </w:t>
      </w:r>
    </w:p>
    <w:p w:rsidRDefault="005350A5" w:rsidP="005350A5" w:rsidR="005350A5" w:rsidRPr="00535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5350A5" w:rsidP="005350A5" w:rsidR="005350A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              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5350A5" w:rsidP="005350A5" w:rsidR="005350A5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5350A5" w:rsidP="005350A5" w:rsidR="005350A5" w:rsidRPr="005350A5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Za točnost otpravka-ovlašteni službenik:</w:t>
      </w:r>
    </w:p>
    <w:p w:rsidRDefault="005350A5" w:rsidP="005350A5" w:rsidR="005350A5" w:rsidRPr="005350A5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 xml:space="preserve">             Draženka Prpić</w:t>
      </w:r>
    </w:p>
    <w:p w:rsidRDefault="005350A5" w:rsidP="005350A5" w:rsidR="005350A5" w:rsidRPr="005350A5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5350A5" w:rsidP="005350A5" w:rsidR="005350A5" w:rsidRPr="005350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PRAVNA POUKA:</w:t>
      </w:r>
    </w:p>
    <w:p w:rsidRDefault="005350A5" w:rsidP="005350A5" w:rsidR="005350A5" w:rsidRPr="005350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350A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350A5" w:rsidP="005350A5" w:rsidR="005350A5" w:rsidRPr="005350A5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5350A5" w:rsidP="005350A5" w:rsidR="005350A5">
      <w:pPr>
        <w:spacing w:after="0"/>
        <w:ind w:left="360"/>
        <w:rPr>
          <w:rFonts w:cs="Times New Roman" w:eastAsia="Times New Roman"/>
          <w:lang w:eastAsia="hr-HR"/>
        </w:rPr>
      </w:pPr>
    </w:p>
    <w:p w:rsidRDefault="005350A5" w:rsidP="005350A5" w:rsidR="005350A5">
      <w:pPr>
        <w:spacing w:after="0"/>
        <w:ind w:left="360"/>
        <w:rPr>
          <w:rFonts w:cs="Times New Roman" w:eastAsia="Times New Roman"/>
          <w:lang w:eastAsia="hr-HR"/>
        </w:rPr>
      </w:pPr>
    </w:p>
    <w:sectPr w:rsidSect="0032366B" w:rsidR="005350A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2292448"/>
      <w:docPartObj>
        <w:docPartGallery w:val="Page Numbers (Top of Page)"/>
        <w:docPartUnique/>
      </w:docPartObj>
    </w:sdtPr>
    <w:sdtContent>
      <w:p w:rsidRDefault="005350A5" w:rsidR="005350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350A5" w:rsidR="008333A9">
    <w:pPr>
      <w:pStyle w:val="Zaglavlje"/>
    </w:pPr>
    <w:r>
      <w:t>1 St-1505/15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BD57B4"/>
    <w:multiLevelType w:val="hybridMultilevel"/>
    <w:tmpl w:val="93B645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0A5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864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St-1505/2015-27</izvorni_sadrzaj>
    <derivirana_varijabla naziv="DomainObject.Oznaka_1">St-1505/2015-27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kolovoza 2016.</izvorni_sadrzaj>
    <derivirana_varijabla naziv="DomainObject.Predmet.DatumRjesavanja_1">12.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OPTICOM KR j.d.o.o. zastupanog po punomoćniku Nenad Duplišak</izvorni_sadrzaj>
    <derivirana_varijabla naziv="DomainObject.Predmet.ProtustrankaFormated_1">  OPTICOM KR j.d.o.o. zastupanog po punomoćniku Nenad Duplišak</derivirana_varijabla>
  </DomainObject.Predmet.ProtustrankaFormated>
  <DomainObject.Predmet.ProtustrankaFormatedOIB>
    <izvorni_sadrzaj>  OPTICOM KR j.d.o.o., OIB 42080633415 zastupanog po punomoćniku Nenad Duplišak</izvorni_sadrzaj>
    <derivirana_varijabla naziv="DomainObject.Predmet.ProtustrankaFormatedOIB_1">  OPTICOM KR j.d.o.o., OIB 42080633415 zastupanog po punomoćniku Nenad Duplišak</derivirana_varijabla>
  </DomainObject.Predmet.ProtustrankaFormatedOIB>
  <DomainObject.Predmet.ProtustrankaFormatedWithAdress>
    <izvorni_sadrzaj> OPTICOM KR j.d.o.o., Dr. Stjepana Ortnera 16, 49000 Krapina zastupanog po punomoćniku Nenad Duplišak</izvorni_sadrzaj>
    <derivirana_varijabla naziv="DomainObject.Predmet.ProtustrankaFormatedWithAdress_1"> OPTICOM KR j.d.o.o., Dr. Stjepana Ortnera 16, 49000 Krapina zastupanog po punomoćniku Nenad Duplišak</derivirana_varijabla>
  </DomainObject.Predmet.ProtustrankaFormatedWithAdress>
  <DomainObject.Predmet.ProtustrankaFormatedWithAdressOIB>
    <izvorni_sadrzaj> OPTICOM KR j.d.o.o., OIB 42080633415, Dr. Stjepana Ortnera 16, 49000 Krapina zastupanog po punomoćniku Nenad Duplišak</izvorni_sadrzaj>
    <derivirana_varijabla naziv="DomainObject.Predmet.ProtustrankaFormatedWithAdressOIB_1"> OPTICOM KR j.d.o.o., OIB 42080633415, Dr. Stjepana Ortnera 16, 49000 Krapina zastupanog po punomoćniku Nenad Duplišak</derivirana_varijabla>
  </DomainObject.Predmet.ProtustrankaFormatedWithAdressOIB>
  <DomainObject.Predmet.ProtustrankaWithAdress>
    <izvorni_sadrzaj>OPTICOM KR j.d.o.o. Dr. Stjepana Ortnera 16, 49000 Krapina</izvorni_sadrzaj>
    <derivirana_varijabla naziv="DomainObject.Predmet.ProtustrankaWithAdress_1">OPTICOM KR j.d.o.o. Dr. Stjepana Ortnera 16, 49000 Krapina</derivirana_varijabla>
  </DomainObject.Predmet.ProtustrankaWithAdress>
  <DomainObject.Predmet.ProtustrankaWithAdressOIB>
    <izvorni_sadrzaj>OPTICOM KR j.d.o.o., OIB 42080633415, Dr. Stjepana Ortnera 16, 49000 Krapina</izvorni_sadrzaj>
    <derivirana_varijabla naziv="DomainObject.Predmet.ProtustrankaWithAdressOIB_1">OPTICOM KR j.d.o.o., OIB 42080633415, Dr. Stjepana Ortnera 16, 49000 Krapina</derivirana_varijabla>
  </DomainObject.Predmet.ProtustrankaWithAdressOIB>
  <DomainObject.Predmet.ProtustrankaNazivFormated>
    <izvorni_sadrzaj>OPTICOM KR j.d.o.o.</izvorni_sadrzaj>
    <derivirana_varijabla naziv="DomainObject.Predmet.ProtustrankaNazivFormated_1">OPTICOM KR j.d.o.o.</derivirana_varijabla>
  </DomainObject.Predmet.ProtustrankaNazivFormated>
  <DomainObject.Predmet.ProtustrankaNazivFormatedOIB>
    <izvorni_sadrzaj>OPTICOM KR j.d.o.o., OIB 42080633415</izvorni_sadrzaj>
    <derivirana_varijabla naziv="DomainObject.Predmet.ProtustrankaNazivFormatedOIB_1">OPTICOM KR j.d.o.o., OIB 42080633415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OPTICOM KR j.d.o.o. zastupanog po punomoćniku Nenad Duplišak</item>
    </izvorni_sadrzaj>
    <derivirana_varijabla naziv="DomainObject.Predmet.ProtuStrankaListFormated_1">
      <item>OPTICOM KR j.d.o.o. zastupanog po punomoćniku Nenad Duplišak</item>
    </derivirana_varijabla>
  </DomainObject.Predmet.ProtuStrankaListFormated>
  <DomainObject.Predmet.ProtuStrankaListFormatedOIB>
    <izvorni_sadrzaj>
      <item>OPTICOM KR j.d.o.o., OIB 42080633415 zastupanog po punomoćniku Nenad Duplišak</item>
    </izvorni_sadrzaj>
    <derivirana_varijabla naziv="DomainObject.Predmet.ProtuStrankaListFormatedOIB_1">
      <item>OPTICOM KR j.d.o.o., OIB 42080633415 zastupanog po punomoćniku Nenad Duplišak</item>
    </derivirana_varijabla>
  </DomainObject.Predmet.ProtuStrankaListFormatedOIB>
  <DomainObject.Predmet.ProtuStrankaListFormatedWithAdress>
    <izvorni_sadrzaj>
      <item>OPTICOM KR j.d.o.o., Dr. Stjepana Ortnera 16, 49000 Krapina zastupanog po punomoćniku Nenad Duplišak</item>
    </izvorni_sadrzaj>
    <derivirana_varijabla naziv="DomainObject.Predmet.ProtuStrankaListFormatedWithAdress_1">
      <item>OPTICOM KR j.d.o.o., Dr. Stjepana Ortnera 16, 49000 Krapina zastupanog po punomoćniku Nenad Duplišak</item>
    </derivirana_varijabla>
  </DomainObject.Predmet.ProtuStrankaListFormatedWithAdress>
  <DomainObject.Predmet.ProtuStrankaListFormatedWithAdressOIB>
    <izvorni_sadrzaj>
      <item>OPTICOM KR j.d.o.o., OIB 42080633415, Dr. Stjepana Ortnera 16, 49000 Krapina zastupanog po punomoćniku Nenad Duplišak</item>
    </izvorni_sadrzaj>
    <derivirana_varijabla naziv="DomainObject.Predmet.ProtuStrankaListFormatedWithAdressOIB_1">
      <item>OPTICOM KR j.d.o.o., OIB 42080633415, Dr. Stjepana Ortnera 16, 49000 Krapina zastupanog po punomoćniku Nenad Duplišak</item>
    </derivirana_varijabla>
  </DomainObject.Predmet.ProtuStrankaListFormatedWithAdressOIB>
  <DomainObject.Predmet.ProtuStrankaListNazivFormated>
    <izvorni_sadrzaj>
      <item>OPTICOM KR j.d.o.o.</item>
    </izvorni_sadrzaj>
    <derivirana_varijabla naziv="DomainObject.Predmet.ProtuStrankaListNazivFormated_1">
      <item>OPTICOM KR j.d.o.o.</item>
    </derivirana_varijabla>
  </DomainObject.Predmet.ProtuStrankaListNazivFormated>
  <DomainObject.Predmet.ProtuStrankaListNazivFormatedOIB>
    <izvorni_sadrzaj>
      <item>OPTICOM KR j.d.o.o., OIB 42080633415</item>
    </izvorni_sadrzaj>
    <derivirana_varijabla naziv="DomainObject.Predmet.ProtuStrankaListNazivFormatedOIB_1">
      <item>OPTICOM KR j.d.o.o., OIB 42080633415</item>
    </derivirana_varijabla>
  </DomainObject.Predmet.ProtuStrankaListNazivFormatedOIB>
  <DomainObject.Predmet.OstaliListFormated>
    <izvorni_sadrzaj>
      <item>Nenad Duplišak punomoćnik sudionika u postupku OPTICOM KR j.d.o.o.</item>
    </izvorni_sadrzaj>
    <derivirana_varijabla naziv="DomainObject.Predmet.OstaliListFormated_1">
      <item>Nenad Duplišak punomoćnik sudionika u postupku OPTICOM KR j.d.o.o.</item>
    </derivirana_varijabla>
  </DomainObject.Predmet.OstaliListFormated>
  <DomainObject.Predmet.OstaliListFormatedOIB>
    <izvorni_sadrzaj>
      <item>Nenad Duplišak, OIB 27434680638 punomoćnik sudionika u postupku OPTICOM KR j.d.o.o.</item>
    </izvorni_sadrzaj>
    <derivirana_varijabla naziv="DomainObject.Predmet.OstaliListFormatedOIB_1">
      <item>Nenad Duplišak, OIB 27434680638 punomoćnik sudionika u postupku OPTICOM KR j.d.o.o.</item>
    </derivirana_varijabla>
  </DomainObject.Predmet.OstaliListFormatedOIB>
  <DomainObject.Predmet.OstaliListFormatedWithAdress>
    <izvorni_sadrzaj>
      <item>Nenad Duplišak, Dr. Stjepana Ortnera 16, 49000 Krapina punomoćnik sudionika u postupku OPTICOM KR j.d.o.o.</item>
    </izvorni_sadrzaj>
    <derivirana_varijabla naziv="DomainObject.Predmet.OstaliListFormatedWithAdress_1">
      <item>Nenad Duplišak, Dr. Stjepana Ortnera 16, 49000 Krapina punomoćnik sudionika u postupku OPTICOM KR j.d.o.o.</item>
    </derivirana_varijabla>
  </DomainObject.Predmet.OstaliListFormatedWithAdress>
  <DomainObject.Predmet.OstaliListFormatedWithAdressOIB>
    <izvorni_sadrzaj>
      <item>Nenad Duplišak, OIB 27434680638, Dr. Stjepana Ortnera 16, 49000 Krapina punomoćnik sudionika u postupku OPTICOM KR j.d.o.o.</item>
    </izvorni_sadrzaj>
    <derivirana_varijabla naziv="DomainObject.Predmet.OstaliListFormatedWithAdressOIB_1">
      <item>Nenad Duplišak, OIB 27434680638, Dr. Stjepana Ortnera 16, 49000 Krapina punomoćnik sudionika u postupku OPTICOM KR j.d.o.o.</item>
    </derivirana_varijabla>
  </DomainObject.Predmet.OstaliListFormatedWithAdressOIB>
  <DomainObject.Predmet.OstaliListNazivFormated>
    <izvorni_sadrzaj>
      <item>Nenad Duplišak</item>
    </izvorni_sadrzaj>
    <derivirana_varijabla naziv="DomainObject.Predmet.OstaliListNazivFormated_1">
      <item>Nenad Duplišak</item>
    </derivirana_varijabla>
  </DomainObject.Predmet.OstaliListNazivFormated>
  <DomainObject.Predmet.OstaliListNazivFormatedOIB>
    <izvorni_sadrzaj>
      <item>Nenad Duplišak, OIB 27434680638</item>
    </izvorni_sadrzaj>
    <derivirana_varijabla naziv="DomainObject.Predmet.OstaliListNazivFormatedOIB_1">
      <item>Nenad Duplišak, OIB 27434680638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St-1505/2015-27</izvorni_sadrzaj>
    <derivirana_varijabla naziv="DomainObject.PoslovniBrojDokumenta_1">St-1505/2015-27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OPTICOM KR j.d.o.o.</izvorni_sadrzaj>
    <derivirana_varijabla naziv="DomainObject.Predmet.ProtustrankaIDrugi_1">OPTICOM KR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OPTICOM KR j.d.o.o., OIB 42080633415, Dr. Stjepana Ortnera 16, 49000 Krapina</izvorni_sadrzaj>
    <derivirana_varijabla naziv="DomainObject.Predmet.ProtustrankaIDrugiAdressOIB_1">OPTICOM KR j.d.o.o., OIB 42080633415, Dr. Stjepana Ortnera 16,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kolovoza 2016.</izvorni_sadrzaj>
    <derivirana_varijabla naziv="DomainObject.Predmet.OdlukaRjesenje.DatumDonosenjaOdluke_1">12. kolovoza 2016.</derivirana_varijabla>
  </DomainObject.Predmet.OdlukaRjesenje.DatumDonosenjaOdluke>
  <DomainObject.Predmet.OdlukaRjesenje.DatumPravomocnosti>
    <izvorni_sadrzaj>30. kolovoza 2016.</izvorni_sadrzaj>
    <derivirana_varijabla naziv="DomainObject.Predmet.OdlukaRjesenje.DatumPravomocnosti_1">30. kolovoza 2016.</derivirana_varijabla>
  </DomainObject.Predmet.OdlukaRjesenje.DatumPravomocnosti>
  <DomainObject.Predmet.OdlukaRjesenje.Oznaka>
    <izvorni_sadrzaj>St-1505/2015-23</izvorni_sadrzaj>
    <derivirana_varijabla naziv="DomainObject.Predmet.OdlukaRjesenje.Oznaka_1">St-1505/2015-23</derivirana_varijabla>
  </DomainObject.Predmet.OdlukaRjesenje.Oznaka>
  <DomainObject.Predmet.SudioniciListNaziv>
    <izvorni_sadrzaj>
      <item>FINA Regionalni centar Zagreb</item>
      <item>OPTICOM KR j.d.o.o.</item>
      <item>Nenad Duplišak</item>
    </izvorni_sadrzaj>
    <derivirana_varijabla naziv="DomainObject.Predmet.SudioniciListNaziv_1">
      <item>FINA Regionalni centar Zagreb</item>
      <item>OPTICOM KR j.d.o.o.</item>
      <item>Nenad Duplišak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izvorni_sadrzaj>
    <derivirana_varijabla naziv="DomainObject.Predmet.SudioniciListAdressOIB_1"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2ED7C-188B-457A-B71F-6A5A51725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1616</properties:Characters>
  <properties:Lines>66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2017-04-13T06:49:00Z</cp:lastPrinted>
  <dcterms:modified xmlns:xsi="http://www.w3.org/2001/XMLSchema-instance" xsi:type="dcterms:W3CDTF">2017-04-13T06:49:00Z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St-1505/2015-27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