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552f" w14:paraId="06c552f" w:rsidRDefault="006B3E77" w:rsidP="006B3E77" w:rsidR="006B3E77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                                                   Broj: 3/St-1763/2016-11</w:t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6B3E77" w:rsidP="006B3E77" w:rsidR="006B3E77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6B3E77" w:rsidP="006B3E77" w:rsidR="006B3E7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EUROSTIL d.o.o., Stari kraj 66, Gornji </w:t>
      </w:r>
      <w:proofErr w:type="spellStart"/>
      <w:r>
        <w:rPr>
          <w:b/>
        </w:rPr>
        <w:t>Bogićevci</w:t>
      </w:r>
      <w:proofErr w:type="spellEnd"/>
      <w:r>
        <w:rPr>
          <w:b/>
        </w:rPr>
        <w:t>, OIB: 69332900105</w:t>
      </w:r>
      <w:r>
        <w:rPr>
          <w:color w:val="222222"/>
        </w:rPr>
        <w:t>, 11. kolovoza 2016.</w:t>
      </w:r>
    </w:p>
    <w:p w:rsidRDefault="006B3E77" w:rsidP="006B3E77" w:rsidR="006B3E77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6B3E77" w:rsidP="006B3E77" w:rsidR="006B3E7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14. rujna 2016. u 9,00 sati, soba 73, III kat, Stalna služba u Slavonskom Brodu, Trg pobjede 13, Slavonski Brod.</w:t>
      </w:r>
    </w:p>
    <w:p w:rsidRDefault="006B3E77" w:rsidP="006B3E77" w:rsidR="006B3E7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</w:rPr>
        <w:t xml:space="preserve">Ana Novak iz Zagreba, </w:t>
      </w:r>
      <w:proofErr w:type="spellStart"/>
      <w:r>
        <w:rPr>
          <w:b/>
          <w:color w:val="222222"/>
        </w:rPr>
        <w:t>Klakovec</w:t>
      </w:r>
      <w:proofErr w:type="spellEnd"/>
      <w:r>
        <w:rPr>
          <w:b/>
          <w:color w:val="222222"/>
        </w:rPr>
        <w:t xml:space="preserve"> 14</w:t>
      </w:r>
      <w:r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B3E77" w:rsidP="006B3E77" w:rsidR="006B3E77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6B3E77" w:rsidP="006B3E77" w:rsidR="006B3E7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Fina je pokrenula postupak skraćenog stečaja nad dužnikom.</w:t>
      </w:r>
    </w:p>
    <w:p w:rsidRDefault="006B3E77" w:rsidP="006B3E77" w:rsidR="006B3E7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6B3E77" w:rsidP="006B3E77" w:rsidR="006B3E77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11. kolovoza 2016.</w:t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B3E77" w:rsidP="006B3E77" w:rsidR="006B3E77">
      <w:pPr>
        <w:spacing w:beforeAutospacing="true" w:before="100"/>
        <w:rPr>
          <w:color w:val="222222"/>
        </w:rPr>
      </w:pP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RJ. </w:t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na adresu iz registra</w:t>
      </w:r>
    </w:p>
    <w:p w:rsidRDefault="006B3E77" w:rsidP="006B3E77" w:rsidR="006B3E7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6B3E77" w:rsidP="006B3E77" w:rsidR="006B3E77">
      <w:pPr>
        <w:spacing w:beforeAutospacing="true" w:before="100"/>
        <w:rPr>
          <w:color w:val="222222"/>
        </w:rPr>
      </w:pPr>
    </w:p>
    <w:p w:rsidRDefault="006B3E77" w:rsidP="006B3E77" w:rsidR="006B3E77">
      <w:pPr>
        <w:spacing w:beforeAutospacing="true" w:before="100"/>
        <w:rPr>
          <w:color w:val="222222"/>
        </w:rPr>
      </w:pPr>
    </w:p>
    <w:p w:rsidRDefault="006B3E77" w:rsidP="006B3E77" w:rsidR="006B3E77">
      <w:pPr>
        <w:spacing w:beforeAutospacing="true" w:before="100"/>
        <w:rPr>
          <w:color w:val="222222"/>
        </w:rPr>
      </w:pPr>
    </w:p>
    <w:p w:rsidRDefault="006B3E77" w:rsidP="006B3E77" w:rsidR="006B3E77">
      <w:pPr>
        <w:spacing w:beforeAutospacing="true" w:before="100"/>
        <w:rPr>
          <w:color w:val="222222"/>
        </w:rPr>
      </w:pPr>
    </w:p>
    <w:p w:rsidRDefault="006B3E77" w:rsidP="006B3E77" w:rsidR="006B3E77">
      <w:pPr>
        <w:spacing w:beforeAutospacing="true" w:before="100"/>
        <w:rPr>
          <w:color w:val="222222"/>
        </w:rPr>
      </w:pPr>
    </w:p>
    <w:p w:rsidRDefault="006B3E77" w:rsidP="006B3E77" w:rsidR="006B3E77">
      <w:pPr>
        <w:spacing w:beforeAutospacing="true" w:before="100"/>
      </w:pPr>
    </w:p>
    <w:p w:rsidRDefault="006F38BE" w:rsidR="006F38BE"/>
    <w:sectPr w:rsidR="006F38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3E77"/>
    <w:rsid w:val="001B1374"/>
    <w:rsid w:val="006B3E77"/>
    <w:rsid w:val="006F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E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3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3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3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3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3E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3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65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</izvorni_sadrzaj>
    <derivirana_varijabla naziv="DomainObject.Predmet.SudioniciListNaziv_1">
      <item>Financijska agencija</item>
      <item>EUROSTIL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69332900105</item>
    </izvorni_sadrzaj>
    <derivirana_varijabla naziv="DomainObject.Predmet.SudioniciListNazivOIB_1">
      <item>, OIB 85821130368</item>
      <item>, OIB 69332900105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223</properties:Words>
  <properties:Characters>1210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2016-08-11T08:49:00Z</dcterms:created>
  <dc:creator>wsadmin</dc:creator>
  <cp:lastModifiedBy>wsadmin</cp:lastModifiedBy>
  <cp:lastPrinted>2016-08-11T08:50:00Z</cp:lastPrinted>
  <dcterms:modified xmlns:xsi="http://www.w3.org/2001/XMLSchema-instance" xsi:type="dcterms:W3CDTF">2016-08-11T08:52:00Z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