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a577" w14:paraId="747a57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6F1FCF">
        <w:rPr>
          <w:rFonts w:hAnsi="Times New Roman" w:ascii="Times New Roman"/>
          <w:b/>
          <w:bCs/>
          <w:sz w:val="24"/>
          <w:szCs w:val="24"/>
        </w:rPr>
        <w:t>1565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6F1FCF">
        <w:rPr>
          <w:rFonts w:hAnsi="Times New Roman" w:ascii="Times New Roman"/>
        </w:rPr>
        <w:t>1565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6F1FCF" w:rsidRPr="006F1FCF">
        <w:rPr>
          <w:rFonts w:hAnsi="Times New Roman" w:ascii="Times New Roman"/>
        </w:rPr>
        <w:t>BRUNO TJ USLUGE j.d.o.o.</w:t>
      </w:r>
      <w:r>
        <w:rPr>
          <w:rFonts w:hAnsi="Times New Roman" w:ascii="Times New Roman"/>
        </w:rPr>
        <w:t>, iz</w:t>
      </w:r>
      <w:r w:rsidR="00B411BF">
        <w:rPr>
          <w:rFonts w:hAnsi="Times New Roman" w:ascii="Times New Roman"/>
        </w:rPr>
        <w:t xml:space="preserve"> </w:t>
      </w:r>
      <w:r w:rsidR="00476CCF" w:rsidRPr="00476CCF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 (OIB</w:t>
      </w:r>
      <w:r w:rsidR="00A47B7D">
        <w:rPr>
          <w:rFonts w:hAnsi="Times New Roman" w:ascii="Times New Roman"/>
        </w:rPr>
        <w:t xml:space="preserve"> </w:t>
      </w:r>
      <w:r w:rsidR="006F1FCF" w:rsidRPr="006F1FCF">
        <w:rPr>
          <w:rFonts w:hAnsi="Times New Roman" w:ascii="Times New Roman"/>
        </w:rPr>
        <w:t>79625829034</w:t>
      </w:r>
      <w:r w:rsidR="00476CCF">
        <w:rPr>
          <w:rFonts w:hAnsi="Times New Roman" w:ascii="Times New Roman"/>
        </w:rPr>
        <w:t xml:space="preserve"> 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24F8C"/>
    <w:rsid w:val="00C311F5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F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F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F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F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F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F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F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F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St-1565/2016</izvorni_sadrzaj>
    <derivirana_varijabla naziv="DomainObject.Predmet.OznakaBroj_1">St-1565/2016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TJ USLUGE j.d.o.o. zastupanog po punomoćniku BRUNO TRNINIĆ JASIĆ</izvorni_sadrzaj>
    <derivirana_varijabla naziv="DomainObject.Predmet.ProtustrankaFormated_1">  BRUNO TJ USLUGE j.d.o.o. zastupanog po punomoćniku BRUNO TRNINIĆ JASIĆ</derivirana_varijabla>
  </DomainObject.Predmet.ProtustrankaFormated>
  <DomainObject.Predmet.ProtustrankaFormatedOIB>
    <izvorni_sadrzaj>  BRUNO TJ USLUGE j.d.o.o., OIB 79625829034 zastupanog po punomoćniku BRUNO TRNINIĆ JASIĆ</izvorni_sadrzaj>
    <derivirana_varijabla naziv="DomainObject.Predmet.ProtustrankaFormatedOIB_1">  BRUNO TJ USLUGE j.d.o.o., OIB 79625829034 zastupanog po punomoćniku BRUNO TRNINIĆ JASIĆ</derivirana_varijabla>
  </DomainObject.Predmet.ProtustrankaFormatedOIB>
  <DomainObject.Predmet.ProtustrankaFormatedWithAdress>
    <izvorni_sadrzaj> BRUNO TJ USLUGE j.d.o.o., Bulvanova 6, 10000 Zagreb zastupanog po punomoćniku BRUNO TRNINIĆ JASIĆ</izvorni_sadrzaj>
    <derivirana_varijabla naziv="DomainObject.Predmet.ProtustrankaFormatedWithAdress_1"> BRUNO TJ USLUGE j.d.o.o., Bulvanova 6, 10000 Zagreb zastupanog po punomoćniku BRUNO TRNINIĆ JASIĆ</derivirana_varijabla>
  </DomainObject.Predmet.ProtustrankaFormatedWithAdress>
  <DomainObject.Predmet.ProtustrankaFormatedWithAdressOIB>
    <izvorni_sadrzaj> BRUNO TJ USLUGE j.d.o.o., OIB 79625829034, Bulvanova 6, 10000 Zagreb zastupanog po punomoćniku BRUNO TRNINIĆ JASIĆ</izvorni_sadrzaj>
    <derivirana_varijabla naziv="DomainObject.Predmet.ProtustrankaFormatedWithAdressOIB_1"> BRUNO TJ USLUGE j.d.o.o., OIB 79625829034, Bulvanova 6, 10000 Zagreb zastupanog po punomoćniku BRUNO TRNINIĆ JASIĆ</derivirana_varijabla>
  </DomainObject.Predmet.ProtustrankaFormatedWithAdressOIB>
  <DomainObject.Predmet.ProtustrankaWithAdress>
    <izvorni_sadrzaj>BRUNO TJ USLUGE j.d.o.o. Bulvanova 6, 10000 Zagreb</izvorni_sadrzaj>
    <derivirana_varijabla naziv="DomainObject.Predmet.ProtustrankaWithAdress_1">BRUNO TJ USLUGE j.d.o.o. Bulvanova 6, 10000 Zagreb</derivirana_varijabla>
  </DomainObject.Predmet.ProtustrankaWithAdress>
  <DomainObject.Predmet.ProtustrankaWithAdressOIB>
    <izvorni_sadrzaj>BRUNO TJ USLUGE j.d.o.o., OIB 79625829034, Bulvanova 6, 10000 Zagreb</izvorni_sadrzaj>
    <derivirana_varijabla naziv="DomainObject.Predmet.ProtustrankaWithAdressOIB_1">BRUNO TJ USLUGE j.d.o.o., OIB 79625829034, Bulvanova 6, 10000 Zagreb</derivirana_varijabla>
  </DomainObject.Predmet.ProtustrankaWithAdressOIB>
  <DomainObject.Predmet.ProtustrankaNazivFormated>
    <izvorni_sadrzaj>BRUNO TJ USLUGE j.d.o.o.</izvorni_sadrzaj>
    <derivirana_varijabla naziv="DomainObject.Predmet.ProtustrankaNazivFormated_1">BRUNO TJ USLUGE j.d.o.o.</derivirana_varijabla>
  </DomainObject.Predmet.ProtustrankaNazivFormated>
  <DomainObject.Predmet.ProtustrankaNazivFormatedOIB>
    <izvorni_sadrzaj>BRUNO TJ USLUGE j.d.o.o., OIB 79625829034</izvorni_sadrzaj>
    <derivirana_varijabla naziv="DomainObject.Predmet.ProtustrankaNazivFormatedOIB_1">BRUNO TJ USLUGE j.d.o.o., OIB 79625829034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TJ USLUGE j.d.o.o. zastupanog po punomoćniku BRUNO TRNINIĆ JASIĆ</item>
    </izvorni_sadrzaj>
    <derivirana_varijabla naziv="DomainObject.Predmet.ProtuStrankaListFormated_1">
      <item>BRUNO TJ USLUGE j.d.o.o. zastupanog po punomoćniku BRUNO TRNINIĆ JASIĆ</item>
    </derivirana_varijabla>
  </DomainObject.Predmet.ProtuStrankaListFormated>
  <DomainObject.Predmet.ProtuStrankaListFormatedOIB>
    <izvorni_sadrzaj>
      <item>BRUNO TJ USLUGE j.d.o.o., OIB 79625829034 zastupanog po punomoćniku BRUNO TRNINIĆ JASIĆ</item>
    </izvorni_sadrzaj>
    <derivirana_varijabla naziv="DomainObject.Predmet.ProtuStrankaListFormatedOIB_1">
      <item>BRUNO TJ USLUGE j.d.o.o., OIB 79625829034 zastupanog po punomoćniku BRUNO TRNINIĆ JASIĆ</item>
    </derivirana_varijabla>
  </DomainObject.Predmet.ProtuStrankaListFormatedOIB>
  <DomainObject.Predmet.ProtuStrankaListFormatedWithAdress>
    <izvorni_sadrzaj>
      <item>BRUNO TJ USLUGE j.d.o.o., Bulvanova 6, 10000 Zagreb zastupanog po punomoćniku BRUNO TRNINIĆ JASIĆ</item>
    </izvorni_sadrzaj>
    <derivirana_varijabla naziv="DomainObject.Predmet.ProtuStrankaListFormatedWithAdress_1">
      <item>BRUNO TJ USLUGE j.d.o.o., Bulvanova 6, 10000 Zagreb zastupanog po punomoćniku BRUNO TRNINIĆ JASIĆ</item>
    </derivirana_varijabla>
  </DomainObject.Predmet.ProtuStrankaListFormatedWithAdress>
  <DomainObject.Predmet.ProtuStrankaListFormatedWithAdressOIB>
    <izvorni_sadrzaj>
      <item>BRUNO TJ USLUGE j.d.o.o., OIB 79625829034, Bulvanova 6, 10000 Zagreb zastupanog po punomoćniku BRUNO TRNINIĆ JASIĆ</item>
    </izvorni_sadrzaj>
    <derivirana_varijabla naziv="DomainObject.Predmet.ProtuStrankaListFormatedWithAdressOIB_1">
      <item>BRUNO TJ USLUGE j.d.o.o., OIB 79625829034, Bulvanova 6, 10000 Zagreb zastupanog po punomoćniku BRUNO TRNINIĆ JASIĆ</item>
    </derivirana_varijabla>
  </DomainObject.Predmet.ProtuStrankaListFormatedWithAdressOIB>
  <DomainObject.Predmet.ProtuStrankaListNazivFormated>
    <izvorni_sadrzaj>
      <item>BRUNO TJ USLUGE j.d.o.o.</item>
    </izvorni_sadrzaj>
    <derivirana_varijabla naziv="DomainObject.Predmet.ProtuStrankaListNazivFormated_1">
      <item>BRUNO TJ USLUGE j.d.o.o.</item>
    </derivirana_varijabla>
  </DomainObject.Predmet.ProtuStrankaListNazivFormated>
  <DomainObject.Predmet.ProtuStrankaListNazivFormatedOIB>
    <izvorni_sadrzaj>
      <item>BRUNO TJ USLUGE j.d.o.o., OIB 79625829034</item>
    </izvorni_sadrzaj>
    <derivirana_varijabla naziv="DomainObject.Predmet.ProtuStrankaListNazivFormatedOIB_1">
      <item>BRUNO TJ USLUGE j.d.o.o., OIB 79625829034</item>
    </derivirana_varijabla>
  </DomainObject.Predmet.ProtuStrankaListNazivFormatedOIB>
  <DomainObject.Predmet.OstaliListFormated>
    <izvorni_sadrzaj>
      <item>BRUNO TRNINIĆ JASIĆ punomoćnik sudionika u postupku BRUNO TJ USLUGE j.d.o.o.</item>
    </izvorni_sadrzaj>
    <derivirana_varijabla naziv="DomainObject.Predmet.OstaliListFormated_1">
      <item>BRUNO TRNINIĆ JASIĆ punomoćnik sudionika u postupku BRUNO TJ USLUGE j.d.o.o.</item>
    </derivirana_varijabla>
  </DomainObject.Predmet.OstaliListFormated>
  <DomainObject.Predmet.OstaliListFormatedOIB>
    <izvorni_sadrzaj>
      <item>BRUNO TRNINIĆ JASIĆ, OIB 93491487921 punomoćnik sudionika u postupku BRUNO TJ USLUGE j.d.o.o.</item>
    </izvorni_sadrzaj>
    <derivirana_varijabla naziv="DomainObject.Predmet.OstaliListFormatedOIB_1">
      <item>BRUNO TRNINIĆ JASIĆ, OIB 93491487921 punomoćnik sudionika u postupku BRUNO TJ USLUGE j.d.o.o.</item>
    </derivirana_varijabla>
  </DomainObject.Predmet.OstaliListFormatedOIB>
  <DomainObject.Predmet.OstaliListFormatedWithAdress>
    <izvorni_sadrzaj>
      <item>BRUNO TRNINIĆ JASIĆ, BULVANOVA 6, 10000 Zagreb punomoćnik sudionika u postupku BRUNO TJ USLUGE j.d.o.o.</item>
    </izvorni_sadrzaj>
    <derivirana_varijabla naziv="DomainObject.Predmet.OstaliListFormatedWithAdress_1">
      <item>BRUNO TRNINIĆ JASIĆ, BULVANOVA 6, 10000 Zagreb punomoćnik sudionika u postupku BRUNO TJ USLUGE j.d.o.o.</item>
    </derivirana_varijabla>
  </DomainObject.Predmet.OstaliListFormatedWithAdress>
  <DomainObject.Predmet.OstaliListFormatedWithAdressOIB>
    <izvorni_sadrzaj>
      <item>BRUNO TRNINIĆ JASIĆ, OIB 93491487921, BULVANOVA 6, 10000 Zagreb punomoćnik sudionika u postupku BRUNO TJ USLUGE j.d.o.o.</item>
    </izvorni_sadrzaj>
    <derivirana_varijabla naziv="DomainObject.Predmet.OstaliListFormatedWithAdressOIB_1">
      <item>BRUNO TRNINIĆ JASIĆ, OIB 93491487921, BULVANOVA 6, 10000 Zagreb punomoćnik sudionika u postupku BRUNO TJ USLUGE j.d.o.o.</item>
    </derivirana_varijabla>
  </DomainObject.Predmet.OstaliListFormatedWithAdressOIB>
  <DomainObject.Predmet.OstaliListNazivFormated>
    <izvorni_sadrzaj>
      <item>BRUNO TRNINIĆ JASIĆ</item>
    </izvorni_sadrzaj>
    <derivirana_varijabla naziv="DomainObject.Predmet.OstaliListNazivFormated_1">
      <item>BRUNO TRNINIĆ JASIĆ</item>
    </derivirana_varijabla>
  </DomainObject.Predmet.OstaliListNazivFormated>
  <DomainObject.Predmet.OstaliListNazivFormatedOIB>
    <izvorni_sadrzaj>
      <item>BRUNO TRNINIĆ JASIĆ, OIB 93491487921</item>
    </izvorni_sadrzaj>
    <derivirana_varijabla naziv="DomainObject.Predmet.OstaliListNazivFormatedOIB_1">
      <item>BRUNO TRNINIĆ JASIĆ, OIB 93491487921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TJ USLUGE j.d.o.o.</izvorni_sadrzaj>
    <derivirana_varijabla naziv="DomainObject.Predmet.ProtustrankaIDrugi_1">BRUNO TJ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TJ USLUGE j.d.o.o., OIB 79625829034, Bulvanova 6, 10000 Zagreb</izvorni_sadrzaj>
    <derivirana_varijabla naziv="DomainObject.Predmet.ProtustrankaIDrugiAdressOIB_1">BRUNO TJ USLUGE j.d.o.o., OIB 79625829034, Bulvanova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BRUNO TJ USLUGE j.d.o.o.</item>
      <item>BRUNO TRNINIĆ JASIĆ</item>
    </izvorni_sadrzaj>
    <derivirana_varijabla naziv="DomainObject.Predmet.SudioniciListNaziv_1">
      <item>FINA Regionalni centar Zagreb</item>
      <item>BRUNO TJ USLUGE j.d.o.o.</item>
      <item>BRUNO TRNINIĆ JASIĆ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BRUNO TJ USLUGE j.d.o.o., OIB 79625829034, Bulvanova 6,10000 Zagreb</item>
      <item>BRUNO TRNINIĆ JASIĆ, OIB 93491487921, BULVANOVA 6,10000 Zagreb</item>
    </izvorni_sadrzaj>
    <derivirana_varijabla naziv="DomainObject.Predmet.SudioniciListAdressOIB_1">
      <item>FINA Regionalni centar Zagreb, OIB 85821130368, Trg svibanjskih žrtava 1995. 1,10000 Zagreb</item>
      <item>BRUNO TJ USLUGE j.d.o.o., OIB 79625829034, Bulvanova 6,10000 Zagreb</item>
      <item>BRUNO TRNINIĆ JASIĆ, OIB 93491487921, BULVANOVA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79625829034</item>
      <item>, OIB 93491487921</item>
    </izvorni_sadrzaj>
    <derivirana_varijabla naziv="DomainObject.Predmet.SudioniciListNazivOIB_1">
      <item>, OIB 85821130368</item>
      <item>, OIB 79625829034</item>
      <item>, OIB 93491487921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773</properties:Characters>
  <properties:Lines>49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2016-06-07T08:03:00Z</cp:lastPrinted>
  <dcterms:modified xmlns:xsi="http://www.w3.org/2001/XMLSchema-instance" xsi:type="dcterms:W3CDTF">2016-06-07T08:03:00Z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