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75146" w14:paraId="6475146" w:rsidRDefault="002D2245" w:rsidP="006B708C" w:rsidR="002D2245" w:rsidRPr="00F2659C">
      <w:pPr>
        <w15:collapsed w:val="false"/>
        <w:rPr>
          <w:b/>
        </w:rPr>
      </w:pPr>
      <w:bookmarkStart w:name="_GoBack" w:id="0"/>
      <w:bookmarkEnd w:id="0"/>
    </w:p>
    <w:p w:rsidRDefault="00F2659C" w:rsidP="00586DD5" w:rsidR="00586DD5" w:rsidRPr="00F2659C">
      <w:r>
        <w:t xml:space="preserve">     </w:t>
      </w:r>
      <w:r w:rsidR="00586DD5" w:rsidRPr="00F2659C">
        <w:t>REPUBLIKA HRVATSKA</w:t>
      </w:r>
    </w:p>
    <w:p w:rsidRDefault="00586DD5" w:rsidP="00586DD5" w:rsidR="00586DD5" w:rsidRPr="00F2659C">
      <w:r w:rsidRPr="00F2659C">
        <w:t xml:space="preserve">TRGOVAČKI SUD U ZAGREBU                            </w:t>
      </w:r>
      <w:r w:rsidR="00C20A9B" w:rsidRPr="00F2659C">
        <w:t xml:space="preserve">                              </w:t>
      </w:r>
      <w:r w:rsidR="009A399D" w:rsidRPr="00F2659C">
        <w:t xml:space="preserve">      </w:t>
      </w:r>
      <w:r w:rsidR="006546AD">
        <w:t xml:space="preserve">      </w:t>
      </w:r>
      <w:r w:rsidR="00C20A9B" w:rsidRPr="00F2659C">
        <w:t>89</w:t>
      </w:r>
      <w:r w:rsidRPr="00F2659C">
        <w:t>. St</w:t>
      </w:r>
      <w:r w:rsidR="00C20A9B" w:rsidRPr="00F2659C">
        <w:t>-</w:t>
      </w:r>
      <w:r w:rsidR="008F47CC">
        <w:t>2154/16</w:t>
      </w:r>
      <w:r w:rsidR="006F5771" w:rsidRPr="00F2659C">
        <w:t>-</w:t>
      </w:r>
      <w:r w:rsidR="008F47CC">
        <w:t>44</w:t>
      </w:r>
    </w:p>
    <w:p w:rsidRDefault="00F2659C" w:rsidP="00586DD5" w:rsidR="00586DD5" w:rsidRPr="00F2659C">
      <w:r>
        <w:t xml:space="preserve">        Zagreb, </w:t>
      </w:r>
      <w:proofErr w:type="spellStart"/>
      <w:r w:rsidR="00586DD5" w:rsidRPr="00F2659C">
        <w:t>Amruševa</w:t>
      </w:r>
      <w:proofErr w:type="spellEnd"/>
      <w:r w:rsidR="00586DD5" w:rsidRPr="00F2659C">
        <w:t xml:space="preserve"> 2/II</w:t>
      </w:r>
    </w:p>
    <w:p w:rsidRDefault="005E3781" w:rsidP="007C4EF1" w:rsidR="005E3781" w:rsidRPr="00F2659C"/>
    <w:p w:rsidRDefault="005E3781" w:rsidP="00C23899" w:rsidR="005E3781" w:rsidRPr="00F2659C">
      <w:pPr>
        <w:jc w:val="center"/>
      </w:pPr>
      <w:r w:rsidRPr="00F2659C">
        <w:t>R E P U B L I K A  H R V A T S K A</w:t>
      </w:r>
    </w:p>
    <w:p w:rsidRDefault="00586DD5" w:rsidP="00586DD5" w:rsidR="00586DD5" w:rsidRPr="00F2659C"/>
    <w:p w:rsidRDefault="00014CE5" w:rsidP="00586DD5" w:rsidR="00586DD5" w:rsidRPr="00F2659C">
      <w:pPr>
        <w:jc w:val="center"/>
      </w:pPr>
      <w:r w:rsidRPr="00F2659C">
        <w:t>Z A K L J U Č A K</w:t>
      </w:r>
    </w:p>
    <w:p w:rsidRDefault="00586DD5" w:rsidP="00586DD5" w:rsidR="00586DD5" w:rsidRPr="00F2659C">
      <w:pPr>
        <w:rPr>
          <w:b/>
        </w:rPr>
      </w:pPr>
    </w:p>
    <w:p w:rsidRDefault="00FD732F" w:rsidP="00FB3114" w:rsidR="00FB3114">
      <w:pPr>
        <w:ind w:firstLine="680"/>
        <w:jc w:val="both"/>
      </w:pPr>
      <w:r w:rsidRPr="00DA2192">
        <w:t>Trgovački sud u Zagrebu po sucu Nikolini Dorić Hadžisejdić, u stečajnom  postupku nad dužnikom ŠMID-PROM d.o.o. u stečaju, OIB: 11173266466</w:t>
      </w:r>
      <w:r>
        <w:t>, Dugo Selo, Kolodvorska 1/a, 13</w:t>
      </w:r>
      <w:r w:rsidRPr="00DA2192">
        <w:t xml:space="preserve">. </w:t>
      </w:r>
      <w:r>
        <w:t>studenog</w:t>
      </w:r>
      <w:r w:rsidRPr="00DA2192">
        <w:t xml:space="preserve"> 2018.,  </w:t>
      </w:r>
    </w:p>
    <w:p w:rsidRDefault="00FB3114" w:rsidP="00FB3114" w:rsidR="00FB3114" w:rsidRPr="003B2EE0">
      <w:pPr>
        <w:ind w:firstLine="680"/>
        <w:jc w:val="both"/>
      </w:pPr>
    </w:p>
    <w:p w:rsidRDefault="006B708C" w:rsidP="00D47D35" w:rsidR="006B708C" w:rsidRPr="00F2659C">
      <w:pPr>
        <w:jc w:val="center"/>
      </w:pPr>
      <w:r w:rsidRPr="00F2659C">
        <w:t>z a k l j u č i o</w:t>
      </w:r>
      <w:r w:rsidR="0038741D" w:rsidRPr="00F2659C">
        <w:t xml:space="preserve"> </w:t>
      </w:r>
      <w:r w:rsidRPr="00F2659C">
        <w:t xml:space="preserve">  j e</w:t>
      </w:r>
    </w:p>
    <w:p w:rsidRDefault="00F378C1" w:rsidP="006B708C" w:rsidR="00F378C1" w:rsidRPr="00F2659C">
      <w:pPr>
        <w:rPr>
          <w:b/>
        </w:rPr>
      </w:pPr>
    </w:p>
    <w:p w:rsidRDefault="006B708C" w:rsidP="005E3781" w:rsidR="00685A5E" w:rsidRPr="00F2659C">
      <w:pPr>
        <w:ind w:firstLine="720"/>
        <w:jc w:val="both"/>
      </w:pPr>
      <w:r w:rsidRPr="00F2659C">
        <w:t xml:space="preserve">Određuje se ročište </w:t>
      </w:r>
      <w:r w:rsidR="008D6FB5" w:rsidRPr="00F2659C">
        <w:t xml:space="preserve">radi </w:t>
      </w:r>
      <w:r w:rsidR="00C01A29">
        <w:rPr>
          <w:lang w:val="pl-PL"/>
        </w:rPr>
        <w:t>utvrđivanja vrijednosti nekretnina</w:t>
      </w:r>
      <w:r w:rsidR="00C01A29" w:rsidRPr="00400BF8">
        <w:rPr>
          <w:lang w:val="pl-PL"/>
        </w:rPr>
        <w:t xml:space="preserve"> </w:t>
      </w:r>
      <w:r w:rsidR="00C01A29" w:rsidRPr="00400BF8">
        <w:t>stečajnog dužnika</w:t>
      </w:r>
      <w:r w:rsidR="00C01A29">
        <w:rPr>
          <w:lang w:val="pt-BR"/>
        </w:rPr>
        <w:t xml:space="preserve"> </w:t>
      </w:r>
      <w:r w:rsidRPr="00F2659C">
        <w:t xml:space="preserve">za </w:t>
      </w:r>
      <w:r w:rsidR="00130502">
        <w:t>30</w:t>
      </w:r>
      <w:r w:rsidR="00462E27" w:rsidRPr="00F2659C">
        <w:t xml:space="preserve">. </w:t>
      </w:r>
      <w:r w:rsidR="00130502">
        <w:t xml:space="preserve">studenog </w:t>
      </w:r>
      <w:r w:rsidR="00F57516">
        <w:t>2018</w:t>
      </w:r>
      <w:r w:rsidR="00026C87" w:rsidRPr="00F2659C">
        <w:t xml:space="preserve">. u </w:t>
      </w:r>
      <w:r w:rsidR="00130502">
        <w:t>13:30</w:t>
      </w:r>
      <w:r w:rsidRPr="00F2659C">
        <w:rPr>
          <w:b/>
        </w:rPr>
        <w:t xml:space="preserve"> </w:t>
      </w:r>
      <w:r w:rsidRPr="00F2659C">
        <w:t>sati,</w:t>
      </w:r>
      <w:r w:rsidRPr="00F2659C">
        <w:rPr>
          <w:b/>
        </w:rPr>
        <w:t xml:space="preserve"> </w:t>
      </w:r>
      <w:r w:rsidRPr="00F2659C">
        <w:t>u zgradi ovog suda u sobi br</w:t>
      </w:r>
      <w:r w:rsidR="00F57516">
        <w:t>. 89</w:t>
      </w:r>
      <w:r w:rsidRPr="00F2659C">
        <w:t>/II ulič</w:t>
      </w:r>
      <w:r w:rsidR="0038741D" w:rsidRPr="00F2659C">
        <w:t>na zgrada, a na koje se poziva</w:t>
      </w:r>
      <w:r w:rsidRPr="00F2659C">
        <w:t xml:space="preserve"> dostavom ovog zaključka:</w:t>
      </w:r>
    </w:p>
    <w:p w:rsidRDefault="005E3781" w:rsidP="00685A5E" w:rsidR="005E3781" w:rsidRPr="00F2659C">
      <w:pPr>
        <w:jc w:val="both"/>
      </w:pPr>
    </w:p>
    <w:p w:rsidRDefault="001A17B6" w:rsidP="00685A5E" w:rsidR="008D6FB5">
      <w:pPr>
        <w:jc w:val="both"/>
      </w:pPr>
      <w:r>
        <w:t xml:space="preserve">-   </w:t>
      </w:r>
      <w:r w:rsidR="00C01A29">
        <w:t>stečajni upravitelj</w:t>
      </w:r>
    </w:p>
    <w:p w:rsidRDefault="00C873E2" w:rsidP="00130502" w:rsidR="007F5BEE" w:rsidRPr="00F2659C">
      <w:pPr>
        <w:jc w:val="both"/>
      </w:pPr>
      <w:r>
        <w:t xml:space="preserve">- </w:t>
      </w:r>
      <w:proofErr w:type="spellStart"/>
      <w:r>
        <w:t>razlučni</w:t>
      </w:r>
      <w:proofErr w:type="spellEnd"/>
      <w:r>
        <w:t xml:space="preserve"> vjerovnik: </w:t>
      </w:r>
      <w:r w:rsidR="00130502">
        <w:rPr>
          <w:bCs/>
          <w:color w:val="000000"/>
        </w:rPr>
        <w:t xml:space="preserve">DDM </w:t>
      </w:r>
      <w:proofErr w:type="spellStart"/>
      <w:r w:rsidR="00130502" w:rsidRPr="00DA2192">
        <w:rPr>
          <w:bCs/>
          <w:color w:val="000000"/>
        </w:rPr>
        <w:t>I</w:t>
      </w:r>
      <w:r w:rsidR="00130502">
        <w:rPr>
          <w:bCs/>
          <w:color w:val="000000"/>
        </w:rPr>
        <w:t>nvest</w:t>
      </w:r>
      <w:proofErr w:type="spellEnd"/>
      <w:r w:rsidR="00130502" w:rsidRPr="00DA2192">
        <w:rPr>
          <w:bCs/>
          <w:color w:val="000000"/>
        </w:rPr>
        <w:t xml:space="preserve"> III AG, OIB: 42497989050, 6340 </w:t>
      </w:r>
      <w:proofErr w:type="spellStart"/>
      <w:r w:rsidR="00130502" w:rsidRPr="00DA2192">
        <w:rPr>
          <w:bCs/>
          <w:color w:val="000000"/>
        </w:rPr>
        <w:t>B</w:t>
      </w:r>
      <w:r w:rsidR="00130502">
        <w:rPr>
          <w:bCs/>
          <w:color w:val="000000"/>
        </w:rPr>
        <w:t>aar</w:t>
      </w:r>
      <w:proofErr w:type="spellEnd"/>
      <w:r w:rsidR="00130502" w:rsidRPr="00DA2192">
        <w:rPr>
          <w:bCs/>
          <w:color w:val="000000"/>
        </w:rPr>
        <w:t>, Š</w:t>
      </w:r>
      <w:r w:rsidR="00130502">
        <w:rPr>
          <w:bCs/>
          <w:color w:val="000000"/>
        </w:rPr>
        <w:t>vicarska,</w:t>
      </w:r>
      <w:r w:rsidR="00130502" w:rsidRPr="00DA2192">
        <w:rPr>
          <w:bCs/>
          <w:color w:val="000000"/>
        </w:rPr>
        <w:t xml:space="preserve"> </w:t>
      </w:r>
      <w:proofErr w:type="spellStart"/>
      <w:r w:rsidR="00130502" w:rsidRPr="00DA2192">
        <w:rPr>
          <w:bCs/>
          <w:color w:val="000000"/>
        </w:rPr>
        <w:t>Schochenmühlestrasse</w:t>
      </w:r>
      <w:proofErr w:type="spellEnd"/>
      <w:r w:rsidR="00130502" w:rsidRPr="00DA2192">
        <w:rPr>
          <w:bCs/>
          <w:color w:val="000000"/>
        </w:rPr>
        <w:t xml:space="preserve"> 4</w:t>
      </w:r>
      <w:r w:rsidR="00130502">
        <w:rPr>
          <w:bCs/>
          <w:color w:val="000000"/>
        </w:rPr>
        <w:t>.</w:t>
      </w:r>
    </w:p>
    <w:p w:rsidRDefault="00B03DDD" w:rsidP="00B03DDD" w:rsidR="000D43FC" w:rsidRPr="00F2659C">
      <w:pPr>
        <w:ind w:firstLine="283" w:left="720"/>
        <w:jc w:val="both"/>
      </w:pPr>
      <w:r w:rsidRPr="00F2659C">
        <w:t xml:space="preserve"> </w:t>
      </w:r>
    </w:p>
    <w:p w:rsidRDefault="006B708C" w:rsidP="006B708C" w:rsidR="006B708C" w:rsidRPr="00F2659C">
      <w:pPr>
        <w:jc w:val="center"/>
      </w:pPr>
      <w:r w:rsidRPr="00F2659C">
        <w:t>U Z</w:t>
      </w:r>
      <w:r w:rsidR="00B47261" w:rsidRPr="00F2659C">
        <w:t xml:space="preserve">agrebu </w:t>
      </w:r>
      <w:r w:rsidR="00130502">
        <w:t>13</w:t>
      </w:r>
      <w:r w:rsidR="00F2659C" w:rsidRPr="00F2659C">
        <w:t>.</w:t>
      </w:r>
      <w:r w:rsidR="008C60D4" w:rsidRPr="00F2659C">
        <w:t xml:space="preserve"> </w:t>
      </w:r>
      <w:r w:rsidR="00130502">
        <w:t>studenog</w:t>
      </w:r>
      <w:r w:rsidR="00EF7A29" w:rsidRPr="00F2659C">
        <w:t xml:space="preserve"> 201</w:t>
      </w:r>
      <w:r w:rsidR="001A17B6">
        <w:t>8</w:t>
      </w:r>
      <w:r w:rsidR="00264157" w:rsidRPr="00F2659C">
        <w:t>.</w:t>
      </w:r>
    </w:p>
    <w:p w:rsidRDefault="002D2245" w:rsidP="006B708C" w:rsidR="002D2245" w:rsidRPr="00F2659C"/>
    <w:p w:rsidRDefault="006A22C0" w:rsidP="005E3781" w:rsidR="006B708C" w:rsidRPr="00F2659C">
      <w:pPr>
        <w:ind w:hanging="720" w:left="720"/>
        <w:jc w:val="right"/>
      </w:pPr>
      <w:r w:rsidRPr="00F2659C">
        <w:t xml:space="preserve">                                                                                 </w:t>
      </w:r>
      <w:r w:rsidR="002D2245" w:rsidRPr="00F2659C">
        <w:t xml:space="preserve">                     </w:t>
      </w:r>
      <w:r w:rsidR="006B708C" w:rsidRPr="00F2659C">
        <w:t>SUDAC</w:t>
      </w:r>
    </w:p>
    <w:p w:rsidRDefault="00C20A9B" w:rsidP="005E3781" w:rsidR="00560074" w:rsidRPr="00F2659C">
      <w:pPr>
        <w:jc w:val="right"/>
      </w:pPr>
      <w:r w:rsidRPr="00F2659C">
        <w:tab/>
      </w:r>
      <w:r w:rsidRPr="00F2659C">
        <w:tab/>
      </w:r>
      <w:r w:rsidRPr="00F2659C">
        <w:tab/>
      </w:r>
      <w:r w:rsidRPr="00F2659C">
        <w:tab/>
      </w:r>
      <w:r w:rsidRPr="00F2659C">
        <w:tab/>
      </w:r>
      <w:r w:rsidRPr="00F2659C">
        <w:tab/>
      </w:r>
      <w:r w:rsidRPr="00F2659C">
        <w:tab/>
      </w:r>
      <w:r w:rsidRPr="00F2659C">
        <w:tab/>
        <w:t>Nikolina Dorić Hadžisejdić</w:t>
      </w:r>
      <w:r w:rsidR="00AF36CD">
        <w:t>, v.r.</w:t>
      </w:r>
    </w:p>
    <w:p w:rsidRDefault="006B708C" w:rsidP="006B708C" w:rsidR="006B708C" w:rsidRPr="00F2659C">
      <w:pPr>
        <w:rPr>
          <w:b/>
        </w:rPr>
      </w:pPr>
    </w:p>
    <w:p w:rsidRDefault="005E3781" w:rsidP="006B708C" w:rsidR="005E3781" w:rsidRPr="00F2659C">
      <w:pPr>
        <w:rPr>
          <w:b/>
        </w:rPr>
      </w:pPr>
    </w:p>
    <w:p w:rsidRDefault="002D2245" w:rsidP="006B708C" w:rsidR="006B708C" w:rsidRPr="00F2659C">
      <w:r w:rsidRPr="00F2659C">
        <w:t>UPUTA O PRAVNOM LIJEKU</w:t>
      </w:r>
    </w:p>
    <w:p w:rsidRDefault="006B708C" w:rsidP="006B708C" w:rsidR="006B708C" w:rsidRPr="00F2659C">
      <w:r w:rsidRPr="00F2659C">
        <w:t>Protiv ovog zaključka nije dopuštena  žalba ( čl. 11.st.9. SZ ).</w:t>
      </w:r>
    </w:p>
    <w:p w:rsidRDefault="005E3781" w:rsidP="006B708C" w:rsidR="005E3781" w:rsidRPr="00F2659C">
      <w:pPr>
        <w:rPr>
          <w:b/>
        </w:rPr>
      </w:pPr>
    </w:p>
    <w:p w:rsidRDefault="00D03437" w:rsidP="006B708C" w:rsidR="00D03437" w:rsidRPr="00F2659C">
      <w:pPr>
        <w:rPr>
          <w:b/>
        </w:rPr>
      </w:pPr>
      <w:r w:rsidRPr="00F2659C">
        <w:rPr>
          <w:b/>
        </w:rPr>
        <w:tab/>
      </w:r>
      <w:r w:rsidRPr="00F2659C">
        <w:rPr>
          <w:b/>
        </w:rPr>
        <w:tab/>
      </w:r>
      <w:r w:rsidRPr="00F2659C">
        <w:rPr>
          <w:b/>
        </w:rPr>
        <w:tab/>
      </w:r>
      <w:r w:rsidRPr="00F2659C">
        <w:rPr>
          <w:b/>
        </w:rPr>
        <w:tab/>
      </w:r>
      <w:r w:rsidRPr="00F2659C">
        <w:rPr>
          <w:b/>
        </w:rPr>
        <w:tab/>
      </w:r>
      <w:r w:rsidRPr="00F2659C">
        <w:rPr>
          <w:b/>
        </w:rPr>
        <w:tab/>
      </w:r>
      <w:r w:rsidRPr="00F2659C">
        <w:rPr>
          <w:b/>
        </w:rPr>
        <w:tab/>
      </w:r>
    </w:p>
    <w:p w:rsidRDefault="00AF36CD" w:rsidP="007B64C7" w:rsidR="00AF36CD">
      <w:pPr>
        <w:ind w:firstLine="708" w:left="3540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AF36CD" w:rsidP="007B64C7" w:rsidR="00AF36CD">
      <w:pPr>
        <w:ind w:firstLine="708" w:left="3540"/>
        <w:jc w:val="right"/>
      </w:pPr>
      <w:r>
        <w:t xml:space="preserve">                                       Valentina Gabud</w:t>
      </w:r>
    </w:p>
    <w:p w:rsidRDefault="00B639DE" w:rsidP="002D2245" w:rsidR="00B639DE" w:rsidRPr="00F2659C">
      <w:pPr>
        <w:ind w:left="720"/>
      </w:pPr>
    </w:p>
    <w:sectPr w:rsidSect="006164B6" w:rsidR="00B639DE" w:rsidRPr="00F2659C">
      <w:headerReference w:type="default" r:id="rId10"/>
      <w:pgSz w:h="15840" w:w="12240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3781" w:rsidP="005E3781" w:rsidR="005E3781">
      <w:r>
        <w:separator/>
      </w:r>
    </w:p>
  </w:endnote>
  <w:endnote w:id="0" w:type="continuationSeparator">
    <w:p w:rsidRDefault="005E3781" w:rsidP="005E3781" w:rsidR="005E37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3781" w:rsidP="005E3781" w:rsidR="005E3781">
      <w:r>
        <w:separator/>
      </w:r>
    </w:p>
  </w:footnote>
  <w:footnote w:id="0" w:type="continuationSeparator">
    <w:p w:rsidRDefault="005E3781" w:rsidP="005E3781" w:rsidR="005E378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2659C" w:rsidR="005E3781">
    <w:pPr>
      <w:pStyle w:val="Zaglavlje"/>
    </w:pPr>
    <w:r>
      <w:t xml:space="preserve">                 </w:t>
    </w:r>
    <w:r w:rsidR="005E3781"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oNotShadeFormData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4CE5"/>
    <w:rsid w:val="00026C87"/>
    <w:rsid w:val="00071509"/>
    <w:rsid w:val="00075172"/>
    <w:rsid w:val="000836C8"/>
    <w:rsid w:val="000964A4"/>
    <w:rsid w:val="000A06F5"/>
    <w:rsid w:val="000C225C"/>
    <w:rsid w:val="000D43FC"/>
    <w:rsid w:val="000E19ED"/>
    <w:rsid w:val="000E1DC5"/>
    <w:rsid w:val="000F14A5"/>
    <w:rsid w:val="00130502"/>
    <w:rsid w:val="001A17B6"/>
    <w:rsid w:val="001A2D87"/>
    <w:rsid w:val="0021087C"/>
    <w:rsid w:val="002229F4"/>
    <w:rsid w:val="00263D9E"/>
    <w:rsid w:val="00264157"/>
    <w:rsid w:val="00264933"/>
    <w:rsid w:val="00287281"/>
    <w:rsid w:val="002B3E88"/>
    <w:rsid w:val="002D2245"/>
    <w:rsid w:val="0032087C"/>
    <w:rsid w:val="00347BB4"/>
    <w:rsid w:val="00385D88"/>
    <w:rsid w:val="0038741D"/>
    <w:rsid w:val="003A410E"/>
    <w:rsid w:val="003C198B"/>
    <w:rsid w:val="00462E27"/>
    <w:rsid w:val="004B7913"/>
    <w:rsid w:val="004B7F3F"/>
    <w:rsid w:val="004E5469"/>
    <w:rsid w:val="004F022B"/>
    <w:rsid w:val="004F27DB"/>
    <w:rsid w:val="005071FA"/>
    <w:rsid w:val="0051699E"/>
    <w:rsid w:val="00555310"/>
    <w:rsid w:val="00560074"/>
    <w:rsid w:val="005640F5"/>
    <w:rsid w:val="00586DD5"/>
    <w:rsid w:val="005E3781"/>
    <w:rsid w:val="006006AF"/>
    <w:rsid w:val="006164B6"/>
    <w:rsid w:val="006208B6"/>
    <w:rsid w:val="0063051F"/>
    <w:rsid w:val="006546AD"/>
    <w:rsid w:val="00685A5E"/>
    <w:rsid w:val="00692286"/>
    <w:rsid w:val="006A22C0"/>
    <w:rsid w:val="006A796A"/>
    <w:rsid w:val="006B708C"/>
    <w:rsid w:val="006E4475"/>
    <w:rsid w:val="006F5771"/>
    <w:rsid w:val="007141AF"/>
    <w:rsid w:val="007A6843"/>
    <w:rsid w:val="007B3550"/>
    <w:rsid w:val="007B3F07"/>
    <w:rsid w:val="007F5BEE"/>
    <w:rsid w:val="00832AF2"/>
    <w:rsid w:val="00880F0E"/>
    <w:rsid w:val="008B05F8"/>
    <w:rsid w:val="008C60D4"/>
    <w:rsid w:val="008D6FB5"/>
    <w:rsid w:val="008F47CC"/>
    <w:rsid w:val="00974B5A"/>
    <w:rsid w:val="009A399D"/>
    <w:rsid w:val="009C20B8"/>
    <w:rsid w:val="00A34C9C"/>
    <w:rsid w:val="00A407C8"/>
    <w:rsid w:val="00A45CFF"/>
    <w:rsid w:val="00A55B3F"/>
    <w:rsid w:val="00A76551"/>
    <w:rsid w:val="00AF36CD"/>
    <w:rsid w:val="00B03DDD"/>
    <w:rsid w:val="00B302F5"/>
    <w:rsid w:val="00B47261"/>
    <w:rsid w:val="00B639DE"/>
    <w:rsid w:val="00BF0BBF"/>
    <w:rsid w:val="00C01A29"/>
    <w:rsid w:val="00C20A9B"/>
    <w:rsid w:val="00C83A8C"/>
    <w:rsid w:val="00C873E2"/>
    <w:rsid w:val="00CC0288"/>
    <w:rsid w:val="00CD0B3B"/>
    <w:rsid w:val="00D03437"/>
    <w:rsid w:val="00D47D35"/>
    <w:rsid w:val="00D52D3B"/>
    <w:rsid w:val="00D74489"/>
    <w:rsid w:val="00DB06B8"/>
    <w:rsid w:val="00DC5B26"/>
    <w:rsid w:val="00DD5CDF"/>
    <w:rsid w:val="00E07559"/>
    <w:rsid w:val="00E9131D"/>
    <w:rsid w:val="00EA7FA1"/>
    <w:rsid w:val="00EF7A29"/>
    <w:rsid w:val="00F2659C"/>
    <w:rsid w:val="00F378C1"/>
    <w:rsid w:val="00F4108B"/>
    <w:rsid w:val="00F41884"/>
    <w:rsid w:val="00F57516"/>
    <w:rsid w:val="00FA16DF"/>
    <w:rsid w:val="00FA172D"/>
    <w:rsid w:val="00FB3114"/>
    <w:rsid w:val="00FD3B1B"/>
    <w:rsid w:val="00FD73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D43FC"/>
    <w:pPr>
      <w:ind w:left="720"/>
      <w:contextualSpacing/>
    </w:pPr>
  </w:style>
  <w:style w:styleId="Zaglavlje" w:type="paragraph">
    <w:name w:val="header"/>
    <w:basedOn w:val="Normal"/>
    <w:link w:val="ZaglavljeChar"/>
    <w:rsid w:val="005E378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E3781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5E378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E3781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5E37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E3781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F36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36C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36CD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36C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36C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D43FC"/>
    <w:pPr>
      <w:ind w:left="720"/>
      <w:contextualSpacing/>
    </w:pPr>
  </w:style>
  <w:style w:styleId="Zaglavlje" w:type="paragraph">
    <w:name w:val="header"/>
    <w:basedOn w:val="Normal"/>
    <w:link w:val="ZaglavljeChar"/>
    <w:rsid w:val="005E378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E3781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5E378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E3781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5E37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E3781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F36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36C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36CD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36C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36C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studenog 2018.</izvorni_sadrzaj>
    <derivirana_varijabla naziv="DomainObject.DatumDonosenjaOdluke_1">13.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2154</izvorni_sadrzaj>
    <derivirana_varijabla naziv="DomainObject.Predmet.Broj_1">2154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St-2154/2016</izvorni_sadrzaj>
    <derivirana_varijabla naziv="DomainObject.Predmet.OznakaBroj_1">St-2154/2016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ŠMID-PROM d.o.o. zastupanog po punomoćniku Alen Šmid</izvorni_sadrzaj>
    <derivirana_varijabla naziv="DomainObject.Predmet.ProtustrankaFormated_1">  ŠMID-PROM d.o.o. zastupanog po punomoćniku Alen Šmid</derivirana_varijabla>
  </DomainObject.Predmet.ProtustrankaFormated>
  <DomainObject.Predmet.ProtustrankaFormatedOIB>
    <izvorni_sadrzaj>  ŠMID-PROM d.o.o., OIB 11173266466 zastupanog po punomoćniku Alen Šmid</izvorni_sadrzaj>
    <derivirana_varijabla naziv="DomainObject.Predmet.ProtustrankaFormatedOIB_1">  ŠMID-PROM d.o.o., OIB 11173266466 zastupanog po punomoćniku Alen Šmid</derivirana_varijabla>
  </DomainObject.Predmet.ProtustrankaFormatedOIB>
  <DomainObject.Predmet.ProtustrankaFormatedWithAdress>
    <izvorni_sadrzaj> ŠMID-PROM d.o.o., Kolodvorska 1/a, 10370 Dugo Selo zastupanog po punomoćniku Alen Šmid</izvorni_sadrzaj>
    <derivirana_varijabla naziv="DomainObject.Predmet.ProtustrankaFormatedWithAdress_1"> ŠMID-PROM d.o.o., Kolodvorska 1/a, 10370 Dugo Selo zastupanog po punomoćniku Alen Šmid</derivirana_varijabla>
  </DomainObject.Predmet.ProtustrankaFormatedWithAdress>
  <DomainObject.Predmet.ProtustrankaFormatedWithAdressOIB>
    <izvorni_sadrzaj> ŠMID-PROM d.o.o., OIB 11173266466, Kolodvorska 1/a, 10370 Dugo Selo zastupanog po punomoćniku Alen Šmid</izvorni_sadrzaj>
    <derivirana_varijabla naziv="DomainObject.Predmet.ProtustrankaFormatedWithAdressOIB_1"> ŠMID-PROM d.o.o., OIB 11173266466, Kolodvorska 1/a, 10370 Dugo Selo zastupanog po punomoćniku Alen Šmid</derivirana_varijabla>
  </DomainObject.Predmet.ProtustrankaFormatedWithAdressOIB>
  <DomainObject.Predmet.ProtustrankaWithAdress>
    <izvorni_sadrzaj>ŠMID-PROM d.o.o. Kolodvorska 1/a, 10370 Dugo Selo</izvorni_sadrzaj>
    <derivirana_varijabla naziv="DomainObject.Predmet.ProtustrankaWithAdress_1">ŠMID-PROM d.o.o. Kolodvorska 1/a, 10370 Dugo Selo</derivirana_varijabla>
  </DomainObject.Predmet.ProtustrankaWithAdress>
  <DomainObject.Predmet.ProtustrankaWithAdressOIB>
    <izvorni_sadrzaj>ŠMID-PROM d.o.o., OIB 11173266466, Kolodvorska 1/a, 10370 Dugo Selo</izvorni_sadrzaj>
    <derivirana_varijabla naziv="DomainObject.Predmet.ProtustrankaWithAdressOIB_1">ŠMID-PROM d.o.o., OIB 11173266466, Kolodvorska 1/a, 10370 Dugo Selo</derivirana_varijabla>
  </DomainObject.Predmet.ProtustrankaWithAdressOIB>
  <DomainObject.Predmet.ProtustrankaNazivFormated>
    <izvorni_sadrzaj>ŠMID-PROM d.o.o.</izvorni_sadrzaj>
    <derivirana_varijabla naziv="DomainObject.Predmet.ProtustrankaNazivFormated_1">ŠMID-PROM d.o.o.</derivirana_varijabla>
  </DomainObject.Predmet.ProtustrankaNazivFormated>
  <DomainObject.Predmet.ProtustrankaNazivFormatedOIB>
    <izvorni_sadrzaj>ŠMID-PROM d.o.o., OIB 11173266466</izvorni_sadrzaj>
    <derivirana_varijabla naziv="DomainObject.Predmet.ProtustrankaNazivFormatedOIB_1">ŠMID-PROM d.o.o., OIB 11173266466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Alen Šmid</izvorni_sadrzaj>
    <derivirana_varijabla naziv="DomainObject.Predmet.StrankaFormated_1">  FINA Regionalni centar Zagreb; Alen Šmid</derivirana_varijabla>
  </DomainObject.Predmet.StrankaFormated>
  <DomainObject.Predmet.StrankaFormatedOIB>
    <izvorni_sadrzaj>  FINA Regionalni centar Zagreb, OIB 85821130368; Alen Šmid, OIB 85983535703</izvorni_sadrzaj>
    <derivirana_varijabla naziv="DomainObject.Predmet.StrankaFormatedOIB_1">  FINA Regionalni centar Zagreb, OIB 85821130368; Alen Šmid, OIB 85983535703</derivirana_varijabla>
  </DomainObject.Predmet.StrankaFormatedOIB>
  <DomainObject.Predmet.StrankaFormatedWithAdress>
    <izvorni_sadrzaj> FINA Regionalni centar Zagreb, Trg svibanjskih žrtava 1995. 1, 10000 Zagreb; Alen Šmid, Sveti Duh 20, 10000 Zagreb</izvorni_sadrzaj>
    <derivirana_varijabla naziv="DomainObject.Predmet.StrankaFormatedWithAdress_1"> FINA Regionalni centar Zagreb, Trg svibanjskih žrtava 1995. 1, 10000 Zagreb; Alen Šmid, Sveti Duh 20, 10000 Zagreb</derivirana_varijabla>
  </DomainObject.Predmet.StrankaFormatedWithAdress>
  <DomainObject.Predmet.StrankaFormatedWithAdressOIB>
    <izvorni_sadrzaj> FINA Regionalni centar Zagreb, OIB 85821130368, Trg svibanjskih žrtava 1995. 1, 10000 Zagreb; Alen Šmid, OIB 85983535703, Sveti Duh 20, 10000 Zagreb</izvorni_sadrzaj>
    <derivirana_varijabla naziv="DomainObject.Predmet.StrankaFormatedWithAdressOIB_1"> FINA Regionalni centar Zagreb, OIB 85821130368, Trg svibanjskih žrtava 1995. 1, 10000 Zagreb; Alen Šmid, OIB 85983535703, Sveti Duh 20, 10000 Zagreb</derivirana_varijabla>
  </DomainObject.Predmet.StrankaFormatedWithAdressOIB>
  <DomainObject.Predmet.StrankaWithAdress>
    <izvorni_sadrzaj>FINA Regionalni centar Zagreb Trg svibanjskih žrtava 1995. 1,10000 Zagreb,Alen Šmid Sveti Duh 20,10000 Zagreb</izvorni_sadrzaj>
    <derivirana_varijabla naziv="DomainObject.Predmet.StrankaWithAdress_1">FINA Regionalni centar Zagreb Trg svibanjskih žrtava 1995. 1,10000 Zagreb,Alen Šmid Sveti Duh 20,10000 Zagreb</derivirana_varijabla>
  </DomainObject.Predmet.StrankaWithAdress>
  <DomainObject.Predmet.StrankaWithAdressOIB>
    <izvorni_sadrzaj>FINA Regionalni centar Zagreb, OIB 85821130368, Trg svibanjskih žrtava 1995. 1,10000 Zagreb,Alen Šmid, OIB 85983535703, Sveti Duh 20,10000 Zagreb</izvorni_sadrzaj>
    <derivirana_varijabla naziv="DomainObject.Predmet.StrankaWithAdressOIB_1">FINA Regionalni centar Zagreb, OIB 85821130368, Trg svibanjskih žrtava 1995. 1,10000 Zagreb,Alen Šmid, OIB 85983535703, Sveti Duh 20,10000 Zagreb</derivirana_varijabla>
  </DomainObject.Predmet.StrankaWithAdressOIB>
  <DomainObject.Predmet.StrankaNazivFormated>
    <izvorni_sadrzaj>FINA Regionalni centar Zagreb,Alen Šmid</izvorni_sadrzaj>
    <derivirana_varijabla naziv="DomainObject.Predmet.StrankaNazivFormated_1">FINA Regionalni centar Zagreb,Alen Šmid</derivirana_varijabla>
  </DomainObject.Predmet.StrankaNazivFormated>
  <DomainObject.Predmet.StrankaNazivFormatedOIB>
    <izvorni_sadrzaj>FINA Regionalni centar Zagreb, OIB 85821130368,Alen Šmid, OIB 85983535703</izvorni_sadrzaj>
    <derivirana_varijabla naziv="DomainObject.Predmet.StrankaNazivFormatedOIB_1">FINA Regionalni centar Zagreb, OIB 85821130368,Alen Šmid, OIB 85983535703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Alen Šmid</item>
    </izvorni_sadrzaj>
    <derivirana_varijabla naziv="DomainObject.Predmet.StrankaListFormated_1">
      <item>FINA Regionalni centar Zagreb</item>
      <item>Alen Šmid</item>
    </derivirana_varijabla>
  </DomainObject.Predmet.StrankaListFormated>
  <DomainObject.Predmet.StrankaListFormatedOIB>
    <izvorni_sadrzaj>
      <item>FINA Regionalni centar Zagreb, OIB 85821130368</item>
      <item>Alen Šmid, OIB 85983535703</item>
    </izvorni_sadrzaj>
    <derivirana_varijabla naziv="DomainObject.Predmet.StrankaListFormatedOIB_1">
      <item>FINA Regionalni centar Zagreb, OIB 85821130368</item>
      <item>Alen Šmid, OIB 85983535703</item>
    </derivirana_varijabla>
  </DomainObject.Predmet.StrankaListFormatedOIB>
  <DomainObject.Predmet.StrankaListFormatedWithAdress>
    <izvorni_sadrzaj>
      <item>FINA Regionalni centar Zagreb, Trg svibanjskih žrtava 1995. 1, 10000 Zagreb</item>
      <item>Alen Šmid, Sveti Duh 20, 10000 Zagreb</item>
    </izvorni_sadrzaj>
    <derivirana_varijabla naziv="DomainObject.Predmet.StrankaListFormatedWithAdress_1">
      <item>FINA Regionalni centar Zagreb, Trg svibanjskih žrtava 1995. 1, 10000 Zagreb</item>
      <item>Alen Šmid, Sveti Duh 20,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Alen Šmid, OIB 85983535703, Sveti Duh 20, 10000 Zagreb</item>
    </izvorni_sadrzaj>
    <derivirana_varijabla naziv="DomainObject.Predmet.StrankaListFormatedWithAdressOIB_1">
      <item>FINA Regionalni centar Zagreb, OIB 85821130368, Trg svibanjskih žrtava 1995. 1, 10000 Zagreb</item>
      <item>Alen Šmid, OIB 85983535703, Sveti Duh 20, 10000 Zagreb</item>
    </derivirana_varijabla>
  </DomainObject.Predmet.StrankaListFormatedWithAdressOIB>
  <DomainObject.Predmet.StrankaListNazivFormated>
    <izvorni_sadrzaj>
      <item>FINA Regionalni centar Zagreb</item>
      <item>Alen Šmid</item>
    </izvorni_sadrzaj>
    <derivirana_varijabla naziv="DomainObject.Predmet.StrankaListNazivFormated_1">
      <item>FINA Regionalni centar Zagreb</item>
      <item>Alen Šmid</item>
    </derivirana_varijabla>
  </DomainObject.Predmet.StrankaListNazivFormated>
  <DomainObject.Predmet.StrankaListNazivFormatedOIB>
    <izvorni_sadrzaj>
      <item>FINA Regionalni centar Zagreb, OIB 85821130368</item>
      <item>Alen Šmid, OIB 85983535703</item>
    </izvorni_sadrzaj>
    <derivirana_varijabla naziv="DomainObject.Predmet.StrankaListNazivFormatedOIB_1">
      <item>FINA Regionalni centar Zagreb, OIB 85821130368</item>
      <item>Alen Šmid, OIB 85983535703</item>
    </derivirana_varijabla>
  </DomainObject.Predmet.StrankaListNazivFormatedOIB>
  <DomainObject.Predmet.ProtuStrankaListFormated>
    <izvorni_sadrzaj>
      <item>ŠMID-PROM d.o.o. zastupanog po punomoćniku Alen Šmid</item>
    </izvorni_sadrzaj>
    <derivirana_varijabla naziv="DomainObject.Predmet.ProtuStrankaListFormated_1">
      <item>ŠMID-PROM d.o.o. zastupanog po punomoćniku Alen Šmid</item>
    </derivirana_varijabla>
  </DomainObject.Predmet.ProtuStrankaListFormated>
  <DomainObject.Predmet.ProtuStrankaListFormatedOIB>
    <izvorni_sadrzaj>
      <item>ŠMID-PROM d.o.o., OIB 11173266466 zastupanog po punomoćniku Alen Šmid</item>
    </izvorni_sadrzaj>
    <derivirana_varijabla naziv="DomainObject.Predmet.ProtuStrankaListFormatedOIB_1">
      <item>ŠMID-PROM d.o.o., OIB 11173266466 zastupanog po punomoćniku Alen Šmid</item>
    </derivirana_varijabla>
  </DomainObject.Predmet.ProtuStrankaListFormatedOIB>
  <DomainObject.Predmet.ProtuStrankaListFormatedWithAdress>
    <izvorni_sadrzaj>
      <item>ŠMID-PROM d.o.o., Kolodvorska 1/a, 10370 Dugo Selo zastupanog po punomoćniku Alen Šmid</item>
    </izvorni_sadrzaj>
    <derivirana_varijabla naziv="DomainObject.Predmet.ProtuStrankaListFormatedWithAdress_1">
      <item>ŠMID-PROM d.o.o., Kolodvorska 1/a, 10370 Dugo Selo zastupanog po punomoćniku Alen Šmid</item>
    </derivirana_varijabla>
  </DomainObject.Predmet.ProtuStrankaListFormatedWithAdress>
  <DomainObject.Predmet.ProtuStrankaListFormatedWithAdressOIB>
    <izvorni_sadrzaj>
      <item>ŠMID-PROM d.o.o., OIB 11173266466, Kolodvorska 1/a, 10370 Dugo Selo zastupanog po punomoćniku Alen Šmid</item>
    </izvorni_sadrzaj>
    <derivirana_varijabla naziv="DomainObject.Predmet.ProtuStrankaListFormatedWithAdressOIB_1">
      <item>ŠMID-PROM d.o.o., OIB 11173266466, Kolodvorska 1/a, 10370 Dugo Selo zastupanog po punomoćniku Alen Šmid</item>
    </derivirana_varijabla>
  </DomainObject.Predmet.ProtuStrankaListFormatedWithAdressOIB>
  <DomainObject.Predmet.ProtuStrankaListNazivFormated>
    <izvorni_sadrzaj>
      <item>ŠMID-PROM d.o.o.</item>
    </izvorni_sadrzaj>
    <derivirana_varijabla naziv="DomainObject.Predmet.ProtuStrankaListNazivFormated_1">
      <item>ŠMID-PROM d.o.o.</item>
    </derivirana_varijabla>
  </DomainObject.Predmet.ProtuStrankaListNazivFormated>
  <DomainObject.Predmet.ProtuStrankaListNazivFormatedOIB>
    <izvorni_sadrzaj>
      <item>ŠMID-PROM d.o.o., OIB 11173266466</item>
    </izvorni_sadrzaj>
    <derivirana_varijabla naziv="DomainObject.Predmet.ProtuStrankaListNazivFormatedOIB_1">
      <item>ŠMID-PROM d.o.o., OIB 11173266466</item>
    </derivirana_varijabla>
  </DomainObject.Predmet.ProtuStrankaListNazivFormatedOIB>
  <DomainObject.Predmet.OstaliListFormated>
    <izvorni_sadrzaj>
      <item>Alen Šmid punomoćnik sudionika u postupku ŠMID-PROM d.o.o.</item>
      <item>Raiffeisenbank Austria d.d.</item>
      <item>OTP banka Hrvatska dioničko društvo</item>
      <item>DAVOR JONJIĆ</item>
    </izvorni_sadrzaj>
    <derivirana_varijabla naziv="DomainObject.Predmet.OstaliListFormated_1">
      <item>Alen Šmid punomoćnik sudionika u postupku ŠMID-PROM d.o.o.</item>
      <item>Raiffeisenbank Austria d.d.</item>
      <item>OTP banka Hrvatska dioničko društvo</item>
      <item>DAVOR JONJIĆ</item>
    </derivirana_varijabla>
  </DomainObject.Predmet.OstaliListFormated>
  <DomainObject.Predmet.OstaliListFormatedOIB>
    <izvorni_sadrzaj>
      <item>Alen Šmid, OIB 85983535703 punomoćnik sudionika u postupku ŠMID-PROM d.o.o.</item>
      <item>Raiffeisenbank Austria d.d., OIB 53056966535</item>
      <item>OTP banka Hrvatska dioničko društvo, OIB 52508873833</item>
      <item>DAVOR JONJIĆ</item>
    </izvorni_sadrzaj>
    <derivirana_varijabla naziv="DomainObject.Predmet.OstaliListFormatedOIB_1">
      <item>Alen Šmid, OIB 85983535703 punomoćnik sudionika u postupku ŠMID-PROM d.o.o.</item>
      <item>Raiffeisenbank Austria d.d., OIB 53056966535</item>
      <item>OTP banka Hrvatska dioničko društvo, OIB 52508873833</item>
      <item>DAVOR JONJIĆ</item>
    </derivirana_varijabla>
  </DomainObject.Predmet.OstaliListFormatedOIB>
  <DomainObject.Predmet.OstaliListFormatedWithAdress>
    <izvorni_sadrzaj>
      <item>Alen Šmid, Sveti Duh 20, 10000 Zagreb punomoćnik sudionika u postupku ŠMID-PROM d.o.o.</item>
      <item>Raiffeisenbank Austria d.d., Magazinska cesta 69, 10000 Zagreb</item>
      <item>OTP banka Hrvatska dioničko društvo, Ulica Domovinskog rata 3, 23000 Zadar</item>
      <item>DAVOR JONJIĆ, Ilica 508, 10000 Zagreb</item>
    </izvorni_sadrzaj>
    <derivirana_varijabla naziv="DomainObject.Predmet.OstaliListFormatedWithAdress_1">
      <item>Alen Šmid, Sveti Duh 20, 10000 Zagreb punomoćnik sudionika u postupku ŠMID-PROM d.o.o.</item>
      <item>Raiffeisenbank Austria d.d., Magazinska cesta 69, 10000 Zagreb</item>
      <item>OTP banka Hrvatska dioničko društvo, Ulica Domovinskog rata 3, 23000 Zadar</item>
      <item>DAVOR JONJIĆ, Ilica 508, 10000 Zagreb</item>
    </derivirana_varijabla>
  </DomainObject.Predmet.OstaliListFormatedWithAdress>
  <DomainObject.Predmet.OstaliListFormatedWithAdressOIB>
    <izvorni_sadrzaj>
      <item>Alen Šmid, OIB 85983535703, Sveti Duh 20, 10000 Zagreb punomoćnik sudionika u postupku ŠMID-PROM d.o.o.</item>
      <item>Raiffeisenbank Austria d.d., OIB 53056966535, Magazinska cesta 69, 10000 Zagreb</item>
      <item>OTP banka Hrvatska dioničko društvo, OIB 52508873833, Ulica Domovinskog rata 3, 23000 Zadar</item>
      <item>DAVOR JONJIĆ, Ilica 508, 10000 Zagreb</item>
    </izvorni_sadrzaj>
    <derivirana_varijabla naziv="DomainObject.Predmet.OstaliListFormatedWithAdressOIB_1">
      <item>Alen Šmid, OIB 85983535703, Sveti Duh 20, 10000 Zagreb punomoćnik sudionika u postupku ŠMID-PROM d.o.o.</item>
      <item>Raiffeisenbank Austria d.d., OIB 53056966535, Magazinska cesta 69, 10000 Zagreb</item>
      <item>OTP banka Hrvatska dioničko društvo, OIB 52508873833, Ulica Domovinskog rata 3, 23000 Zadar</item>
      <item>DAVOR JONJIĆ, Ilica 508, 10000 Zagreb</item>
    </derivirana_varijabla>
  </DomainObject.Predmet.OstaliListFormatedWithAdressOIB>
  <DomainObject.Predmet.OstaliListNazivFormated>
    <izvorni_sadrzaj>
      <item>Alen Šmid</item>
      <item>Raiffeisenbank Austria d.d.</item>
      <item>OTP banka Hrvatska dioničko društvo</item>
      <item>DAVOR JONJIĆ</item>
    </izvorni_sadrzaj>
    <derivirana_varijabla naziv="DomainObject.Predmet.OstaliListNazivFormated_1">
      <item>Alen Šmid</item>
      <item>Raiffeisenbank Austria d.d.</item>
      <item>OTP banka Hrvatska dioničko društvo</item>
      <item>DAVOR JONJIĆ</item>
    </derivirana_varijabla>
  </DomainObject.Predmet.OstaliListNazivFormated>
  <DomainObject.Predmet.OstaliListNazivFormatedOIB>
    <izvorni_sadrzaj>
      <item>Alen Šmid, OIB 85983535703</item>
      <item>Raiffeisenbank Austria d.d., OIB 53056966535</item>
      <item>OTP banka Hrvatska dioničko društvo, OIB 52508873833</item>
      <item>DAVOR JONJIĆ</item>
    </izvorni_sadrzaj>
    <derivirana_varijabla naziv="DomainObject.Predmet.OstaliListNazivFormatedOIB_1">
      <item>Alen Šmid, OIB 85983535703</item>
      <item>Raiffeisenbank Austria d.d., OIB 53056966535</item>
      <item>OTP banka Hrvatska dioničko društvo, OIB 52508873833</item>
      <item>DAVOR JONJIĆ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2018.</izvorni_sadrzaj>
    <derivirana_varijabla naziv="DomainObject.Datum_1">13.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ŠMID-PROM d.o.o.</izvorni_sadrzaj>
    <derivirana_varijabla naziv="DomainObject.Predmet.ProtustrankaIDrugi_1">ŠMID-PROM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ŠMID-PROM d.o.o., OIB 11173266466, Kolodvorska 1/a, 10370 Dugo Selo</izvorni_sadrzaj>
    <derivirana_varijabla naziv="DomainObject.Predmet.ProtustrankaIDrugiAdressOIB_1">ŠMID-PROM d.o.o., OIB 11173266466, Kolodvorska 1/a,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ŠMID-PROM d.o.o.</item>
      <item>Alen Šmid</item>
      <item>Alen Šmid</item>
      <item>Raiffeisenbank Austria d.d.</item>
      <item>OTP banka Hrvatska dioničko društvo</item>
      <item>DAVOR JONJIĆ</item>
    </izvorni_sadrzaj>
    <derivirana_varijabla naziv="DomainObject.Predmet.SudioniciListNaziv_1">
      <item>FINA Regionalni centar Zagreb</item>
      <item>ŠMID-PROM d.o.o.</item>
      <item>Alen Šmid</item>
      <item>Alen Šmid</item>
      <item>Raiffeisenbank Austria d.d.</item>
      <item>OTP banka Hrvatska dioničko društvo</item>
      <item>DAVOR JONJIĆ</item>
    </derivirana_varijabla>
  </DomainObject.Predmet.SudioniciListNaziv>
  <DomainObject.Predmet.SudioniciListAdressOIB>
    <izvorni_sadrzaj>
      <item>FINA Regionalni centar Zagreb, OIB 85821130368, Trg svibanjskih žrtava 1995. 1,10000 Zagreb</item>
      <item>ŠMID-PROM d.o.o., OIB 11173266466, Kolodvorska 1/a,10370 Dugo Selo</item>
      <item>Alen Šmid, OIB 85983535703, Sveti Duh 20,10000 Zagreb</item>
      <item>Alen Šmid, OIB 85983535703, Sveti Duh 20,10000 Zagreb</item>
      <item>Raiffeisenbank Austria d.d., OIB 53056966535, Magazinska cesta 69,10000 Zagreb</item>
      <item>OTP banka Hrvatska dioničko društvo, OIB 52508873833, Ulica Domovinskog rata 3,23000 Zadar</item>
      <item>DAVOR JONJIĆ, Ilica 508,10000 Zagreb</item>
    </izvorni_sadrzaj>
    <derivirana_varijabla naziv="DomainObject.Predmet.SudioniciListAdressOIB_1">
      <item>FINA Regionalni centar Zagreb, OIB 85821130368, Trg svibanjskih žrtava 1995. 1,10000 Zagreb</item>
      <item>ŠMID-PROM d.o.o., OIB 11173266466, Kolodvorska 1/a,10370 Dugo Selo</item>
      <item>Alen Šmid, OIB 85983535703, Sveti Duh 20,10000 Zagreb</item>
      <item>Alen Šmid, OIB 85983535703, Sveti Duh 20,10000 Zagreb</item>
      <item>Raiffeisenbank Austria d.d., OIB 53056966535, Magazinska cesta 69,10000 Zagreb</item>
      <item>OTP banka Hrvatska dioničko društvo, OIB 52508873833, Ulica Domovinskog rata 3,23000 Zadar</item>
      <item>DAVOR JONJIĆ, Ilica 508,10000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11173266466</item>
      <item>, OIB 85983535703</item>
      <item>, OIB 85983535703</item>
      <item>, OIB 53056966535</item>
      <item>, OIB 52508873833</item>
      <item>, OIB null</item>
    </izvorni_sadrzaj>
    <derivirana_varijabla naziv="DomainObject.Predmet.SudioniciListNazivOIB_1">
      <item>, OIB 85821130368</item>
      <item>, OIB 11173266466</item>
      <item>, OIB 85983535703</item>
      <item>, OIB 85983535703</item>
      <item>, OIB 53056966535</item>
      <item>, OIB 52508873833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Drenški, OIB 91456479037, Sunčani put 8, 10430 Samobor</item>
    </izvorni_sadrzaj>
    <derivirana_varijabla naziv="DomainObject.Predmet.StecajniUpraviteljiListAddressOIB_1">
      <item>Snježana Drenški, OIB 91456479037, Sunčani put 8, 10430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30. siječnja 2018.</izvorni_sadrzaj>
    <derivirana_varijabla naziv="DomainObject.Predmet.DatumZadnjeOdrzaneSudskeRadnje_1">30. siječnja 2018.</derivirana_varijabla>
  </DomainObject.Predmet.DatumZadnjeOdrzaneSudskeRadnje>
  <DomainObject.PredzadnjaOdlukaIzPredmeta.DatumDonosenjaOdluke>
    <izvorni_sadrzaj>19. listopada 2018.</izvorni_sadrzaj>
    <derivirana_varijabla naziv="DomainObject.PredzadnjaOdlukaIzPredmeta.DatumDonosenjaOdluke_1">19. listopada 2018.</derivirana_varijabla>
  </DomainObject.PredzadnjaOdlukaIzPredmeta.DatumDonosenjaOdluke>
  <DomainObject.PredzadnjaOdlukaIzPredmeta.Oznaka>
    <izvorni_sadrzaj>St-2154/2016-40</izvorni_sadrzaj>
    <derivirana_varijabla naziv="DomainObject.PredzadnjaOdlukaIzPredmeta.Oznaka_1">St-2154/2016-40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2633E18-B02D-4E3C-ABCD-BA282C7494C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157</properties:Words>
  <properties:Characters>737</properties:Characters>
  <properties:Lines>35</properties:Lines>
  <properties:Paragraphs>17</properties:Paragraphs>
  <properties:TotalTime>147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2016-01-05T09:02:00Z</dcterms:created>
  <dc:creator>nmarkovic</dc:creator>
  <cp:lastModifiedBy>Valentina Gabud</cp:lastModifiedBy>
  <cp:lastPrinted>2018-11-13T14:14:00Z</cp:lastPrinted>
  <dcterms:modified xmlns:xsi="http://www.w3.org/2001/XMLSchema-instance" xsi:type="dcterms:W3CDTF">2018-11-13T14:14:00Z</dcterms:modified>
  <cp:revision>44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(15. Zaključak - poziv za ročište radi utvrđivanja vrijednosti.docx)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