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95c2e94" w14:paraId="95c2e94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</w:t>
      </w:r>
      <w:r w:rsidR="00350F7B">
        <w:t xml:space="preserve">nad </w:t>
      </w:r>
      <w:r w:rsidR="00F70D8B">
        <w:t>KRISTINA I JASMINA j.d.o.o. za ugostiteljstvo, trgovinu i usluge, Sesvete, Vinogorska 46 I, MBS: 080978773, OIB: 38130349877</w:t>
      </w:r>
      <w:r w:rsidR="00DB1A9C">
        <w:t xml:space="preserve">, </w:t>
      </w:r>
      <w:r>
        <w:t xml:space="preserve"> temeljem članka 430. Stečajnog zakon</w:t>
      </w:r>
      <w:r w:rsidR="00B33BB9">
        <w:t>a (NN 71/15, dalje: SZ), dana 3</w:t>
      </w:r>
      <w:r>
        <w:t xml:space="preserve">. </w:t>
      </w:r>
      <w:r w:rsidR="00575EDB">
        <w:t>sr</w:t>
      </w:r>
      <w:r w:rsidR="00A94F0F">
        <w:t>pnja</w:t>
      </w:r>
      <w:r>
        <w:t xml:space="preserve">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A94F0F">
        <w:t xml:space="preserve">nad  </w:t>
      </w:r>
      <w:r w:rsidR="00F70D8B">
        <w:t>KRISTINA I JASMINA j.d.o.o. za ugostiteljstvo, trgovinu i usluge, Sesvete, Vinogorska 46 I, MBS: 080978773, OIB: 38130349877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F70D8B">
        <w:t>27.920,34</w:t>
      </w:r>
      <w:r w:rsidR="00350F7B">
        <w:t xml:space="preserve"> </w:t>
      </w:r>
      <w:r>
        <w:t>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F70D8B">
        <w:t>Jasmina Čale, OIB: 24900921094, Sesvete, Vinogorska 46 I</w:t>
      </w:r>
      <w:r w:rsidR="00761D15">
        <w:t xml:space="preserve">, </w:t>
      </w:r>
      <w:r w:rsidR="00F4423D">
        <w:t xml:space="preserve"> </w:t>
      </w:r>
      <w:r w:rsidR="007B62E4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70D8B">
        <w:t>536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575EDB" w:rsidP="00450386" w:rsidR="00450386">
      <w:pPr>
        <w:ind w:left="708"/>
        <w:jc w:val="center"/>
      </w:pPr>
      <w:r>
        <w:t>U Os</w:t>
      </w:r>
      <w:r w:rsidR="00B33BB9">
        <w:t>ijeku  3</w:t>
      </w:r>
      <w:r w:rsidR="00450386">
        <w:t xml:space="preserve">. </w:t>
      </w:r>
      <w:r>
        <w:t>sr</w:t>
      </w:r>
      <w:r w:rsidR="00A94F0F">
        <w:t>pnja</w:t>
      </w:r>
      <w:r w:rsidR="00450386">
        <w:t xml:space="preserve">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350F7B" w:rsidP="00DB1A9C" w:rsidR="00450386">
      <w:pPr>
        <w:numPr>
          <w:ilvl w:val="0"/>
          <w:numId w:val="7"/>
        </w:numPr>
      </w:pPr>
      <w:r>
        <w:t>kal. 20</w:t>
      </w:r>
      <w:r w:rsidR="00575EDB">
        <w:t>.9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F70D8B">
      <w:t>St-536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94FB5"/>
    <w:rsid w:val="001B67B1"/>
    <w:rsid w:val="001D7DC0"/>
    <w:rsid w:val="001E315F"/>
    <w:rsid w:val="001F3355"/>
    <w:rsid w:val="00274D38"/>
    <w:rsid w:val="00274EC6"/>
    <w:rsid w:val="002D109A"/>
    <w:rsid w:val="00350F7B"/>
    <w:rsid w:val="00364EB7"/>
    <w:rsid w:val="0038542E"/>
    <w:rsid w:val="003908EC"/>
    <w:rsid w:val="003B2D33"/>
    <w:rsid w:val="003E4468"/>
    <w:rsid w:val="004049C3"/>
    <w:rsid w:val="00450386"/>
    <w:rsid w:val="00463C3F"/>
    <w:rsid w:val="004D6212"/>
    <w:rsid w:val="004F486A"/>
    <w:rsid w:val="00503A98"/>
    <w:rsid w:val="005260B0"/>
    <w:rsid w:val="0053120E"/>
    <w:rsid w:val="005334A7"/>
    <w:rsid w:val="00544EEB"/>
    <w:rsid w:val="00546F77"/>
    <w:rsid w:val="00575EDB"/>
    <w:rsid w:val="00581D18"/>
    <w:rsid w:val="0059612B"/>
    <w:rsid w:val="005A3617"/>
    <w:rsid w:val="005B5061"/>
    <w:rsid w:val="005F4D1A"/>
    <w:rsid w:val="005F7B8F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1D15"/>
    <w:rsid w:val="007667D7"/>
    <w:rsid w:val="00783908"/>
    <w:rsid w:val="007A0151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4F0F"/>
    <w:rsid w:val="00A958D2"/>
    <w:rsid w:val="00AA368A"/>
    <w:rsid w:val="00AA72BE"/>
    <w:rsid w:val="00AB536E"/>
    <w:rsid w:val="00AD67F8"/>
    <w:rsid w:val="00B04D66"/>
    <w:rsid w:val="00B06363"/>
    <w:rsid w:val="00B103FA"/>
    <w:rsid w:val="00B33BB9"/>
    <w:rsid w:val="00B6125C"/>
    <w:rsid w:val="00BF1DB6"/>
    <w:rsid w:val="00C04A9D"/>
    <w:rsid w:val="00C13E72"/>
    <w:rsid w:val="00C3258D"/>
    <w:rsid w:val="00C639C6"/>
    <w:rsid w:val="00C82963"/>
    <w:rsid w:val="00CA0EF6"/>
    <w:rsid w:val="00CA7F62"/>
    <w:rsid w:val="00CE6105"/>
    <w:rsid w:val="00D27888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70D8B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1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1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1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1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0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1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1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1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1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KRISTINA I JASMINA j.d.o.o. za ugostiteljstvo, trgovinu i usluge</izvorni_sadrzaj>
    <derivirana_varijabla naziv="DomainObject.Predmet.ProtustrankaFormated_1">  KRISTINA I JASMINA j.d.o.o. za ugostiteljstvo, trgovinu i usluge</derivirana_varijabla>
  </DomainObject.Predmet.ProtustrankaFormated>
  <DomainObject.Predmet.ProtustrankaFormatedOIB>
    <izvorni_sadrzaj>  KRISTINA I JASMINA j.d.o.o. za ugostiteljstvo, trgovinu i usluge, OIB 38130349877</izvorni_sadrzaj>
    <derivirana_varijabla naziv="DomainObject.Predmet.ProtustrankaFormatedOIB_1">  KRISTINA I JASMINA j.d.o.o. za ugostiteljstvo, trgovinu i usluge, OIB 38130349877</derivirana_varijabla>
  </DomainObject.Predmet.ProtustrankaFormatedOIB>
  <DomainObject.Predmet.ProtustrankaFormatedWithAdress>
    <izvorni_sadrzaj> KRISTINA I JASMINA j.d.o.o. za ugostiteljstvo, trgovinu i usluge, Vinogorska 46 I, 10360 Sesvete</izvorni_sadrzaj>
    <derivirana_varijabla naziv="DomainObject.Predmet.ProtustrankaFormatedWithAdress_1"> KRISTINA I JASMINA j.d.o.o. za ugostiteljstvo, trgovinu i usluge, Vinogorska 46 I, 10360 Sesvete</derivirana_varijabla>
  </DomainObject.Predmet.ProtustrankaFormatedWithAdress>
  <DomainObject.Predmet.ProtustrankaFormatedWithAdressOIB>
    <izvorni_sadrzaj> KRISTINA I JASMINA j.d.o.o. za ugostiteljstvo, trgovinu i usluge, OIB 38130349877, Vinogorska 46 I, 10360 Sesvete</izvorni_sadrzaj>
    <derivirana_varijabla naziv="DomainObject.Predmet.ProtustrankaFormatedWithAdressOIB_1"> KRISTINA I JASMINA j.d.o.o. za ugostiteljstvo, trgovinu i usluge, OIB 38130349877, Vinogorska 46 I, 10360 Sesvete</derivirana_varijabla>
  </DomainObject.Predmet.ProtustrankaFormatedWithAdressOIB>
  <DomainObject.Predmet.ProtustrankaWithAdress>
    <izvorni_sadrzaj>KRISTINA I JASMINA j.d.o.o. za ugostiteljstvo, trgovinu i usluge Vinogorska 46 I, 10360 Sesvete</izvorni_sadrzaj>
    <derivirana_varijabla naziv="DomainObject.Predmet.ProtustrankaWithAdress_1">KRISTINA I JASMINA j.d.o.o. za ugostiteljstvo, trgovinu i usluge Vinogorska 46 I, 10360 Sesvete</derivirana_varijabla>
  </DomainObject.Predmet.ProtustrankaWithAdress>
  <DomainObject.Predmet.ProtustrankaWithAdressOIB>
    <izvorni_sadrzaj>KRISTINA I JASMINA j.d.o.o. za ugostiteljstvo, trgovinu i usluge, OIB 38130349877, Vinogorska 46 I, 10360 Sesvete</izvorni_sadrzaj>
    <derivirana_varijabla naziv="DomainObject.Predmet.ProtustrankaWithAdressOIB_1">KRISTINA I JASMINA j.d.o.o. za ugostiteljstvo, trgovinu i usluge, OIB 38130349877, Vinogorska 46 I, 10360 Sesvete</derivirana_varijabla>
  </DomainObject.Predmet.ProtustrankaWithAdressOIB>
  <DomainObject.Predmet.ProtustrankaNazivFormated>
    <izvorni_sadrzaj>KRISTINA I JASMINA j.d.o.o. za ugostiteljstvo, trgovinu i usluge</izvorni_sadrzaj>
    <derivirana_varijabla naziv="DomainObject.Predmet.ProtustrankaNazivFormated_1">KRISTINA I JASMINA j.d.o.o. za ugostiteljstvo, trgovinu i usluge</derivirana_varijabla>
  </DomainObject.Predmet.ProtustrankaNazivFormated>
  <DomainObject.Predmet.ProtustrankaNazivFormatedOIB>
    <izvorni_sadrzaj>KRISTINA I JASMINA j.d.o.o. za ugostiteljstvo, trgovinu i usluge, OIB 38130349877</izvorni_sadrzaj>
    <derivirana_varijabla naziv="DomainObject.Predmet.ProtustrankaNazivFormatedOIB_1">KRISTINA I JASMINA j.d.o.o. za ugostiteljstvo, trgovinu i usluge, OIB 38130349877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I JASMINA j.d.o.o. za ugostiteljstvo, trgovinu i usluge</item>
    </izvorni_sadrzaj>
    <derivirana_varijabla naziv="DomainObject.Predmet.ProtuStrankaListFormated_1">
      <item>KRISTINA I JASMINA j.d.o.o. za ugostiteljstvo, trgovinu i usluge</item>
    </derivirana_varijabla>
  </DomainObject.Predmet.ProtuStrankaListFormated>
  <DomainObject.Predmet.ProtuStrankaListFormatedOIB>
    <izvorni_sadrzaj>
      <item>KRISTINA I JASMINA j.d.o.o. za ugostiteljstvo, trgovinu i usluge, OIB 38130349877</item>
    </izvorni_sadrzaj>
    <derivirana_varijabla naziv="DomainObject.Predmet.ProtuStrankaListFormatedOIB_1">
      <item>KRISTINA I JASMINA j.d.o.o. za ugostiteljstvo, trgovinu i usluge, OIB 38130349877</item>
    </derivirana_varijabla>
  </DomainObject.Predmet.ProtuStrankaListFormatedOIB>
  <DomainObject.Predmet.ProtuStrankaListFormatedWithAdress>
    <izvorni_sadrzaj>
      <item>KRISTINA I JASMINA j.d.o.o. za ugostiteljstvo, trgovinu i usluge, Vinogorska 46 I, 10360 Sesvete</item>
    </izvorni_sadrzaj>
    <derivirana_varijabla naziv="DomainObject.Predmet.ProtuStrankaListFormatedWithAdress_1">
      <item>KRISTINA I JASMINA j.d.o.o. za ugostiteljstvo, trgovinu i usluge, Vinogorska 46 I, 10360 Sesvete</item>
    </derivirana_varijabla>
  </DomainObject.Predmet.ProtuStrankaListFormatedWithAdress>
  <DomainObject.Predmet.ProtuStrankaListFormatedWithAdressOIB>
    <izvorni_sadrzaj>
      <item>KRISTINA I JASMINA j.d.o.o. za ugostiteljstvo, trgovinu i usluge, OIB 38130349877, Vinogorska 46 I, 10360 Sesvete</item>
    </izvorni_sadrzaj>
    <derivirana_varijabla naziv="DomainObject.Predmet.ProtuStrankaListFormatedWithAdressOIB_1">
      <item>KRISTINA I JASMINA j.d.o.o. za ugostiteljstvo, trgovinu i usluge, OIB 38130349877, Vinogorska 46 I, 10360 Sesvete</item>
    </derivirana_varijabla>
  </DomainObject.Predmet.ProtuStrankaListFormatedWithAdressOIB>
  <DomainObject.Predmet.ProtuStrankaListNazivFormated>
    <izvorni_sadrzaj>
      <item>KRISTINA I JASMINA j.d.o.o. za ugostiteljstvo, trgovinu i usluge</item>
    </izvorni_sadrzaj>
    <derivirana_varijabla naziv="DomainObject.Predmet.ProtuStrankaListNazivFormated_1">
      <item>KRISTINA I JASMINA j.d.o.o. za ugostiteljstvo, trgovinu i usluge</item>
    </derivirana_varijabla>
  </DomainObject.Predmet.ProtuStrankaListNazivFormated>
  <DomainObject.Predmet.ProtuStrankaListNazivFormatedOIB>
    <izvorni_sadrzaj>
      <item>KRISTINA I JASMINA j.d.o.o. za ugostiteljstvo, trgovinu i usluge, OIB 38130349877</item>
    </izvorni_sadrzaj>
    <derivirana_varijabla naziv="DomainObject.Predmet.ProtuStrankaListNazivFormatedOIB_1">
      <item>KRISTINA I JASMINA j.d.o.o. za ugostiteljstvo, trgovinu i usluge, OIB 38130349877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I JASMINA j.d.o.o. za ugostiteljstvo, trgovinu i usluge</izvorni_sadrzaj>
    <derivirana_varijabla naziv="DomainObject.Predmet.ProtustrankaIDrugi_1">KRISTINA I JASMINA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I JASMINA j.d.o.o. za ugostiteljstvo, trgovinu i usluge, OIB 38130349877, Vinogorska 46 I, 10360 Sesvete</izvorni_sadrzaj>
    <derivirana_varijabla naziv="DomainObject.Predmet.ProtustrankaIDrugiAdressOIB_1">KRISTINA I JASMINA j.d.o.o. za ugostiteljstvo, trgovinu i usluge, OIB 38130349877, Vinogorska 46 I,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KRISTINA I JASMINA j.d.o.o. za ugostiteljstvo, trgovinu i usluge</item>
      <item>FINA Regionalni centar Zagreb</item>
    </izvorni_sadrzaj>
    <derivirana_varijabla naziv="DomainObject.Predmet.SudioniciListNaziv_1">
      <item>KRISTINA I JASMINA j.d.o.o. za ugostiteljstvo, trgovinu i usluge</item>
      <item>FINA Regionalni centar Zagreb</item>
    </derivirana_varijabla>
  </DomainObject.Predmet.SudioniciListNaziv>
  <DomainObject.Predmet.SudioniciListAdressOIB>
    <izvorni_sadrzaj>
      <item>KRISTINA I JASMINA j.d.o.o. za ugostiteljstvo, trgovinu i usluge, OIB 38130349877, Vinogorska 46 I,10360 Sesvete</item>
      <item>FINA Regionalni centar Zagreb, OIB 85821130368, Trg svibanjskih žrtava 1995. br. 1,10000 Zagreb</item>
    </izvorni_sadrzaj>
    <derivirana_varijabla naziv="DomainObject.Predmet.SudioniciListAdressOIB_1">
      <item>KRISTINA I JASMINA j.d.o.o. za ugostiteljstvo, trgovinu i usluge, OIB 38130349877, Vinogorska 46 I,10360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38130349877</item>
      <item>, OIB 85821130368</item>
    </izvorni_sadrzaj>
    <derivirana_varijabla naziv="DomainObject.Predmet.SudioniciListNazivOIB_1">
      <item>, OIB 38130349877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486F4-6FBA-4147-B03E-C2C4AD8C16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2168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2018-07-03T09:49:00Z</dcterms:created>
  <dc:creator>Snježana Andrijanić</dc:creator>
  <cp:lastModifiedBy>Gordana Harc</cp:lastModifiedBy>
  <cp:lastPrinted>2018-07-03T09:48:00Z</cp:lastPrinted>
  <dcterms:modified xmlns:xsi="http://www.w3.org/2001/XMLSchema-instance" xsi:type="dcterms:W3CDTF">2018-07-03T09:50:00Z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- 536-18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