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edbe" w14:paraId="efdedb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</w:t>
      </w:r>
      <w:r w:rsidR="00DE258A">
        <w:t>3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303E2">
        <w:t>ADRIA INSTALACIJE d.o.o., Zadar, Put Bokanjca bb, Zadar, OIB: 40406666580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6449D">
        <w:t>18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303E2">
        <w:t>ADRIA INSTALACIJE d.o.o., Zadar, Put Bokanjca bb, Zadar, OIB: 40406666580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6449D">
        <w:t>10</w:t>
      </w:r>
      <w:r w:rsidR="00A70A5D">
        <w:t>,</w:t>
      </w:r>
      <w:r w:rsidR="001303E2">
        <w:t>15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6449D">
        <w:t>10</w:t>
      </w:r>
      <w:r w:rsidR="00B26EB5">
        <w:t>,</w:t>
      </w:r>
      <w:r w:rsidR="001303E2">
        <w:t>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303E2">
        <w:t>ADRIA INSTALACIJE d.o.o., Zadar</w:t>
      </w:r>
      <w:r w:rsidR="00ED6162" w:rsidRPr="004E0D54">
        <w:t>, navodeći da</w:t>
      </w:r>
      <w:r w:rsidR="00245588">
        <w:t xml:space="preserve"> dužnik na dan </w:t>
      </w:r>
      <w:r w:rsidR="0016449D">
        <w:t>1. rujna 2016</w:t>
      </w:r>
      <w:r w:rsidR="00245588">
        <w:t xml:space="preserve">. u Očevidniku redoslijeda osnova za plaćanje ima evidentirane neizvršene osnove za plaćanje u neprekinutom razdoblju od </w:t>
      </w:r>
      <w:r w:rsidR="001303E2">
        <w:t>2379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1303E2">
        <w:t>1.331.884,55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6449D">
        <w:t>18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303E2">
        <w:t>ADRIA INSTALACIJE d.o.o., Zadar</w:t>
      </w:r>
      <w:r w:rsidR="0016449D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1303E2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RADOJKO ČOŠIĆ iz Zadra, Ulica Ive Senjanina 10/d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E7A7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303E2">
      <w:t>383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E7A7A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258A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7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7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INSTALACIJE d.o.o. za proizvodnju, trgovinu i graditeljstvo</izvorni_sadrzaj>
    <derivirana_varijabla naziv="DomainObject.Predmet.ProtustrankaFormated_1">  ADRIA INSTALACIJE d.o.o. za proizvodnju, trgovinu i graditeljstvo</derivirana_varijabla>
  </DomainObject.Predmet.ProtustrankaFormated>
  <DomainObject.Predmet.ProtustrankaFormatedOIB>
    <izvorni_sadrzaj>  ADRIA INSTALACIJE d.o.o. za proizvodnju, trgovinu i graditeljstvo, OIB 40406666580</izvorni_sadrzaj>
    <derivirana_varijabla naziv="DomainObject.Predmet.ProtustrankaFormatedOIB_1">  ADRIA INSTALACIJE d.o.o. za proizvodnju, trgovinu i graditeljstvo, OIB 40406666580</derivirana_varijabla>
  </DomainObject.Predmet.ProtustrankaFormatedOIB>
  <DomainObject.Predmet.ProtustrankaFormatedWithAdress>
    <izvorni_sadrzaj> ADRIA INSTALACIJE d.o.o. za proizvodnju, trgovinu i graditeljstvo, Put Bokanjca/bb, 23000 Zadar</izvorni_sadrzaj>
    <derivirana_varijabla naziv="DomainObject.Predmet.ProtustrankaFormatedWithAdress_1"> ADRIA INSTALACIJE d.o.o. za proizvodnju, trgovinu i graditeljstvo, Put Bokanjca/bb, 23000 Zadar</derivirana_varijabla>
  </DomainObject.Predmet.ProtustrankaFormatedWithAdress>
  <DomainObject.Predmet.ProtustrankaFormatedWithAdressOIB>
    <izvorni_sadrzaj> ADRIA INSTALACIJE d.o.o. za proizvodnju, trgovinu i graditeljstvo, OIB 40406666580, Put Bokanjca/bb, 23000 Zadar</izvorni_sadrzaj>
    <derivirana_varijabla naziv="DomainObject.Predmet.ProtustrankaFormatedWithAdressOIB_1"> ADRIA INSTALACIJE d.o.o. za proizvodnju, trgovinu i graditeljstvo, OIB 40406666580, Put Bokanjca/bb, 23000 Zadar</derivirana_varijabla>
  </DomainObject.Predmet.ProtustrankaFormatedWithAdressOIB>
  <DomainObject.Predmet.ProtustrankaWithAdress>
    <izvorni_sadrzaj>ADRIA INSTALACIJE d.o.o. za proizvodnju, trgovinu i graditeljstvo Put Bokanjca/bb, 23000 Zadar</izvorni_sadrzaj>
    <derivirana_varijabla naziv="DomainObject.Predmet.ProtustrankaWithAdress_1">ADRIA INSTALACIJE d.o.o. za proizvodnju, trgovinu i graditeljstvo Put Bokanjca/bb, 23000 Zadar</derivirana_varijabla>
  </DomainObject.Predmet.ProtustrankaWithAdress>
  <DomainObject.Predmet.ProtustrankaWithAdressOIB>
    <izvorni_sadrzaj>ADRIA INSTALACIJE d.o.o. za proizvodnju, trgovinu i graditeljstvo, OIB 40406666580, Put Bokanjca/bb, 23000 Zadar</izvorni_sadrzaj>
    <derivirana_varijabla naziv="DomainObject.Predmet.ProtustrankaWithAdressOIB_1">ADRIA INSTALACIJE d.o.o. za proizvodnju, trgovinu i graditeljstvo, OIB 40406666580, Put Bokanjca/bb, 23000 Zadar</derivirana_varijabla>
  </DomainObject.Predmet.ProtustrankaWithAdressOIB>
  <DomainObject.Predmet.ProtustrankaNazivFormated>
    <izvorni_sadrzaj>ADRIA INSTALACIJE d.o.o. za proizvodnju, trgovinu i graditeljstvo</izvorni_sadrzaj>
    <derivirana_varijabla naziv="DomainObject.Predmet.ProtustrankaNazivFormated_1">ADRIA INSTALACIJE d.o.o. za proizvodnju, trgovinu i graditeljstvo</derivirana_varijabla>
  </DomainObject.Predmet.ProtustrankaNazivFormated>
  <DomainObject.Predmet.ProtustrankaNazivFormatedOIB>
    <izvorni_sadrzaj>ADRIA INSTALACIJE d.o.o. za proizvodnju, trgovinu i graditeljstvo, OIB 40406666580</izvorni_sadrzaj>
    <derivirana_varijabla naziv="DomainObject.Predmet.ProtustrankaNazivFormatedOIB_1">ADRIA INSTALACIJE d.o.o. za proizvodnju, trgovinu i graditeljstvo, OIB 40406666580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1331884.55</izvorni_sadrzaj>
    <derivirana_varijabla naziv="DomainObject.Predmet.TrenutnaVrijednost_1">1331884.55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INSTALACIJE d.o.o. za proizvodnju, trgovinu i graditeljstvo</item>
    </izvorni_sadrzaj>
    <derivirana_varijabla naziv="DomainObject.Predmet.ProtuStrankaListFormated_1">
      <item>ADRIA INSTALACIJE d.o.o. za proizvodnju, trgovinu i graditeljstvo</item>
    </derivirana_varijabla>
  </DomainObject.Predmet.ProtuStrankaListFormated>
  <DomainObject.Predmet.ProtuStrankaListFormatedOIB>
    <izvorni_sadrzaj>
      <item>ADRIA INSTALACIJE d.o.o. za proizvodnju, trgovinu i graditeljstvo, OIB 40406666580</item>
    </izvorni_sadrzaj>
    <derivirana_varijabla naziv="DomainObject.Predmet.ProtuStrankaListFormatedOIB_1">
      <item>ADRIA INSTALACIJE d.o.o. za proizvodnju, trgovinu i graditeljstvo, OIB 40406666580</item>
    </derivirana_varijabla>
  </DomainObject.Predmet.ProtuStrankaListFormatedOIB>
  <DomainObject.Predmet.ProtuStrankaListFormatedWithAdress>
    <izvorni_sadrzaj>
      <item>ADRIA INSTALACIJE d.o.o. za proizvodnju, trgovinu i graditeljstvo, Put Bokanjca/bb, 23000 Zadar</item>
    </izvorni_sadrzaj>
    <derivirana_varijabla naziv="DomainObject.Predmet.ProtuStrankaListFormatedWithAdress_1">
      <item>ADRIA INSTALACIJE d.o.o. za proizvodnju, trgovinu i graditeljstvo, Put Bokanjca/bb, 23000 Zadar</item>
    </derivirana_varijabla>
  </DomainObject.Predmet.ProtuStrankaListFormatedWithAdress>
  <DomainObject.Predmet.ProtuStrankaListFormatedWithAdressOIB>
    <izvorni_sadrzaj>
      <item>ADRIA INSTALACIJE d.o.o. za proizvodnju, trgovinu i graditeljstvo, OIB 40406666580, Put Bokanjca/bb, 23000 Zadar</item>
    </izvorni_sadrzaj>
    <derivirana_varijabla naziv="DomainObject.Predmet.ProtuStrankaListFormatedWithAdressOIB_1">
      <item>ADRIA INSTALACIJE d.o.o. za proizvodnju, trgovinu i graditeljstvo, OIB 40406666580, Put Bokanjca/bb, 23000 Zadar</item>
    </derivirana_varijabla>
  </DomainObject.Predmet.ProtuStrankaListFormatedWithAdressOIB>
  <DomainObject.Predmet.ProtuStrankaListNazivFormated>
    <izvorni_sadrzaj>
      <item>ADRIA INSTALACIJE d.o.o. za proizvodnju, trgovinu i graditeljstvo</item>
    </izvorni_sadrzaj>
    <derivirana_varijabla naziv="DomainObject.Predmet.ProtuStrankaListNazivFormated_1">
      <item>ADRIA INSTALACIJE d.o.o. za proizvodnju, trgovinu i graditeljstvo</item>
    </derivirana_varijabla>
  </DomainObject.Predmet.ProtuStrankaListNazivFormated>
  <DomainObject.Predmet.ProtuStrankaListNazivFormatedOIB>
    <izvorni_sadrzaj>
      <item>ADRIA INSTALACIJE d.o.o. za proizvodnju, trgovinu i graditeljstvo, OIB 40406666580</item>
    </izvorni_sadrzaj>
    <derivirana_varijabla naziv="DomainObject.Predmet.ProtuStrankaListNazivFormatedOIB_1">
      <item>ADRIA INSTALACIJE d.o.o. za proizvodnju, trgovinu i graditeljstvo, OIB 40406666580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INSTALACIJE d.o.o. za proizvodnju, trgovinu i graditeljstvo</izvorni_sadrzaj>
    <derivirana_varijabla naziv="DomainObject.Predmet.ProtustrankaIDrugi_1">ADRIA INSTALACIJE d.o.o. za proizvodnju,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INSTALACIJE d.o.o. za proizvodnju, trgovinu i graditeljstvo, OIB 40406666580, Put Bokanjca/bb, 23000 Zadar</izvorni_sadrzaj>
    <derivirana_varijabla naziv="DomainObject.Predmet.ProtustrankaIDrugiAdressOIB_1">ADRIA INSTALACIJE d.o.o. za proizvodnju, trgovinu i graditeljstvo, OIB 40406666580, Put Bokanjca/bb,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INSTALACIJE d.o.o. za proizvodnju, trgovinu i graditeljstvo</item>
    </izvorni_sadrzaj>
    <derivirana_varijabla naziv="DomainObject.Predmet.SudioniciListNaziv_1">
      <item>FINA</item>
      <item>ADRIA INSTALACIJE d.o.o. za proizvodnju, trgovinu i graditeljstvo</item>
    </derivirana_varijabla>
  </DomainObject.Predmet.SudioniciListNaziv>
  <DomainObject.Predmet.SudioniciListAdressOIB>
    <izvorni_sadrzaj>
      <item>FINA, OIB 85821130368</item>
      <item>ADRIA INSTALACIJE d.o.o. za proizvodnju, trgovinu i graditeljstvo, OIB 40406666580, Put Bokanjca/bb,23000 Zadar</item>
    </izvorni_sadrzaj>
    <derivirana_varijabla naziv="DomainObject.Predmet.SudioniciListAdressOIB_1">
      <item>FINA, OIB 85821130368</item>
      <item>ADRIA INSTALACIJE d.o.o. za proizvodnju, trgovinu i graditeljstvo, OIB 40406666580, Put Bokanjca/bb,23000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40406666580</item>
    </izvorni_sadrzaj>
    <derivirana_varijabla naziv="DomainObject.Predmet.SudioniciListNazivOIB_1">
      <item>, OIB 85821130368</item>
      <item>, OIB 40406666580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8AFBB-9E7F-4B2D-9A2B-34F8CDDC9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1896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2016-03-18T07:08:00Z</dcterms:created>
  <dc:creator>Administrator</dc:creator>
  <cp:lastModifiedBy>wsadmin</cp:lastModifiedBy>
  <cp:lastPrinted>2016-03-11T09:59:00Z</cp:lastPrinted>
  <dcterms:modified xmlns:xsi="http://www.w3.org/2001/XMLSchema-instance" xsi:type="dcterms:W3CDTF">2016-03-18T13:25:00Z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