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6fa3" w14:paraId="7106fa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461CB" w:rsidP="007461CB" w:rsidR="007461CB" w:rsidRPr="007461C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7461CB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7461CB">
        <w:rPr>
          <w:rFonts w:cs="Times New Roman" w:eastAsia="Times New Roman"/>
          <w:lang w:eastAsia="hr-HR"/>
        </w:rPr>
        <w:t>Broj: 14. St-1772/2015.</w:t>
      </w:r>
    </w:p>
    <w:p w:rsidRDefault="007461CB" w:rsidP="007461CB" w:rsidR="007461CB" w:rsidRPr="007461CB">
      <w:pPr>
        <w:spacing w:after="0"/>
        <w:rPr>
          <w:rFonts w:cs="Times New Roman" w:eastAsia="Times New Roman"/>
          <w:lang w:eastAsia="hr-HR"/>
        </w:rPr>
      </w:pPr>
      <w:r w:rsidRPr="007461C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461CB" w:rsidP="007461CB" w:rsidR="007461CB" w:rsidRPr="007461CB">
      <w:pPr>
        <w:spacing w:after="0"/>
        <w:rPr>
          <w:rFonts w:cs="Times New Roman" w:eastAsia="Times New Roman"/>
          <w:b/>
          <w:lang w:eastAsia="hr-HR"/>
        </w:rPr>
      </w:pPr>
      <w:r w:rsidRPr="007461C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461CB">
        <w:rPr>
          <w:rFonts w:cs="Times New Roman" w:eastAsia="Times New Roman"/>
          <w:b/>
          <w:lang w:eastAsia="hr-HR"/>
        </w:rPr>
        <w:t>Sukoišanska</w:t>
      </w:r>
      <w:proofErr w:type="spellEnd"/>
      <w:r w:rsidRPr="007461C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461CB" w:rsidP="007461CB" w:rsidR="007461CB" w:rsidRPr="00746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61CB" w:rsidP="007461CB" w:rsidR="007461CB" w:rsidRPr="00746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61CB" w:rsidP="007461CB" w:rsidR="007461CB" w:rsidRPr="007461C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461CB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7461CB" w:rsidP="007461CB" w:rsidR="007461CB" w:rsidRPr="007461C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461CB" w:rsidP="007461CB" w:rsidR="007461CB" w:rsidRPr="007461C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461CB">
        <w:rPr>
          <w:rFonts w:cs="Times New Roman" w:eastAsia="Times New Roman"/>
          <w:b/>
          <w:lang w:eastAsia="hr-HR"/>
        </w:rPr>
        <w:t>R J E Š E NJ E</w:t>
      </w:r>
    </w:p>
    <w:p w:rsidRDefault="007461CB" w:rsidP="007461CB" w:rsidR="007461CB" w:rsidRPr="007461C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461CB" w:rsidP="007461CB" w:rsidR="007461CB" w:rsidRPr="007461CB">
      <w:pPr>
        <w:spacing w:after="0"/>
        <w:jc w:val="both"/>
        <w:rPr>
          <w:rFonts w:cs="Times New Roman" w:eastAsia="Times New Roman"/>
          <w:lang w:eastAsia="hr-HR"/>
        </w:rPr>
      </w:pPr>
      <w:r w:rsidRPr="007461CB">
        <w:rPr>
          <w:rFonts w:cs="Times New Roman" w:eastAsia="Times New Roman"/>
          <w:b/>
          <w:lang w:eastAsia="hr-HR"/>
        </w:rPr>
        <w:tab/>
      </w:r>
      <w:r w:rsidRPr="007461CB">
        <w:rPr>
          <w:rFonts w:cs="Times New Roman" w:eastAsia="Times New Roman"/>
          <w:b/>
          <w:lang w:eastAsia="hr-HR"/>
        </w:rPr>
        <w:tab/>
      </w:r>
      <w:r w:rsidRPr="007461CB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KIM, društvo s ograničenom odgovornošću za trgovinu na veliko i malo, proizvodnju i promet, Mravince, </w:t>
      </w:r>
      <w:proofErr w:type="spellStart"/>
      <w:r w:rsidRPr="007461CB">
        <w:rPr>
          <w:rFonts w:cs="Times New Roman" w:eastAsia="Times New Roman"/>
          <w:lang w:eastAsia="hr-HR"/>
        </w:rPr>
        <w:t>Bulj</w:t>
      </w:r>
      <w:proofErr w:type="spellEnd"/>
      <w:r w:rsidRPr="007461CB">
        <w:rPr>
          <w:rFonts w:cs="Times New Roman" w:eastAsia="Times New Roman"/>
          <w:lang w:eastAsia="hr-HR"/>
        </w:rPr>
        <w:t xml:space="preserve"> Jakova 179., OIB: 97231946121., MBS: 060055056.,  07. lipnja 2016. godine</w:t>
      </w:r>
    </w:p>
    <w:p w:rsidRDefault="007461CB" w:rsidP="007461CB" w:rsidR="007461CB" w:rsidRPr="00746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61CB" w:rsidP="007461CB" w:rsidR="007461CB" w:rsidRPr="007461CB">
      <w:pPr>
        <w:spacing w:after="0"/>
        <w:jc w:val="center"/>
        <w:rPr>
          <w:rFonts w:cs="Times New Roman" w:eastAsia="Times New Roman"/>
          <w:lang w:eastAsia="hr-HR"/>
        </w:rPr>
      </w:pPr>
      <w:r w:rsidRPr="007461CB">
        <w:rPr>
          <w:rFonts w:cs="Times New Roman" w:eastAsia="Times New Roman"/>
          <w:lang w:eastAsia="hr-HR"/>
        </w:rPr>
        <w:t>r i j e š i o  j e</w:t>
      </w:r>
    </w:p>
    <w:p w:rsidRDefault="007461CB" w:rsidP="007461CB" w:rsidR="007461CB" w:rsidRPr="007461C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461CB" w:rsidP="007461CB" w:rsidR="007461CB" w:rsidRPr="007461C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461CB" w:rsidP="007461CB" w:rsidR="007461CB" w:rsidRPr="007461C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461CB">
        <w:rPr>
          <w:rFonts w:cs="Times New Roman" w:eastAsia="Times New Roman"/>
          <w:lang w:eastAsia="hr-HR"/>
        </w:rPr>
        <w:t xml:space="preserve">Otvara se skraćeni stečajni postupak nad Dužnikom: KIM, društvo s ograničenom odgovornošću za trgovinu na veliko i malo, proizvodnju i promet, Mravince, </w:t>
      </w:r>
      <w:proofErr w:type="spellStart"/>
      <w:r w:rsidRPr="007461CB">
        <w:rPr>
          <w:rFonts w:cs="Times New Roman" w:eastAsia="Times New Roman"/>
          <w:lang w:eastAsia="hr-HR"/>
        </w:rPr>
        <w:t>Bulj</w:t>
      </w:r>
      <w:proofErr w:type="spellEnd"/>
      <w:r w:rsidRPr="007461CB">
        <w:rPr>
          <w:rFonts w:cs="Times New Roman" w:eastAsia="Times New Roman"/>
          <w:lang w:eastAsia="hr-HR"/>
        </w:rPr>
        <w:t xml:space="preserve"> Jakova 179., OIB: 97231946121., MBS: 060055056.,Skraćeni stečajni postupak je otvoren dana 07. lipnja 2016. godine u 12,20 sati, kada je ovo rješenje objavljeno na mrežnoj stranici e-Oglasna ploča sudova.</w:t>
      </w:r>
    </w:p>
    <w:p w:rsidRDefault="007461CB" w:rsidP="007461CB" w:rsidR="007461CB" w:rsidRPr="007461C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461CB" w:rsidP="007461CB" w:rsidR="007461CB" w:rsidRPr="007461C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461CB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7461CB">
        <w:rPr>
          <w:rFonts w:cs="Times New Roman" w:eastAsia="Times New Roman"/>
          <w:lang w:eastAsia="hr-HR"/>
        </w:rPr>
        <w:t>Vencel</w:t>
      </w:r>
      <w:proofErr w:type="spellEnd"/>
      <w:r w:rsidRPr="007461CB">
        <w:rPr>
          <w:rFonts w:cs="Times New Roman" w:eastAsia="Times New Roman"/>
          <w:lang w:eastAsia="hr-HR"/>
        </w:rPr>
        <w:t xml:space="preserve"> </w:t>
      </w:r>
      <w:proofErr w:type="spellStart"/>
      <w:r w:rsidRPr="007461CB">
        <w:rPr>
          <w:rFonts w:cs="Times New Roman" w:eastAsia="Times New Roman"/>
          <w:lang w:eastAsia="hr-HR"/>
        </w:rPr>
        <w:t>Čuljak</w:t>
      </w:r>
      <w:proofErr w:type="spellEnd"/>
      <w:r w:rsidRPr="007461CB">
        <w:rPr>
          <w:rFonts w:cs="Times New Roman" w:eastAsia="Times New Roman"/>
          <w:lang w:eastAsia="hr-HR"/>
        </w:rPr>
        <w:t xml:space="preserve">, </w:t>
      </w:r>
      <w:proofErr w:type="spellStart"/>
      <w:r w:rsidRPr="007461CB">
        <w:rPr>
          <w:rFonts w:cs="Times New Roman" w:eastAsia="Times New Roman"/>
          <w:lang w:eastAsia="hr-HR"/>
        </w:rPr>
        <w:t>Plješevička</w:t>
      </w:r>
      <w:proofErr w:type="spellEnd"/>
      <w:r w:rsidRPr="007461CB">
        <w:rPr>
          <w:rFonts w:cs="Times New Roman" w:eastAsia="Times New Roman"/>
          <w:lang w:eastAsia="hr-HR"/>
        </w:rPr>
        <w:t xml:space="preserve"> 16 E., Osijek, OIB: 60951188779.</w:t>
      </w:r>
    </w:p>
    <w:p w:rsidRDefault="007461CB" w:rsidP="007461CB" w:rsidR="007461CB" w:rsidRPr="007461C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461CB" w:rsidP="007461CB" w:rsidR="007461CB" w:rsidRPr="007461C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461CB">
        <w:rPr>
          <w:rFonts w:cs="Times New Roman" w:eastAsia="Times New Roman"/>
          <w:lang w:eastAsia="hr-HR"/>
        </w:rPr>
        <w:t xml:space="preserve">Zaključuje se skraćeni stečajni postupak nad Dužnikom: KIM, društvo s ograničenom odgovornošću za trgovinu na veliko i malo, proizvodnju i promet, Mravince, </w:t>
      </w:r>
      <w:proofErr w:type="spellStart"/>
      <w:r w:rsidRPr="007461CB">
        <w:rPr>
          <w:rFonts w:cs="Times New Roman" w:eastAsia="Times New Roman"/>
          <w:lang w:eastAsia="hr-HR"/>
        </w:rPr>
        <w:t>Bulj</w:t>
      </w:r>
      <w:proofErr w:type="spellEnd"/>
      <w:r w:rsidRPr="007461CB">
        <w:rPr>
          <w:rFonts w:cs="Times New Roman" w:eastAsia="Times New Roman"/>
          <w:lang w:eastAsia="hr-HR"/>
        </w:rPr>
        <w:t xml:space="preserve"> Jakova 179., OIB: 97231946121., MBS: 060055056.</w:t>
      </w:r>
    </w:p>
    <w:p w:rsidRDefault="007461CB" w:rsidP="007461CB" w:rsidR="007461CB" w:rsidRPr="007461C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461CB" w:rsidP="007461CB" w:rsidR="007461CB" w:rsidRPr="007461C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461CB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7461CB" w:rsidP="007461CB" w:rsidR="007461CB" w:rsidRPr="007461C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7461CB" w:rsidP="007461CB" w:rsidR="007461CB" w:rsidRPr="007461CB">
      <w:pPr>
        <w:spacing w:after="0"/>
        <w:jc w:val="center"/>
        <w:rPr>
          <w:rFonts w:cs="Times New Roman" w:eastAsia="Times New Roman"/>
          <w:lang w:eastAsia="hr-HR"/>
        </w:rPr>
      </w:pPr>
      <w:r w:rsidRPr="007461CB">
        <w:rPr>
          <w:rFonts w:cs="Times New Roman" w:eastAsia="Times New Roman"/>
          <w:lang w:eastAsia="hr-HR"/>
        </w:rPr>
        <w:t>Obrazloženje</w:t>
      </w:r>
    </w:p>
    <w:p w:rsidRDefault="007461CB" w:rsidP="007461CB" w:rsidR="007461CB" w:rsidRPr="007461C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461CB" w:rsidP="007461CB" w:rsidR="007461CB" w:rsidRPr="007461CB">
      <w:pPr>
        <w:spacing w:after="0"/>
        <w:jc w:val="both"/>
        <w:rPr>
          <w:rFonts w:cs="Times New Roman" w:eastAsia="Times New Roman"/>
          <w:lang w:eastAsia="hr-HR"/>
        </w:rPr>
      </w:pPr>
      <w:r w:rsidRPr="007461CB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30. listopada 2015. godine Zahtjev za provedbu skraćenog stečajnog postupka (Zahtjev) nad Dužnikom: KIM, društvo s ograničenom odgovornošću za trgovinu na veliko i malo, proizvodnju i promet, Mravince, </w:t>
      </w:r>
      <w:proofErr w:type="spellStart"/>
      <w:r w:rsidRPr="007461CB">
        <w:rPr>
          <w:rFonts w:cs="Times New Roman" w:eastAsia="Times New Roman"/>
          <w:lang w:eastAsia="hr-HR"/>
        </w:rPr>
        <w:t>Bulj</w:t>
      </w:r>
      <w:proofErr w:type="spellEnd"/>
      <w:r w:rsidRPr="007461CB">
        <w:rPr>
          <w:rFonts w:cs="Times New Roman" w:eastAsia="Times New Roman"/>
          <w:lang w:eastAsia="hr-HR"/>
        </w:rPr>
        <w:t xml:space="preserve"> Jakova 179.</w:t>
      </w:r>
    </w:p>
    <w:p w:rsidRDefault="007461CB" w:rsidP="007461CB" w:rsidR="007461CB" w:rsidRPr="007461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61CB" w:rsidP="007461CB" w:rsidR="007461CB" w:rsidRPr="007461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461CB">
        <w:rPr>
          <w:rFonts w:cs="Times New Roman" w:eastAsia="Times New Roman"/>
          <w:lang w:eastAsia="hr-HR"/>
        </w:rPr>
        <w:t xml:space="preserve">U podnesenom Zahtjevu navedeno je kako Dužnik na dan 01. rujna 2015. godine, u Očevidniku redoslijeda osnova za plaćanje, ima evidentirane neizvršene osnove za plaćanje u neprekinutom razdoblju od 3336. dana, u ukupnom iznosu od: 1.478.173,44 kn, kao i da </w:t>
      </w:r>
    </w:p>
    <w:p w:rsidRDefault="007461CB" w:rsidP="007461CB" w:rsidR="007461CB" w:rsidRPr="007461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61CB" w:rsidP="007461CB" w:rsidR="007461CB" w:rsidRPr="007461CB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7461CB">
        <w:rPr>
          <w:rFonts w:cs="Times New Roman" w:eastAsia="Times New Roman"/>
          <w:b/>
          <w:lang w:eastAsia="hr-HR"/>
        </w:rPr>
        <w:lastRenderedPageBreak/>
        <w:t xml:space="preserve">- 2 -                                </w:t>
      </w:r>
      <w:proofErr w:type="spellStart"/>
      <w:r w:rsidRPr="007461C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7461CB">
        <w:rPr>
          <w:rFonts w:cs="Times New Roman" w:eastAsia="Times New Roman"/>
          <w:b/>
          <w:lang w:eastAsia="hr-HR" w:val="en-AU"/>
        </w:rPr>
        <w:t xml:space="preserve">: 14. </w:t>
      </w:r>
      <w:r w:rsidRPr="007461CB">
        <w:rPr>
          <w:rFonts w:cs="Times New Roman" w:eastAsia="Times New Roman"/>
          <w:b/>
          <w:lang w:eastAsia="hr-HR"/>
        </w:rPr>
        <w:t>St-1772/2015.</w:t>
      </w:r>
    </w:p>
    <w:p w:rsidRDefault="007461CB" w:rsidP="007461CB" w:rsidR="007461CB" w:rsidRPr="007461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61CB" w:rsidP="007461CB" w:rsidR="007461CB" w:rsidRPr="007461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61CB" w:rsidP="007461CB" w:rsidR="007461CB" w:rsidRPr="007461CB">
      <w:pPr>
        <w:spacing w:after="0"/>
        <w:jc w:val="both"/>
        <w:rPr>
          <w:rFonts w:cs="Times New Roman" w:eastAsia="Times New Roman"/>
          <w:lang w:eastAsia="hr-HR"/>
        </w:rPr>
      </w:pPr>
      <w:r w:rsidRPr="007461CB">
        <w:rPr>
          <w:rFonts w:cs="Times New Roman" w:eastAsia="Times New Roman"/>
          <w:lang w:eastAsia="hr-HR"/>
        </w:rPr>
        <w:t>prema podacima koji su dostavljeni od Hrvatskog zavoda za mirovinskog osiguranje, Dužnik nema zaposlenih.</w:t>
      </w:r>
    </w:p>
    <w:p w:rsidRDefault="007461CB" w:rsidP="007461CB" w:rsidR="007461CB" w:rsidRPr="007461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61CB" w:rsidP="007461CB" w:rsidR="007461CB" w:rsidRPr="007461CB">
      <w:pPr>
        <w:spacing w:after="0"/>
        <w:jc w:val="both"/>
        <w:rPr>
          <w:rFonts w:cs="Times New Roman" w:eastAsia="Times New Roman"/>
          <w:lang w:eastAsia="hr-HR"/>
        </w:rPr>
      </w:pPr>
      <w:r w:rsidRPr="007461CB">
        <w:rPr>
          <w:rFonts w:cs="Times New Roman" w:eastAsia="Times New Roman"/>
          <w:lang w:eastAsia="hr-HR"/>
        </w:rPr>
        <w:t xml:space="preserve">        Kako je prema podacima iz podnesenog Zahtjeva kao i podacima iz sudskog registra, utvrđeno da se u odnosu na Dužnika ne vodi drugi postupak radi brisanja iz sudskog registra, </w:t>
      </w:r>
    </w:p>
    <w:p w:rsidRDefault="007461CB" w:rsidP="007461CB" w:rsidR="007461CB" w:rsidRPr="007461CB">
      <w:pPr>
        <w:spacing w:after="0"/>
        <w:jc w:val="both"/>
        <w:rPr>
          <w:rFonts w:cs="Times New Roman" w:eastAsia="Times New Roman"/>
          <w:lang w:eastAsia="hr-HR"/>
        </w:rPr>
      </w:pPr>
      <w:r w:rsidRPr="007461CB">
        <w:rPr>
          <w:rFonts w:cs="Times New Roman" w:eastAsia="Times New Roman"/>
          <w:lang w:eastAsia="hr-HR"/>
        </w:rPr>
        <w:t>čime su bile ispunjene pretpostavke iz čl. 428. Stečajnog zakona (</w:t>
      </w:r>
      <w:r w:rsidRPr="007461CB">
        <w:rPr>
          <w:rFonts w:cs="Times New Roman" w:eastAsia="Times New Roman"/>
          <w:i/>
          <w:lang w:eastAsia="hr-HR"/>
        </w:rPr>
        <w:t>Narodne novine</w:t>
      </w:r>
      <w:r w:rsidRPr="007461CB">
        <w:rPr>
          <w:rFonts w:cs="Times New Roman" w:eastAsia="Times New Roman"/>
          <w:lang w:eastAsia="hr-HR"/>
        </w:rPr>
        <w:t>, broj: 71/15., dalje: SZ), ovaj Sud je 29. veljače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7461CB" w:rsidP="007461CB" w:rsidR="007461CB" w:rsidRPr="00746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61CB" w:rsidP="007461CB" w:rsidR="007461CB" w:rsidRPr="007461CB">
      <w:pPr>
        <w:spacing w:after="0"/>
        <w:jc w:val="both"/>
        <w:rPr>
          <w:rFonts w:cs="Times New Roman" w:eastAsia="Times New Roman"/>
          <w:lang w:eastAsia="hr-HR"/>
        </w:rPr>
      </w:pPr>
      <w:r w:rsidRPr="007461CB">
        <w:rPr>
          <w:rFonts w:cs="Times New Roman" w:eastAsia="Times New Roman"/>
          <w:lang w:eastAsia="hr-HR"/>
        </w:rPr>
        <w:tab/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7461CB" w:rsidP="007461CB" w:rsidR="007461CB" w:rsidRPr="007461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61CB" w:rsidP="007461CB" w:rsidR="007461CB" w:rsidRPr="007461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461CB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7461CB" w:rsidP="007461CB" w:rsidR="007461CB" w:rsidRPr="007461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61CB" w:rsidP="007461CB" w:rsidR="007461CB" w:rsidRPr="007461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461CB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7461CB" w:rsidP="007461CB" w:rsidR="007461CB" w:rsidRPr="007461C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461CB" w:rsidP="007461CB" w:rsidR="007461CB" w:rsidRPr="007461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461CB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7461CB" w:rsidP="007461CB" w:rsidR="007461CB" w:rsidRPr="007461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61CB" w:rsidP="007461CB" w:rsidR="007461CB" w:rsidRPr="007461CB">
      <w:pPr>
        <w:spacing w:after="0"/>
        <w:jc w:val="both"/>
        <w:rPr>
          <w:rFonts w:cs="Times New Roman" w:eastAsia="Times New Roman"/>
          <w:lang w:eastAsia="hr-HR"/>
        </w:rPr>
      </w:pPr>
      <w:r w:rsidRPr="007461CB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7461CB" w:rsidP="007461CB" w:rsidR="007461CB" w:rsidRPr="007461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61CB" w:rsidP="007461CB" w:rsidR="007461CB" w:rsidRPr="007461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61CB" w:rsidP="007461CB" w:rsidR="007461CB" w:rsidRPr="007461C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461CB">
        <w:rPr>
          <w:rFonts w:cs="Times New Roman" w:eastAsia="Times New Roman"/>
          <w:lang w:eastAsia="hr-HR"/>
        </w:rPr>
        <w:t>U Splitu, 07. lipnja 2016. godine</w:t>
      </w:r>
    </w:p>
    <w:p w:rsidRDefault="007461CB" w:rsidP="007461CB" w:rsidR="007461CB" w:rsidRPr="007461CB">
      <w:pPr>
        <w:spacing w:after="0"/>
        <w:jc w:val="both"/>
        <w:rPr>
          <w:rFonts w:cs="Times New Roman" w:eastAsia="Times New Roman"/>
          <w:lang w:eastAsia="hr-HR"/>
        </w:rPr>
      </w:pPr>
      <w:r w:rsidRPr="007461CB">
        <w:rPr>
          <w:rFonts w:cs="Times New Roman" w:eastAsia="Times New Roman"/>
          <w:lang w:eastAsia="hr-HR"/>
        </w:rPr>
        <w:t xml:space="preserve">                                                                 </w:t>
      </w:r>
    </w:p>
    <w:p w:rsidRDefault="007461CB" w:rsidP="007461CB" w:rsidR="007461CB" w:rsidRPr="007461C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461CB" w:rsidP="007461CB" w:rsidR="007461CB" w:rsidRPr="007461C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461CB">
        <w:rPr>
          <w:rFonts w:cs="Times New Roman" w:eastAsia="Times New Roman"/>
          <w:lang w:eastAsia="hr-HR"/>
        </w:rPr>
        <w:t>S U D A C</w:t>
      </w:r>
    </w:p>
    <w:p w:rsidRDefault="007461CB" w:rsidP="007461CB" w:rsidR="007461CB" w:rsidRPr="007461C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461CB">
        <w:rPr>
          <w:rFonts w:cs="Times New Roman" w:eastAsia="Times New Roman"/>
          <w:lang w:eastAsia="hr-HR"/>
        </w:rPr>
        <w:t>Jozo Ćaleta</w:t>
      </w:r>
    </w:p>
    <w:p w:rsidRDefault="007461CB" w:rsidP="007461CB" w:rsidR="007461CB" w:rsidRPr="007461C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461CB" w:rsidP="007461CB" w:rsidR="007461CB" w:rsidRPr="007461CB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7461CB">
        <w:rPr>
          <w:rFonts w:cs="Times New Roman" w:eastAsia="Times New Roman"/>
          <w:lang w:eastAsia="hr-HR"/>
        </w:rPr>
        <w:t xml:space="preserve"> </w:t>
      </w:r>
      <w:r w:rsidRPr="007461CB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7461C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7461CB">
        <w:rPr>
          <w:rFonts w:cs="Times New Roman" w:eastAsia="Times New Roman"/>
          <w:b/>
          <w:lang w:eastAsia="hr-HR" w:val="en-AU"/>
        </w:rPr>
        <w:t xml:space="preserve">: 14. </w:t>
      </w:r>
      <w:r w:rsidRPr="007461CB">
        <w:rPr>
          <w:rFonts w:cs="Times New Roman" w:eastAsia="Times New Roman"/>
          <w:b/>
          <w:lang w:eastAsia="hr-HR"/>
        </w:rPr>
        <w:t>St-1772/2015.</w:t>
      </w:r>
    </w:p>
    <w:p w:rsidRDefault="007461CB" w:rsidP="007461CB" w:rsidR="007461CB" w:rsidRPr="007461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61CB" w:rsidP="007461CB" w:rsidR="007461CB" w:rsidRPr="007461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61CB" w:rsidP="007461CB" w:rsidR="007461CB" w:rsidRPr="007461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61CB" w:rsidP="007461CB" w:rsidR="007461CB" w:rsidRPr="007461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61CB" w:rsidP="007461CB" w:rsidR="007461CB" w:rsidRPr="007461CB">
      <w:pPr>
        <w:spacing w:after="0"/>
        <w:jc w:val="both"/>
        <w:rPr>
          <w:rFonts w:cs="Times New Roman" w:eastAsia="Times New Roman"/>
          <w:lang w:eastAsia="hr-HR"/>
        </w:rPr>
      </w:pPr>
      <w:r w:rsidRPr="007461CB">
        <w:rPr>
          <w:rFonts w:cs="Times New Roman" w:eastAsia="Times New Roman"/>
          <w:lang w:eastAsia="hr-HR"/>
        </w:rPr>
        <w:t>POUKA O PRAVNOM LIJEKU:</w:t>
      </w:r>
    </w:p>
    <w:p w:rsidRDefault="007461CB" w:rsidP="007461CB" w:rsidR="007461CB" w:rsidRPr="007461CB">
      <w:pPr>
        <w:spacing w:after="0"/>
        <w:jc w:val="both"/>
        <w:rPr>
          <w:rFonts w:cs="Times New Roman" w:eastAsia="Times New Roman"/>
          <w:lang w:eastAsia="hr-HR"/>
        </w:rPr>
      </w:pPr>
      <w:r w:rsidRPr="007461CB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7461CB" w:rsidP="007461CB" w:rsidR="007461CB" w:rsidRPr="00746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61CB" w:rsidP="007461CB" w:rsidR="007461CB" w:rsidRPr="00746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61CB" w:rsidP="007461CB" w:rsidR="007461CB" w:rsidRPr="00746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61CB" w:rsidP="007461CB" w:rsidR="007461CB" w:rsidRPr="00746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61CB" w:rsidP="007461CB" w:rsidR="007461CB" w:rsidRPr="00746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61CB" w:rsidP="007461CB" w:rsidR="007461CB" w:rsidRPr="007461CB">
      <w:pPr>
        <w:spacing w:after="0"/>
        <w:jc w:val="both"/>
        <w:rPr>
          <w:rFonts w:cs="Times New Roman" w:eastAsia="Times New Roman"/>
          <w:lang w:eastAsia="hr-HR"/>
        </w:rPr>
      </w:pPr>
      <w:r w:rsidRPr="007461CB">
        <w:rPr>
          <w:rFonts w:cs="Times New Roman" w:eastAsia="Times New Roman"/>
          <w:lang w:eastAsia="hr-HR"/>
        </w:rPr>
        <w:t>DNA:</w:t>
      </w:r>
    </w:p>
    <w:p w:rsidRDefault="007461CB" w:rsidP="007461CB" w:rsidR="007461CB" w:rsidRPr="007461C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461CB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7461CB" w:rsidP="007461CB" w:rsidR="007461CB" w:rsidRPr="007461C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461CB">
        <w:rPr>
          <w:rFonts w:cs="Times New Roman" w:eastAsia="Times New Roman"/>
          <w:lang w:eastAsia="hr-HR"/>
        </w:rPr>
        <w:t>Dužniku,</w:t>
      </w:r>
    </w:p>
    <w:p w:rsidRDefault="007461CB" w:rsidP="007461CB" w:rsidR="007461CB" w:rsidRPr="007461C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461CB">
        <w:rPr>
          <w:rFonts w:cs="Times New Roman" w:eastAsia="Times New Roman"/>
          <w:lang w:eastAsia="hr-HR"/>
        </w:rPr>
        <w:t xml:space="preserve">stečajnom upravitelju  </w:t>
      </w:r>
      <w:proofErr w:type="spellStart"/>
      <w:r w:rsidRPr="007461CB">
        <w:rPr>
          <w:rFonts w:cs="Times New Roman" w:eastAsia="Times New Roman"/>
          <w:lang w:eastAsia="hr-HR"/>
        </w:rPr>
        <w:t>Vencel</w:t>
      </w:r>
      <w:proofErr w:type="spellEnd"/>
      <w:r w:rsidRPr="007461CB">
        <w:rPr>
          <w:rFonts w:cs="Times New Roman" w:eastAsia="Times New Roman"/>
          <w:lang w:eastAsia="hr-HR"/>
        </w:rPr>
        <w:t xml:space="preserve"> </w:t>
      </w:r>
      <w:proofErr w:type="spellStart"/>
      <w:r w:rsidRPr="007461CB">
        <w:rPr>
          <w:rFonts w:cs="Times New Roman" w:eastAsia="Times New Roman"/>
          <w:lang w:eastAsia="hr-HR"/>
        </w:rPr>
        <w:t>Čuljak</w:t>
      </w:r>
      <w:proofErr w:type="spellEnd"/>
      <w:r w:rsidRPr="007461CB">
        <w:rPr>
          <w:rFonts w:cs="Times New Roman" w:eastAsia="Times New Roman"/>
          <w:lang w:eastAsia="hr-HR"/>
        </w:rPr>
        <w:t xml:space="preserve">, </w:t>
      </w:r>
      <w:proofErr w:type="spellStart"/>
      <w:r w:rsidRPr="007461CB">
        <w:rPr>
          <w:rFonts w:cs="Times New Roman" w:eastAsia="Times New Roman"/>
          <w:lang w:eastAsia="hr-HR"/>
        </w:rPr>
        <w:t>Plješevička</w:t>
      </w:r>
      <w:proofErr w:type="spellEnd"/>
      <w:r w:rsidRPr="007461CB">
        <w:rPr>
          <w:rFonts w:cs="Times New Roman" w:eastAsia="Times New Roman"/>
          <w:lang w:eastAsia="hr-HR"/>
        </w:rPr>
        <w:t xml:space="preserve"> 16 E., Osijek </w:t>
      </w:r>
    </w:p>
    <w:p w:rsidRDefault="007461CB" w:rsidP="007461CB" w:rsidR="007461CB" w:rsidRPr="007461C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461CB">
        <w:rPr>
          <w:rFonts w:cs="Times New Roman" w:eastAsia="Times New Roman"/>
          <w:lang w:eastAsia="hr-HR"/>
        </w:rPr>
        <w:t>Županijsko državno odvjetništvo Split,</w:t>
      </w:r>
    </w:p>
    <w:p w:rsidRDefault="007461CB" w:rsidP="007461CB" w:rsidR="007461CB" w:rsidRPr="007461C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461CB">
        <w:rPr>
          <w:rFonts w:cs="Times New Roman" w:eastAsia="Times New Roman"/>
          <w:lang w:eastAsia="hr-HR"/>
        </w:rPr>
        <w:t xml:space="preserve">Porezna uprava Split, </w:t>
      </w:r>
    </w:p>
    <w:p w:rsidRDefault="007461CB" w:rsidP="007461CB" w:rsidR="007461CB" w:rsidRPr="007461C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461CB">
        <w:rPr>
          <w:rFonts w:cs="Times New Roman" w:eastAsia="Times New Roman"/>
          <w:lang w:eastAsia="hr-HR"/>
        </w:rPr>
        <w:t>e-Oglasna ploča Suda – rok 20. dana,</w:t>
      </w:r>
    </w:p>
    <w:p w:rsidRDefault="007461CB" w:rsidP="007461CB" w:rsidR="007461CB" w:rsidRPr="007461C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461CB">
        <w:rPr>
          <w:rFonts w:cs="Times New Roman" w:eastAsia="Times New Roman"/>
          <w:lang w:eastAsia="hr-HR"/>
        </w:rPr>
        <w:t>sudski registar – nakon pravomoćnosti</w:t>
      </w:r>
    </w:p>
    <w:p w:rsidRDefault="007461CB" w:rsidP="00DA0242" w:rsidR="00DA0242">
      <w:pPr>
        <w:numPr>
          <w:ilvl w:val="0"/>
          <w:numId w:val="48"/>
        </w:numPr>
        <w:spacing w:after="0"/>
        <w:contextualSpacing/>
        <w:jc w:val="both"/>
      </w:pPr>
      <w:r w:rsidRPr="007461CB">
        <w:rPr>
          <w:rFonts w:cs="Times New Roman" w:eastAsia="Times New Roman"/>
          <w:lang w:eastAsia="hr-HR"/>
        </w:rPr>
        <w:t>u spis.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1CB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9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St-1772/2015-5</izvorni_sadrzaj>
    <derivirana_varijabla naziv="DomainObject.Oznaka_1">St-1772/2015-5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1772</izvorni_sadrzaj>
    <derivirana_varijabla naziv="DomainObject.Predmet.Broj_1">1772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St-1772/2015</izvorni_sadrzaj>
    <derivirana_varijabla naziv="DomainObject.Predmet.OznakaBroj_1">St-1772/2015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KIM društvo s ograničenom odgovornošću za trgovinu na veliko i malo, proizvodnju i promet</izvorni_sadrzaj>
    <derivirana_varijabla naziv="DomainObject.Predmet.ProtustrankaFormated_1">  KIM društvo s ograničenom odgovornošću za trgovinu na veliko i malo, proizvodnju i promet</derivirana_varijabla>
  </DomainObject.Predmet.ProtustrankaFormated>
  <DomainObject.Predmet.ProtustrankaFormatedOIB>
    <izvorni_sadrzaj>  KIM društvo s ograničenom odgovornošću za trgovinu na veliko i malo, proizvodnju i promet, OIB 97231846121</izvorni_sadrzaj>
    <derivirana_varijabla naziv="DomainObject.Predmet.ProtustrankaFormatedOIB_1">  KIM društvo s ograničenom odgovornošću za trgovinu na veliko i malo, proizvodnju i promet, OIB 97231846121</derivirana_varijabla>
  </DomainObject.Predmet.ProtustrankaFormatedOIB>
  <DomainObject.Predmet.ProtustrankaFormatedWithAdress>
    <izvorni_sadrzaj> KIM društvo s ograničenom odgovornošću za trgovinu na veliko i malo, proizvodnju i promet, Bulj Jakova 179, 21210 Mravince</izvorni_sadrzaj>
    <derivirana_varijabla naziv="DomainObject.Predmet.ProtustrankaFormatedWithAdress_1"> KIM društvo s ograničenom odgovornošću za trgovinu na veliko i malo, proizvodnju i promet, Bulj Jakova 179, 21210 Mravince</derivirana_varijabla>
  </DomainObject.Predmet.ProtustrankaFormatedWithAdress>
  <DomainObject.Predmet.ProtustrankaFormatedWithAdressOIB>
    <izvorni_sadrzaj> KIM društvo s ograničenom odgovornošću za trgovinu na veliko i malo, proizvodnju i promet, OIB 97231846121, Bulj Jakova 179, 21210 Mravince</izvorni_sadrzaj>
    <derivirana_varijabla naziv="DomainObject.Predmet.ProtustrankaFormatedWithAdressOIB_1"> KIM društvo s ograničenom odgovornošću za trgovinu na veliko i malo, proizvodnju i promet, OIB 97231846121, Bulj Jakova 179, 21210 Mravince</derivirana_varijabla>
  </DomainObject.Predmet.ProtustrankaFormatedWithAdressOIB>
  <DomainObject.Predmet.ProtustrankaWithAdress>
    <izvorni_sadrzaj>KIM društvo s ograničenom odgovornošću za trgovinu na veliko i malo, proizvodnju i promet Bulj Jakova 179, 21210 Mravince</izvorni_sadrzaj>
    <derivirana_varijabla naziv="DomainObject.Predmet.ProtustrankaWithAdress_1">KIM društvo s ograničenom odgovornošću za trgovinu na veliko i malo, proizvodnju i promet Bulj Jakova 179, 21210 Mravince</derivirana_varijabla>
  </DomainObject.Predmet.ProtustrankaWithAdress>
  <DomainObject.Predmet.ProtustrankaWithAdressOIB>
    <izvorni_sadrzaj>KIM društvo s ograničenom odgovornošću za trgovinu na veliko i malo, proizvodnju i promet, OIB 97231846121, Bulj Jakova 179, 21210 Mravince</izvorni_sadrzaj>
    <derivirana_varijabla naziv="DomainObject.Predmet.ProtustrankaWithAdressOIB_1">KIM društvo s ograničenom odgovornošću za trgovinu na veliko i malo, proizvodnju i promet, OIB 97231846121, Bulj Jakova 179, 21210 Mravince</derivirana_varijabla>
  </DomainObject.Predmet.ProtustrankaWithAdressOIB>
  <DomainObject.Predmet.ProtustrankaNazivFormated>
    <izvorni_sadrzaj>KIM društvo s ograničenom odgovornošću za trgovinu na veliko i malo, proizvodnju i promet</izvorni_sadrzaj>
    <derivirana_varijabla naziv="DomainObject.Predmet.ProtustrankaNazivFormated_1">KIM društvo s ograničenom odgovornošću za trgovinu na veliko i malo, proizvodnju i promet</derivirana_varijabla>
  </DomainObject.Predmet.ProtustrankaNazivFormated>
  <DomainObject.Predmet.ProtustrankaNazivFormatedOIB>
    <izvorni_sadrzaj>KIM društvo s ograničenom odgovornošću za trgovinu na veliko i malo, proizvodnju i promet, OIB 97231846121</izvorni_sadrzaj>
    <derivirana_varijabla naziv="DomainObject.Predmet.ProtustrankaNazivFormatedOIB_1">KIM društvo s ograničenom odgovornošću za trgovinu na veliko i malo, proizvodnju i promet, OIB 97231846121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1478173.44</izvorni_sadrzaj>
    <derivirana_varijabla naziv="DomainObject.Predmet.TrenutnaVrijednost_1">1478173.44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KIM društvo s ograničenom odgovornošću za trgovinu na veliko i malo, proizvodnju i promet</item>
    </izvorni_sadrzaj>
    <derivirana_varijabla naziv="DomainObject.Predmet.ProtuStrankaListFormated_1">
      <item>KIM društvo s ograničenom odgovornošću za trgovinu na veliko i malo, proizvodnju i promet</item>
    </derivirana_varijabla>
  </DomainObject.Predmet.ProtuStrankaListFormated>
  <DomainObject.Predmet.ProtuStrankaListFormatedOIB>
    <izvorni_sadrzaj>
      <item>KIM društvo s ograničenom odgovornošću za trgovinu na veliko i malo, proizvodnju i promet, OIB 97231846121</item>
    </izvorni_sadrzaj>
    <derivirana_varijabla naziv="DomainObject.Predmet.ProtuStrankaListFormatedOIB_1">
      <item>KIM društvo s ograničenom odgovornošću za trgovinu na veliko i malo, proizvodnju i promet, OIB 97231846121</item>
    </derivirana_varijabla>
  </DomainObject.Predmet.ProtuStrankaListFormatedOIB>
  <DomainObject.Predmet.ProtuStrankaListFormatedWithAdress>
    <izvorni_sadrzaj>
      <item>KIM društvo s ograničenom odgovornošću za trgovinu na veliko i malo, proizvodnju i promet, Bulj Jakova 179, 21210 Mravince</item>
    </izvorni_sadrzaj>
    <derivirana_varijabla naziv="DomainObject.Predmet.ProtuStrankaListFormatedWithAdress_1">
      <item>KIM društvo s ograničenom odgovornošću za trgovinu na veliko i malo, proizvodnju i promet, Bulj Jakova 179, 21210 Mravince</item>
    </derivirana_varijabla>
  </DomainObject.Predmet.ProtuStrankaListFormatedWithAdress>
  <DomainObject.Predmet.ProtuStrankaListFormatedWithAdressOIB>
    <izvorni_sadrzaj>
      <item>KIM društvo s ograničenom odgovornošću za trgovinu na veliko i malo, proizvodnju i promet, OIB 97231846121, Bulj Jakova 179, 21210 Mravince</item>
    </izvorni_sadrzaj>
    <derivirana_varijabla naziv="DomainObject.Predmet.ProtuStrankaListFormatedWithAdressOIB_1">
      <item>KIM društvo s ograničenom odgovornošću za trgovinu na veliko i malo, proizvodnju i promet, OIB 97231846121, Bulj Jakova 179, 21210 Mravince</item>
    </derivirana_varijabla>
  </DomainObject.Predmet.ProtuStrankaListFormatedWithAdressOIB>
  <DomainObject.Predmet.ProtuStrankaListNazivFormated>
    <izvorni_sadrzaj>
      <item>KIM društvo s ograničenom odgovornošću za trgovinu na veliko i malo, proizvodnju i promet</item>
    </izvorni_sadrzaj>
    <derivirana_varijabla naziv="DomainObject.Predmet.ProtuStrankaListNazivFormated_1">
      <item>KIM društvo s ograničenom odgovornošću za trgovinu na veliko i malo, proizvodnju i promet</item>
    </derivirana_varijabla>
  </DomainObject.Predmet.ProtuStrankaListNazivFormated>
  <DomainObject.Predmet.ProtuStrankaListNazivFormatedOIB>
    <izvorni_sadrzaj>
      <item>KIM društvo s ograničenom odgovornošću za trgovinu na veliko i malo, proizvodnju i promet, OIB 97231846121</item>
    </izvorni_sadrzaj>
    <derivirana_varijabla naziv="DomainObject.Predmet.ProtuStrankaListNazivFormatedOIB_1">
      <item>KIM društvo s ograničenom odgovornošću za trgovinu na veliko i malo, proizvodnju i promet, OIB 97231846121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St-1772/2015-5</izvorni_sadrzaj>
    <derivirana_varijabla naziv="DomainObject.PoslovniBrojDokumenta_1">St-1772/2015-5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KIM društvo s ograničenom odgovornošću za trgovinu na veliko i malo, proizvodnju i promet</izvorni_sadrzaj>
    <derivirana_varijabla naziv="DomainObject.Predmet.ProtustrankaIDrugi_1">KIM društvo s ograničenom odgovornošću za trgovinu na veliko i malo, proizvodnju i promet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KIM društvo s ograničenom odgovornošću za trgovinu na veliko i malo, proizvodnju i promet, OIB 97231846121, Bulj Jakova 179, 21210 Mravince</izvorni_sadrzaj>
    <derivirana_varijabla naziv="DomainObject.Predmet.ProtustrankaIDrugiAdressOIB_1">KIM društvo s ograničenom odgovornošću za trgovinu na veliko i malo, proizvodnju i promet, OIB 97231846121, Bulj Jakova 179, 21210 Mravince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KIM društvo s ograničenom odgovornošću za trgovinu na veliko i malo, proizvodnju i promet</item>
      <item>FINANCIJSKA AGENCIJA RC SPLIT</item>
    </izvorni_sadrzaj>
    <derivirana_varijabla naziv="DomainObject.Predmet.SudioniciListNaziv_1">
      <item>KIM društvo s ograničenom odgovornošću za trgovinu na veliko i malo, proizvodnju i promet</item>
      <item>FINANCIJSKA AGENCIJA RC SPLIT</item>
    </derivirana_varijabla>
  </DomainObject.Predmet.SudioniciListNaziv>
  <DomainObject.Predmet.SudioniciListAdressOIB>
    <izvorni_sadrzaj>
      <item>KIM društvo s ograničenom odgovornošću za trgovinu na veliko i malo, proizvodnju i promet, OIB 97231846121, Bulj Jakova 179,21210 Mravince</item>
      <item>FINANCIJSKA AGENCIJA RC SPLIT, OIB 85821130368, Mažuranićeva 24b,21000 Split</item>
    </izvorni_sadrzaj>
    <derivirana_varijabla naziv="DomainObject.Predmet.SudioniciListAdressOIB_1">
      <item>KIM društvo s ograničenom odgovornošću za trgovinu na veliko i malo, proizvodnju i promet, OIB 97231846121, Bulj Jakova 179,21210 Mravince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A3B16E-FE8B-4344-B21C-E3187079F8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823</properties:Words>
  <properties:Characters>4395</properties:Characters>
  <properties:Lines>121</properties:Lines>
  <properties:Paragraphs>38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2016-06-07T10:58:00Z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St-1772/2015-5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