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e4ff9" w14:paraId="1ce4ff9" w:rsidRDefault="00DB0FB9" w:rsidP="00DB0FB9" w:rsidR="00DB0FB9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MARE MONTI j. d. o. o. Pula, Sv. Teodora 2, OIB </w:t>
      </w:r>
      <w:r w:rsidRPr="00DB0FB9">
        <w:rPr>
          <w:rFonts w:cs="Times New Roman" w:eastAsia="Times New Roman"/>
          <w:szCs w:val="24"/>
          <w:lang w:eastAsia="hr-HR"/>
        </w:rPr>
        <w:t>82016419756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DB0FB9">
        <w:rPr>
          <w:rFonts w:cs="Times New Roman" w:eastAsia="Times New Roman"/>
          <w:szCs w:val="24"/>
          <w:lang w:eastAsia="hr-HR"/>
        </w:rPr>
        <w:t>130056709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2. svibnja 2017. objavljuje sljedeći</w:t>
      </w:r>
    </w:p>
    <w:p w:rsidRDefault="00DB0FB9" w:rsidP="00DB0FB9" w:rsidR="00DB0FB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B0FB9" w:rsidP="00DB0FB9" w:rsidR="00DB0FB9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DB0FB9" w:rsidP="00DB0FB9" w:rsidR="00DB0FB9">
      <w:pPr>
        <w:ind w:firstLine="708"/>
        <w:rPr>
          <w:szCs w:val="24"/>
        </w:rPr>
      </w:pPr>
    </w:p>
    <w:p w:rsidRDefault="00DB0FB9" w:rsidP="00DB0FB9" w:rsidR="00DB0FB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>
        <w:rPr>
          <w:rFonts w:cs="Times New Roman" w:eastAsia="Times New Roman"/>
          <w:szCs w:val="24"/>
          <w:lang w:eastAsia="hr-HR"/>
        </w:rPr>
        <w:t xml:space="preserve"> MARE MONTI j. d. o. o. Pula, Sv. Teodora 2, OIB </w:t>
      </w:r>
      <w:r w:rsidRPr="00DB0FB9">
        <w:rPr>
          <w:rFonts w:cs="Times New Roman" w:eastAsia="Times New Roman"/>
          <w:szCs w:val="24"/>
          <w:lang w:eastAsia="hr-HR"/>
        </w:rPr>
        <w:t>82016419756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DB0FB9">
        <w:rPr>
          <w:rFonts w:cs="Times New Roman" w:eastAsia="Times New Roman"/>
          <w:szCs w:val="24"/>
          <w:lang w:eastAsia="hr-HR"/>
        </w:rPr>
        <w:t>130056709</w:t>
      </w:r>
      <w:r>
        <w:rPr>
          <w:rFonts w:cs="Times New Roman" w:eastAsia="Times New Roman"/>
          <w:szCs w:val="24"/>
          <w:lang w:eastAsia="hr-HR"/>
        </w:rPr>
        <w:t>, je pravna osoba koja nema zaposlenih, koja je na dan 20. travnja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DB0FB9" w:rsidP="00DB0FB9" w:rsidR="00DB0FB9">
      <w:pPr>
        <w:ind w:firstLine="708"/>
        <w:rPr>
          <w:szCs w:val="24"/>
        </w:rPr>
      </w:pPr>
    </w:p>
    <w:p w:rsidRDefault="00DB0FB9" w:rsidP="00DB0FB9" w:rsidR="00DB0FB9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20. travnja 2017. iznosio 20.497,03 kn.</w:t>
      </w:r>
    </w:p>
    <w:p w:rsidRDefault="00DB0FB9" w:rsidP="00DB0FB9" w:rsidR="00DB0FB9">
      <w:pPr>
        <w:rPr>
          <w:szCs w:val="24"/>
        </w:rPr>
      </w:pPr>
    </w:p>
    <w:p w:rsidRDefault="00DB0FB9" w:rsidP="00DB0FB9" w:rsidR="00DB0FB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DB0FB9" w:rsidP="00DB0FB9" w:rsidR="00DB0FB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B0FB9" w:rsidP="00DB0FB9" w:rsidR="00DB0FB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3333-253-2017, i da u istom roku uplate na depozit ovog suda broj HR 4323900011300029763, poziv na broj 020-253-17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DB0FB9" w:rsidP="00DB0FB9" w:rsidR="00DB0FB9">
      <w:pPr>
        <w:ind w:firstLine="708"/>
        <w:rPr>
          <w:szCs w:val="24"/>
        </w:rPr>
      </w:pPr>
    </w:p>
    <w:p w:rsidRDefault="00DB0FB9" w:rsidP="00DB0FB9" w:rsidR="00DB0FB9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B0FB9" w:rsidP="00DB0FB9" w:rsidR="00DB0FB9">
      <w:pPr>
        <w:ind w:firstLine="708"/>
        <w:rPr>
          <w:szCs w:val="24"/>
        </w:rPr>
      </w:pPr>
    </w:p>
    <w:p w:rsidRDefault="00DB0FB9" w:rsidP="00DB0FB9" w:rsidR="00DB0FB9">
      <w:pPr>
        <w:jc w:val="center"/>
        <w:rPr>
          <w:szCs w:val="24"/>
        </w:rPr>
      </w:pPr>
      <w:r>
        <w:rPr>
          <w:szCs w:val="24"/>
        </w:rPr>
        <w:t>U Pazinu 2. svibnja 2017.</w:t>
      </w:r>
    </w:p>
    <w:p w:rsidRDefault="00DB0FB9" w:rsidP="00DB0FB9" w:rsidR="00DB0FB9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DB0FB9" w:rsidP="00DB0FB9" w:rsidR="00DB0FB9">
      <w:pPr>
        <w:ind w:firstLine="708" w:left="4956"/>
        <w:jc w:val="center"/>
        <w:rPr>
          <w:szCs w:val="24"/>
        </w:rPr>
      </w:pPr>
      <w:r>
        <w:rPr>
          <w:szCs w:val="24"/>
        </w:rPr>
        <w:t>Marlena Pamić</w:t>
      </w:r>
      <w:r w:rsidR="00D52F4B">
        <w:rPr>
          <w:szCs w:val="24"/>
        </w:rPr>
        <w:t xml:space="preserve">, v. r. </w:t>
      </w:r>
    </w:p>
    <w:p w:rsidRDefault="00DB0FB9" w:rsidP="00DB0FB9" w:rsidR="00DB0FB9">
      <w:pPr>
        <w:rPr>
          <w:szCs w:val="24"/>
        </w:rPr>
      </w:pPr>
      <w:r>
        <w:rPr>
          <w:szCs w:val="24"/>
        </w:rPr>
        <w:t>DNA:</w:t>
      </w:r>
    </w:p>
    <w:p w:rsidRDefault="00DB0FB9" w:rsidP="00DB0FB9" w:rsidR="003E7682" w:rsidRPr="00DB0FB9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3E7682" w:rsidRPr="00DB0FB9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0FB9" w:rsidP="00DB0FB9" w:rsidR="00DB0FB9">
      <w:r>
        <w:separator/>
      </w:r>
    </w:p>
  </w:endnote>
  <w:endnote w:id="0" w:type="continuationSeparator">
    <w:p w:rsidRDefault="00DB0FB9" w:rsidP="00DB0FB9" w:rsidR="00DB0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0FB9" w:rsidP="00DB0FB9" w:rsidR="00DB0FB9">
      <w:r>
        <w:separator/>
      </w:r>
    </w:p>
  </w:footnote>
  <w:footnote w:id="0" w:type="continuationSeparator">
    <w:p w:rsidRDefault="00DB0FB9" w:rsidP="00DB0FB9" w:rsidR="00DB0F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FB9" w:rsidR="00DB0FB9">
    <w:pPr>
      <w:pStyle w:val="Zaglavlje"/>
    </w:pPr>
    <w:r>
      <w:tab/>
    </w:r>
    <w:r>
      <w:tab/>
      <w:t>3 St-253/2017-3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2251"/>
    <w:rsid w:val="002D2251"/>
    <w:rsid w:val="003E7682"/>
    <w:rsid w:val="00D52F4B"/>
    <w:rsid w:val="00DB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FB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0F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0FB9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B0F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0FB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52F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F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F4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F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F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FB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0F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0FB9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B0F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0FB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52F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F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F4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F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F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St-253/2017</izvorni_sadrzaj>
    <derivirana_varijabla naziv="DomainObject.Predmet.OznakaBroj_1">St-253/2017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 MONTI j.d.o.o. PULA</izvorni_sadrzaj>
    <derivirana_varijabla naziv="DomainObject.Predmet.ProtustrankaFormated_1">  MARE MONTI j.d.o.o. PULA</derivirana_varijabla>
  </DomainObject.Predmet.ProtustrankaFormated>
  <DomainObject.Predmet.ProtustrankaFormatedOIB>
    <izvorni_sadrzaj>  MARE MONTI j.d.o.o. PULA, OIB 82016419756</izvorni_sadrzaj>
    <derivirana_varijabla naziv="DomainObject.Predmet.ProtustrankaFormatedOIB_1">  MARE MONTI j.d.o.o. PULA, OIB 82016419756</derivirana_varijabla>
  </DomainObject.Predmet.ProtustrankaFormatedOIB>
  <DomainObject.Predmet.ProtustrankaFormatedWithAdress>
    <izvorni_sadrzaj> MARE MONTI j.d.o.o. PULA, Sv. Teodora 2, 52100 Pula</izvorni_sadrzaj>
    <derivirana_varijabla naziv="DomainObject.Predmet.ProtustrankaFormatedWithAdress_1"> MARE MONTI j.d.o.o. PULA, Sv. Teodora 2, 52100 Pula</derivirana_varijabla>
  </DomainObject.Predmet.ProtustrankaFormatedWithAdress>
  <DomainObject.Predmet.ProtustrankaFormatedWithAdressOIB>
    <izvorni_sadrzaj> MARE MONTI j.d.o.o. PULA, OIB 82016419756, Sv. Teodora 2, 52100 Pula</izvorni_sadrzaj>
    <derivirana_varijabla naziv="DomainObject.Predmet.ProtustrankaFormatedWithAdressOIB_1"> MARE MONTI j.d.o.o. PULA, OIB 82016419756, Sv. Teodora 2, 52100 Pula</derivirana_varijabla>
  </DomainObject.Predmet.ProtustrankaFormatedWithAdressOIB>
  <DomainObject.Predmet.ProtustrankaWithAdress>
    <izvorni_sadrzaj>MARE MONTI j.d.o.o. PULA Sv. Teodora 2, 52100 Pula</izvorni_sadrzaj>
    <derivirana_varijabla naziv="DomainObject.Predmet.ProtustrankaWithAdress_1">MARE MONTI j.d.o.o. PULA Sv. Teodora 2, 52100 Pula</derivirana_varijabla>
  </DomainObject.Predmet.ProtustrankaWithAdress>
  <DomainObject.Predmet.ProtustrankaWithAdressOIB>
    <izvorni_sadrzaj>MARE MONTI j.d.o.o. PULA, OIB 82016419756, Sv. Teodora 2, 52100 Pula</izvorni_sadrzaj>
    <derivirana_varijabla naziv="DomainObject.Predmet.ProtustrankaWithAdressOIB_1">MARE MONTI j.d.o.o. PULA, OIB 82016419756, Sv. Teodora 2, 52100 Pula</derivirana_varijabla>
  </DomainObject.Predmet.ProtustrankaWithAdressOIB>
  <DomainObject.Predmet.ProtustrankaNazivFormated>
    <izvorni_sadrzaj>MARE MONTI j.d.o.o. PULA</izvorni_sadrzaj>
    <derivirana_varijabla naziv="DomainObject.Predmet.ProtustrankaNazivFormated_1">MARE MONTI j.d.o.o. PULA</derivirana_varijabla>
  </DomainObject.Predmet.ProtustrankaNazivFormated>
  <DomainObject.Predmet.ProtustrankaNazivFormatedOIB>
    <izvorni_sadrzaj>MARE MONTI j.d.o.o. PULA, OIB 82016419756</izvorni_sadrzaj>
    <derivirana_varijabla naziv="DomainObject.Predmet.ProtustrankaNazivFormatedOIB_1">MARE MONTI j.d.o.o. PULA, OIB 82016419756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20497.03</izvorni_sadrzaj>
    <derivirana_varijabla naziv="DomainObject.Predmet.TrenutnaVrijednost_1">20497.03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MARE MONTI j.d.o.o. PULA</item>
    </izvorni_sadrzaj>
    <derivirana_varijabla naziv="DomainObject.Predmet.ProtuStrankaListFormated_1">
      <item>MARE MONTI j.d.o.o. PULA</item>
    </derivirana_varijabla>
  </DomainObject.Predmet.ProtuStrankaListFormated>
  <DomainObject.Predmet.ProtuStrankaListFormatedOIB>
    <izvorni_sadrzaj>
      <item>MARE MONTI j.d.o.o. PULA, OIB 82016419756</item>
    </izvorni_sadrzaj>
    <derivirana_varijabla naziv="DomainObject.Predmet.ProtuStrankaListFormatedOIB_1">
      <item>MARE MONTI j.d.o.o. PULA, OIB 82016419756</item>
    </derivirana_varijabla>
  </DomainObject.Predmet.ProtuStrankaListFormatedOIB>
  <DomainObject.Predmet.ProtuStrankaListFormatedWithAdress>
    <izvorni_sadrzaj>
      <item>MARE MONTI j.d.o.o. PULA, Sv. Teodora 2, 52100 Pula</item>
    </izvorni_sadrzaj>
    <derivirana_varijabla naziv="DomainObject.Predmet.ProtuStrankaListFormatedWithAdress_1">
      <item>MARE MONTI j.d.o.o. PULA, Sv. Teodora 2, 52100 Pula</item>
    </derivirana_varijabla>
  </DomainObject.Predmet.ProtuStrankaListFormatedWithAdress>
  <DomainObject.Predmet.ProtuStrankaListFormatedWithAdressOIB>
    <izvorni_sadrzaj>
      <item>MARE MONTI j.d.o.o. PULA, OIB 82016419756, Sv. Teodora 2, 52100 Pula</item>
    </izvorni_sadrzaj>
    <derivirana_varijabla naziv="DomainObject.Predmet.ProtuStrankaListFormatedWithAdressOIB_1">
      <item>MARE MONTI j.d.o.o. PULA, OIB 82016419756, Sv. Teodora 2, 52100 Pula</item>
    </derivirana_varijabla>
  </DomainObject.Predmet.ProtuStrankaListFormatedWithAdressOIB>
  <DomainObject.Predmet.ProtuStrankaListNazivFormated>
    <izvorni_sadrzaj>
      <item>MARE MONTI j.d.o.o. PULA</item>
    </izvorni_sadrzaj>
    <derivirana_varijabla naziv="DomainObject.Predmet.ProtuStrankaListNazivFormated_1">
      <item>MARE MONTI j.d.o.o. PULA</item>
    </derivirana_varijabla>
  </DomainObject.Predmet.ProtuStrankaListNazivFormated>
  <DomainObject.Predmet.ProtuStrankaListNazivFormatedOIB>
    <izvorni_sadrzaj>
      <item>MARE MONTI j.d.o.o. PULA, OIB 82016419756</item>
    </izvorni_sadrzaj>
    <derivirana_varijabla naziv="DomainObject.Predmet.ProtuStrankaListNazivFormatedOIB_1">
      <item>MARE MONTI j.d.o.o. PULA, OIB 82016419756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MARE MONTI j.d.o.o. PULA</izvorni_sadrzaj>
    <derivirana_varijabla naziv="DomainObject.Predmet.ProtustrankaIDrugi_1">MARE MONTI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MARE MONTI j.d.o.o. PULA, OIB 82016419756, Sv. Teodora 2, 52100 Pula</izvorni_sadrzaj>
    <derivirana_varijabla naziv="DomainObject.Predmet.ProtustrankaIDrugiAdressOIB_1">MARE MONTI j.d.o.o. PULA, OIB 82016419756,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MARE MONTI j.d.o.o. PULA</item>
    </izvorni_sadrzaj>
    <derivirana_varijabla naziv="DomainObject.Predmet.SudioniciListNaziv_1">
      <item>FINANCIJSKA AGENCIJA, RC RIJEKA, PODRUŽNICA PULA, PULA</item>
      <item>MARE MONTI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MARE MONTI j.d.o.o. PULA, OIB 82016419756, Sv. Teodora 2,52100 Pula</item>
    </izvorni_sadrzaj>
    <derivirana_varijabla naziv="DomainObject.Predmet.SudioniciListAdressOIB_1">
      <item>FINANCIJSKA AGENCIJA, RC RIJEKA, PODRUŽNICA PULA, PULA, OIB 85821130368, Giardini 5,52100 Pula</item>
      <item>MARE MONTI j.d.o.o. PULA, OIB 82016419756, Sv. Teodora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82016419756</item>
    </izvorni_sadrzaj>
    <derivirana_varijabla naziv="DomainObject.Predmet.SudioniciListNazivOIB_1">
      <item>, OIB 85821130368</item>
      <item>, OIB 82016419756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491</properties:Words>
  <properties:Characters>2657</properties:Characters>
  <properties:Lines>50</properties:Lines>
  <properties:Paragraphs>12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2017-04-25T12:00:00Z</dcterms:created>
  <dc:creator>Morena Brajuha</dc:creator>
  <dc:description/>
  <cp:keywords/>
  <cp:lastModifiedBy>Morena Brajuha</cp:lastModifiedBy>
  <cp:lastPrinted>2017-04-25T12:08:00Z</cp:lastPrinted>
  <dcterms:modified xmlns:xsi="http://www.w3.org/2001/XMLSchema-instance" xsi:type="dcterms:W3CDTF">2017-05-02T11:57:00Z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