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db9b" w14:paraId="32fdb9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F93BBB" w:rsidR="00720C62" w:rsidRPr="00974EE9">
            <w:pPr>
              <w:pStyle w:val="VSVerzija"/>
              <w:jc w:val="right"/>
            </w:pPr>
            <w:r>
              <w:t>Poslovni broj: 14 St-18</w:t>
            </w:r>
            <w:r w:rsidR="00F93BBB">
              <w:t>37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F93BBB">
        <w:t>LANOVA FESTUM jednostavno društvo s ograničenom odgovornošću</w:t>
      </w:r>
      <w:r w:rsidR="00FB41CC">
        <w:t xml:space="preserve"> za </w:t>
      </w:r>
      <w:r w:rsidR="00F93BBB">
        <w:t>trgovinu i usluge</w:t>
      </w:r>
      <w:r w:rsidR="00A471F1">
        <w:t xml:space="preserve">, </w:t>
      </w:r>
      <w:r w:rsidR="00765561">
        <w:t xml:space="preserve">Zagreb, </w:t>
      </w:r>
      <w:r w:rsidR="00F93BBB">
        <w:t>Ulica grada Vukovara 43</w:t>
      </w:r>
      <w:r w:rsidR="00D70554" w:rsidRPr="002236A1">
        <w:t>, MBS 08</w:t>
      </w:r>
      <w:r w:rsidR="00765561">
        <w:t>0</w:t>
      </w:r>
      <w:r w:rsidR="00F93BBB">
        <w:t>877632</w:t>
      </w:r>
      <w:r w:rsidR="00D70554" w:rsidRPr="002236A1">
        <w:t xml:space="preserve">, OIB </w:t>
      </w:r>
      <w:r w:rsidR="00F93BBB">
        <w:t>84628017940</w:t>
      </w:r>
      <w:r w:rsidR="00D70554">
        <w:t xml:space="preserve">, </w:t>
      </w:r>
      <w:r w:rsidR="00D70554" w:rsidRPr="0041082E">
        <w:t xml:space="preserve">dana </w:t>
      </w:r>
      <w:r w:rsidR="00013A56">
        <w:t>1</w:t>
      </w:r>
      <w:r w:rsidR="00A97251">
        <w:t>4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F93BBB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F93BBB" w:rsidRPr="00F93BBB">
        <w:t>LANOVA FESTUM jednostavno društvo s ograničenom odgovornošću za trgovinu i usluge, Zagreb, Ulica grada Vukovara 43, MBS 080877632, OIB 84628017940</w:t>
      </w:r>
      <w:r>
        <w:t>.</w:t>
      </w:r>
    </w:p>
    <w:p w:rsidRDefault="006410C4" w:rsidP="006410C4" w:rsidR="006410C4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75C93">
        <w:t>Milan Stanić, Slavonski Brod, Matije Gupca 28</w:t>
      </w:r>
      <w:r w:rsidR="00B6752C" w:rsidRPr="00B6752C">
        <w:t xml:space="preserve">, OIB </w:t>
      </w:r>
      <w:r w:rsidR="00A97251">
        <w:t>0</w:t>
      </w:r>
      <w:r w:rsidR="00A75C93">
        <w:t>1567983373</w:t>
      </w:r>
      <w:r>
        <w:t>, izabran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7A6EDC">
        <w:t>13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982F27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982F27" w:rsidRPr="00982F27">
        <w:t>LANOVA FESTUM jednostavno društvo s ograničenom odgovornošću za trgovinu i usluge, Zagreb, Ulica grada Vukovara 43, MBS 080877632, OIB 84628017940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F0294C" w:rsidP="006410C4" w:rsidR="006410C4">
      <w:pPr>
        <w:ind w:firstLine="720" w:left="2160"/>
      </w:pPr>
      <w:r>
        <w:t>1</w:t>
      </w:r>
      <w:r w:rsidR="007A6EDC">
        <w:t>9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4A3240">
        <w:t>9</w:t>
      </w:r>
      <w:r w:rsidR="006410C4">
        <w:t>,</w:t>
      </w:r>
      <w:r w:rsidR="00727458">
        <w:t>3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727458">
        <w:t>17</w:t>
      </w:r>
      <w:r>
        <w:t>.0</w:t>
      </w:r>
      <w:r w:rsidR="00727458">
        <w:t>5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6E52BD">
        <w:t>2</w:t>
      </w:r>
      <w:r w:rsidR="00727458">
        <w:t>0</w:t>
      </w:r>
      <w:r w:rsidR="001322A4">
        <w:t>79</w:t>
      </w:r>
      <w:r w:rsidR="006E52BD">
        <w:t xml:space="preserve"> </w:t>
      </w:r>
      <w:r>
        <w:t xml:space="preserve">od </w:t>
      </w:r>
      <w:r w:rsidR="00727458">
        <w:t>15</w:t>
      </w:r>
      <w:r>
        <w:t>.0</w:t>
      </w:r>
      <w:r w:rsidR="00727458">
        <w:t>5</w:t>
      </w:r>
      <w:r>
        <w:t xml:space="preserve">.2018. godine, za otvaranje stečajnog postupka nad dužnikom </w:t>
      </w:r>
      <w:r w:rsidR="004A3240" w:rsidRPr="004A3240">
        <w:t>LANOVA FESTUM jednostavno društvo s ograničenom odgovornošću za trgovinu i usluge, Zagreb, Ulica grada Vukovara 43, MBS 080877632, OIB 84628017940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727458">
        <w:t>14</w:t>
      </w:r>
      <w:r>
        <w:t>.0</w:t>
      </w:r>
      <w:r w:rsidR="00727458">
        <w:t>5</w:t>
      </w:r>
      <w:r>
        <w:t xml:space="preserve">.2018. dužnik u Očevidniku redoslijeda osnova za plaćanje ima evidentirane neizvršene osnove za plaćanje u neprekinutom razdoblju od </w:t>
      </w:r>
      <w:r w:rsidR="00E66127">
        <w:t>120</w:t>
      </w:r>
      <w:r>
        <w:t xml:space="preserve"> dana, u ukupnom iznosu od </w:t>
      </w:r>
      <w:r w:rsidR="001322A4">
        <w:t>6.589,11</w:t>
      </w:r>
      <w:r>
        <w:t xml:space="preserve"> kn, u koji iznos je uračunata kamata i naknada FINE za provedbe ovrhe na novčanim sredstvima dužnika. Navodi da dužnik ima </w:t>
      </w:r>
      <w:r w:rsidR="004F2C0D">
        <w:t>1</w:t>
      </w:r>
      <w:r>
        <w:t xml:space="preserve"> zaposlen</w:t>
      </w:r>
      <w:r w:rsidR="004F2C0D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8547C9">
        <w:t>14</w:t>
      </w:r>
      <w:r w:rsidR="00955070" w:rsidRPr="00955070">
        <w:t>.0</w:t>
      </w:r>
      <w:r w:rsidR="008547C9">
        <w:t>5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1322A4">
        <w:t>i</w:t>
      </w:r>
      <w:r>
        <w:t xml:space="preserve">ma zaplijenjena novčana sredstva na dan </w:t>
      </w:r>
      <w:r w:rsidR="008547C9">
        <w:t>14</w:t>
      </w:r>
      <w:r w:rsidR="00955070" w:rsidRPr="00955070">
        <w:t>.0</w:t>
      </w:r>
      <w:r w:rsidR="008547C9">
        <w:t>5</w:t>
      </w:r>
      <w:r w:rsidRPr="00C7459C">
        <w:t>.2018</w:t>
      </w:r>
      <w:r>
        <w:t xml:space="preserve">. </w:t>
      </w:r>
      <w:r w:rsidR="001322A4">
        <w:t>u iznosu od 390,74 kn.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</w:t>
      </w:r>
      <w:r w:rsidR="00FA1515">
        <w:t>4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4F2C0D">
        <w:t>a</w:t>
      </w:r>
      <w:r>
        <w:t xml:space="preserve"> stečajn</w:t>
      </w:r>
      <w:r w:rsidR="004F2C0D">
        <w:t>a</w:t>
      </w:r>
      <w:r>
        <w:t xml:space="preserve"> upravitelj</w:t>
      </w:r>
      <w:r w:rsidR="004F2C0D">
        <w:t>ica</w:t>
      </w:r>
      <w:r>
        <w:t xml:space="preserve"> </w:t>
      </w:r>
      <w:r w:rsidR="008547C9">
        <w:t>Nada Gagro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FA6217">
        <w:t>Matija Milan Pišković</w:t>
      </w:r>
      <w:r w:rsidR="008547C9">
        <w:t xml:space="preserve">, Zagreb, </w:t>
      </w:r>
      <w:r w:rsidR="00FA6217">
        <w:t>Haulikova 3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0D80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St-18</w:t>
    </w:r>
    <w:r w:rsidR="00F93BBB">
      <w:t>37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322A4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10D80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3240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E52BD"/>
    <w:rsid w:val="006F3FE8"/>
    <w:rsid w:val="006F7B5B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31AA"/>
    <w:rsid w:val="00765561"/>
    <w:rsid w:val="007717F2"/>
    <w:rsid w:val="00772088"/>
    <w:rsid w:val="0078249C"/>
    <w:rsid w:val="00790F14"/>
    <w:rsid w:val="007A6EDC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2F27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75C93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6752C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C24F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D25A3"/>
    <w:rsid w:val="00DD4639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66127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93BBB"/>
    <w:rsid w:val="00FA1515"/>
    <w:rsid w:val="00FA4951"/>
    <w:rsid w:val="00FA5337"/>
    <w:rsid w:val="00FA55BC"/>
    <w:rsid w:val="00FA6217"/>
    <w:rsid w:val="00FB251D"/>
    <w:rsid w:val="00FB41CC"/>
    <w:rsid w:val="00FC1274"/>
    <w:rsid w:val="00FC2755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St-1837/2018</izvorni_sadrzaj>
    <derivirana_varijabla naziv="DomainObject.Predmet.OznakaBroj_1">St-1837/2018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LANOVA FESTUM j.d.o.o.</izvorni_sadrzaj>
    <derivirana_varijabla naziv="DomainObject.Predmet.ProtustrankaFormated_1">  LANOVA FESTUM j.d.o.o.</derivirana_varijabla>
  </DomainObject.Predmet.ProtustrankaFormated>
  <DomainObject.Predmet.ProtustrankaFormatedOIB>
    <izvorni_sadrzaj>  LANOVA FESTUM j.d.o.o., OIB 84628017940</izvorni_sadrzaj>
    <derivirana_varijabla naziv="DomainObject.Predmet.ProtustrankaFormatedOIB_1">  LANOVA FESTUM j.d.o.o., OIB 84628017940</derivirana_varijabla>
  </DomainObject.Predmet.ProtustrankaFormatedOIB>
  <DomainObject.Predmet.ProtustrankaFormatedWithAdress>
    <izvorni_sadrzaj> LANOVA FESTUM j.d.o.o., Ulica grada Vukovara 43, 10000 Zagreb</izvorni_sadrzaj>
    <derivirana_varijabla naziv="DomainObject.Predmet.ProtustrankaFormatedWithAdress_1"> LANOVA FESTUM j.d.o.o., Ulica grada Vukovara 43, 10000 Zagreb</derivirana_varijabla>
  </DomainObject.Predmet.ProtustrankaFormatedWithAdress>
  <DomainObject.Predmet.ProtustrankaFormatedWithAdressOIB>
    <izvorni_sadrzaj> LANOVA FESTUM j.d.o.o., OIB 84628017940, Ulica grada Vukovara 43, 10000 Zagreb</izvorni_sadrzaj>
    <derivirana_varijabla naziv="DomainObject.Predmet.ProtustrankaFormatedWithAdressOIB_1"> LANOVA FESTUM j.d.o.o., OIB 84628017940, Ulica grada Vukovara 43, 10000 Zagreb</derivirana_varijabla>
  </DomainObject.Predmet.ProtustrankaFormatedWithAdressOIB>
  <DomainObject.Predmet.ProtustrankaWithAdress>
    <izvorni_sadrzaj>LANOVA FESTUM j.d.o.o. Ulica grada Vukovara 43, 10000 Zagreb</izvorni_sadrzaj>
    <derivirana_varijabla naziv="DomainObject.Predmet.ProtustrankaWithAdress_1">LANOVA FESTUM j.d.o.o. Ulica grada Vukovara 43, 10000 Zagreb</derivirana_varijabla>
  </DomainObject.Predmet.ProtustrankaWithAdress>
  <DomainObject.Predmet.ProtustrankaWithAdressOIB>
    <izvorni_sadrzaj>LANOVA FESTUM j.d.o.o., OIB 84628017940, Ulica grada Vukovara 43, 10000 Zagreb</izvorni_sadrzaj>
    <derivirana_varijabla naziv="DomainObject.Predmet.ProtustrankaWithAdressOIB_1">LANOVA FESTUM j.d.o.o., OIB 84628017940, Ulica grada Vukovara 43, 10000 Zagreb</derivirana_varijabla>
  </DomainObject.Predmet.ProtustrankaWithAdressOIB>
  <DomainObject.Predmet.ProtustrankaNazivFormated>
    <izvorni_sadrzaj>LANOVA FESTUM j.d.o.o.</izvorni_sadrzaj>
    <derivirana_varijabla naziv="DomainObject.Predmet.ProtustrankaNazivFormated_1">LANOVA FESTUM j.d.o.o.</derivirana_varijabla>
  </DomainObject.Predmet.ProtustrankaNazivFormated>
  <DomainObject.Predmet.ProtustrankaNazivFormatedOIB>
    <izvorni_sadrzaj>LANOVA FESTUM j.d.o.o., OIB 84628017940</izvorni_sadrzaj>
    <derivirana_varijabla naziv="DomainObject.Predmet.ProtustrankaNazivFormatedOIB_1">LANOVA FESTUM j.d.o.o., OIB 84628017940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LANOVA FESTUM j.d.o.o.</item>
    </izvorni_sadrzaj>
    <derivirana_varijabla naziv="DomainObject.Predmet.ProtuStrankaListFormated_1">
      <item>LANOVA FESTUM j.d.o.o.</item>
    </derivirana_varijabla>
  </DomainObject.Predmet.ProtuStrankaListFormated>
  <DomainObject.Predmet.ProtuStrankaListFormatedOIB>
    <izvorni_sadrzaj>
      <item>LANOVA FESTUM j.d.o.o., OIB 84628017940</item>
    </izvorni_sadrzaj>
    <derivirana_varijabla naziv="DomainObject.Predmet.ProtuStrankaListFormatedOIB_1">
      <item>LANOVA FESTUM j.d.o.o., OIB 84628017940</item>
    </derivirana_varijabla>
  </DomainObject.Predmet.ProtuStrankaListFormatedOIB>
  <DomainObject.Predmet.ProtuStrankaListFormatedWithAdress>
    <izvorni_sadrzaj>
      <item>LANOVA FESTUM j.d.o.o., Ulica grada Vukovara 43, 10000 Zagreb</item>
    </izvorni_sadrzaj>
    <derivirana_varijabla naziv="DomainObject.Predmet.ProtuStrankaListFormatedWithAdress_1">
      <item>LANOVA FESTUM j.d.o.o., Ulica grada Vukovara 43, 10000 Zagreb</item>
    </derivirana_varijabla>
  </DomainObject.Predmet.ProtuStrankaListFormatedWithAdress>
  <DomainObject.Predmet.ProtuStrankaListFormatedWithAdressOIB>
    <izvorni_sadrzaj>
      <item>LANOVA FESTUM j.d.o.o., OIB 84628017940, Ulica grada Vukovara 43, 10000 Zagreb</item>
    </izvorni_sadrzaj>
    <derivirana_varijabla naziv="DomainObject.Predmet.ProtuStrankaListFormatedWithAdressOIB_1">
      <item>LANOVA FESTUM j.d.o.o., OIB 84628017940, Ulica grada Vukovara 43, 10000 Zagreb</item>
    </derivirana_varijabla>
  </DomainObject.Predmet.ProtuStrankaListFormatedWithAdressOIB>
  <DomainObject.Predmet.ProtuStrankaListNazivFormated>
    <izvorni_sadrzaj>
      <item>LANOVA FESTUM j.d.o.o.</item>
    </izvorni_sadrzaj>
    <derivirana_varijabla naziv="DomainObject.Predmet.ProtuStrankaListNazivFormated_1">
      <item>LANOVA FESTUM j.d.o.o.</item>
    </derivirana_varijabla>
  </DomainObject.Predmet.ProtuStrankaListNazivFormated>
  <DomainObject.Predmet.ProtuStrankaListNazivFormatedOIB>
    <izvorni_sadrzaj>
      <item>LANOVA FESTUM j.d.o.o., OIB 84628017940</item>
    </izvorni_sadrzaj>
    <derivirana_varijabla naziv="DomainObject.Predmet.ProtuStrankaListNazivFormatedOIB_1">
      <item>LANOVA FESTUM j.d.o.o., OIB 84628017940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LANOVA FESTUM j.d.o.o.</izvorni_sadrzaj>
    <derivirana_varijabla naziv="DomainObject.Predmet.ProtustrankaIDrugi_1">LANOVA FESTUM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LANOVA FESTUM j.d.o.o., OIB 84628017940, Ulica grada Vukovara 43, 10000 Zagreb</izvorni_sadrzaj>
    <derivirana_varijabla naziv="DomainObject.Predmet.ProtustrankaIDrugiAdressOIB_1">LANOVA FESTUM j.d.o.o., OIB 84628017940, Ulica grada Vukovara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LANOVA FESTUM j.d.o.o.</item>
      <item>FINA Regionalni centar Zagreb</item>
    </izvorni_sadrzaj>
    <derivirana_varijabla naziv="DomainObject.Predmet.SudioniciListNaziv_1">
      <item>LANOVA FESTUM j.d.o.o.</item>
      <item>FINA Regionalni centar Zagreb</item>
    </derivirana_varijabla>
  </DomainObject.Predmet.SudioniciListNaziv>
  <DomainObject.Predmet.SudioniciListAdressOIB>
    <izvorni_sadrzaj>
      <item>LANOVA FESTUM j.d.o.o., OIB 84628017940, Ulica grada Vukovara 43,10000 Zagreb</item>
      <item>FINA Regionalni centar Zagreb, OIB 85821130368, Trg svibanjskih žrtava 1995. br. 1,10000 Zagreb</item>
    </izvorni_sadrzaj>
    <derivirana_varijabla naziv="DomainObject.Predmet.SudioniciListAdressOIB_1">
      <item>LANOVA FESTUM j.d.o.o., OIB 84628017940, Ulica grada Vukovara 43,10000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84628017940</item>
      <item>, OIB 85821130368</item>
    </izvorni_sadrzaj>
    <derivirana_varijabla naziv="DomainObject.Predmet.SudioniciListNazivOIB_1">
      <item>, OIB 84628017940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7E933-5498-4550-A27D-E6A3E9E39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711</properties:Words>
  <properties:Characters>3991</properties:Characters>
  <properties:Lines>123</properties:Lines>
  <properties:Paragraphs>39</properties:Paragraphs>
  <properties:TotalTime>379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2019-01-11T13:15:00Z</cp:lastPrinted>
  <dcterms:modified xmlns:xsi="http://www.w3.org/2001/XMLSchema-instance" xsi:type="dcterms:W3CDTF">2019-01-15T06:50:00Z</dcterms:modified>
  <cp:revision>75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