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e01e" w14:paraId="828e01e" w:rsidRDefault="00491455" w:rsidP="00491455" w:rsidR="00491455" w:rsidRPr="00017E22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017E22">
        <w:t>1 St-</w:t>
      </w:r>
      <w:r w:rsidR="00A74E48">
        <w:t>23</w:t>
      </w:r>
      <w:r w:rsidR="00A85A75">
        <w:t>2</w:t>
      </w:r>
      <w:r w:rsidRPr="00017E22">
        <w:t>/</w:t>
      </w:r>
      <w:r w:rsidR="00A85A75">
        <w:t>18</w:t>
      </w:r>
      <w:r>
        <w:t>-1</w:t>
      </w:r>
    </w:p>
    <w:p w:rsidRDefault="00083684" w:rsidP="00491455" w:rsidR="00083684" w:rsidRPr="00491455">
      <w:pPr>
        <w:jc w:val="right"/>
        <w:rPr>
          <w:sz w:val="22"/>
          <w:szCs w:val="22"/>
        </w:rPr>
      </w:pPr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491455" w:rsidP="00491455" w:rsidR="0049145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91455" w:rsidP="00491455" w:rsidR="0049145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491455" w:rsidP="00491455" w:rsidR="0049145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491455" w:rsidP="00491455" w:rsidR="0049145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E3D54" w:rsidP="00182C48" w:rsidR="00182C48" w:rsidRPr="00017E22"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</w:t>
      </w:r>
      <w:r w:rsidRPr="00017E22">
        <w:t xml:space="preserve">po sucu tog suda Ardeni Bajlo, u stečajnom postupku nad </w:t>
      </w:r>
      <w:r w:rsidR="002151FC" w:rsidRPr="00D72603">
        <w:t>stečajn</w:t>
      </w:r>
      <w:r w:rsidR="002151FC">
        <w:t xml:space="preserve">om masom stečajnog dužnika </w:t>
      </w:r>
      <w:r w:rsidR="00A74E48">
        <w:t>Stečajna masa iza BRALA TRADE d.o.o. ''u stečaju'' Zadar</w:t>
      </w:r>
      <w:r w:rsidR="00A74E48" w:rsidRPr="001A7D60">
        <w:t>,</w:t>
      </w:r>
      <w:r w:rsidR="00A74E48">
        <w:t xml:space="preserve"> </w:t>
      </w:r>
      <w:proofErr w:type="spellStart"/>
      <w:r w:rsidR="00A74E48">
        <w:t>Poljanska</w:t>
      </w:r>
      <w:proofErr w:type="spellEnd"/>
      <w:r w:rsidR="00A74E48">
        <w:t xml:space="preserve"> 9, Zadar, OIB: 07064454163</w:t>
      </w:r>
      <w:r w:rsidR="002B0791">
        <w:t xml:space="preserve">, </w:t>
      </w:r>
      <w:r w:rsidR="002B0791" w:rsidRPr="006A0A0E">
        <w:t>koga zastupa stečajn</w:t>
      </w:r>
      <w:r w:rsidR="00491455">
        <w:t>i</w:t>
      </w:r>
      <w:r w:rsidR="002B0791">
        <w:t xml:space="preserve"> upravitelj</w:t>
      </w:r>
      <w:r w:rsidR="002B0791" w:rsidRPr="006A0A0E">
        <w:t xml:space="preserve"> </w:t>
      </w:r>
      <w:r w:rsidR="002B0791">
        <w:t xml:space="preserve">stečajne mase </w:t>
      </w:r>
      <w:r w:rsidR="00A74E48">
        <w:t>Edvin Šimunov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EA598E">
        <w:t>273. st. 3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9546C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5E46C4">
        <w:t>11</w:t>
      </w:r>
      <w:r w:rsidR="002151FC">
        <w:t xml:space="preserve">. </w:t>
      </w:r>
      <w:r w:rsidR="00A74E48">
        <w:t>srpnja</w:t>
      </w:r>
      <w:r w:rsidR="009546CE">
        <w:t xml:space="preserve"> 2018</w:t>
      </w:r>
      <w:r w:rsidR="00017E22" w:rsidRPr="00017E22">
        <w:t>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934E90" w:rsidP="009546CE" w:rsidR="00934E90">
      <w:pPr>
        <w:numPr>
          <w:ilvl w:val="0"/>
          <w:numId w:val="1"/>
        </w:numPr>
        <w:jc w:val="both"/>
      </w:pPr>
      <w:r>
        <w:t xml:space="preserve">Nastavlja se ovaj </w:t>
      </w:r>
      <w:r w:rsidR="00491455">
        <w:t>stečajni</w:t>
      </w:r>
      <w:r>
        <w:t xml:space="preserve"> postupka radi naknadne diobe.</w:t>
      </w:r>
    </w:p>
    <w:p w:rsidRDefault="00934E90" w:rsidP="00934E90" w:rsidR="00934E90">
      <w:pPr>
        <w:ind w:left="1065"/>
        <w:jc w:val="both"/>
      </w:pPr>
    </w:p>
    <w:p w:rsidRDefault="00491455" w:rsidP="009546CE" w:rsidR="009546CE" w:rsidRPr="00017E22">
      <w:pPr>
        <w:numPr>
          <w:ilvl w:val="0"/>
          <w:numId w:val="1"/>
        </w:numPr>
        <w:jc w:val="both"/>
      </w:pPr>
      <w:r>
        <w:t>Daje se suglasnost stečajnom upravitelju</w:t>
      </w:r>
      <w:r w:rsidR="009546CE" w:rsidRPr="00017E22">
        <w:t xml:space="preserve"> za naknadnu diobu, a prema diobnom popisu od </w:t>
      </w:r>
      <w:r w:rsidR="00A74E48">
        <w:t>5</w:t>
      </w:r>
      <w:r w:rsidR="009546CE">
        <w:t xml:space="preserve">. </w:t>
      </w:r>
      <w:r w:rsidR="00A74E48">
        <w:t>srpnja</w:t>
      </w:r>
      <w:r w:rsidR="009546CE">
        <w:t xml:space="preserve"> 2018.</w:t>
      </w:r>
      <w:r w:rsidR="009546CE" w:rsidRPr="00017E22">
        <w:t xml:space="preserve"> izloženom u pisarnici ovog suda </w:t>
      </w:r>
      <w:r w:rsidR="005E46C4">
        <w:t>11</w:t>
      </w:r>
      <w:r w:rsidR="009546CE">
        <w:t xml:space="preserve">. </w:t>
      </w:r>
      <w:r w:rsidR="00A74E48">
        <w:t>srpnja</w:t>
      </w:r>
      <w:r w:rsidR="009546CE">
        <w:t xml:space="preserve"> 2018</w:t>
      </w:r>
      <w:r w:rsidR="009546CE" w:rsidRPr="00017E22">
        <w:t xml:space="preserve">.   </w:t>
      </w:r>
    </w:p>
    <w:p w:rsidRDefault="009546CE" w:rsidP="009546CE" w:rsidR="009546CE" w:rsidRPr="00017E22">
      <w:pPr>
        <w:ind w:left="705"/>
        <w:jc w:val="both"/>
      </w:pPr>
    </w:p>
    <w:p w:rsidRDefault="00491455" w:rsidP="009546CE" w:rsidR="009546CE">
      <w:pPr>
        <w:numPr>
          <w:ilvl w:val="0"/>
          <w:numId w:val="1"/>
        </w:numPr>
        <w:jc w:val="both"/>
      </w:pPr>
      <w:r>
        <w:t>Stečajni</w:t>
      </w:r>
      <w:r w:rsidR="009546CE" w:rsidRPr="00017E22">
        <w:t xml:space="preserve"> upravitelj</w:t>
      </w:r>
      <w:r w:rsidR="009546CE">
        <w:t xml:space="preserve"> duž</w:t>
      </w:r>
      <w:r>
        <w:t>an</w:t>
      </w:r>
      <w:r w:rsidR="009546CE" w:rsidRPr="00017E22">
        <w:t xml:space="preserve"> je po dobivanju ove suglasnosti postupiti u skladu sa čl. </w:t>
      </w:r>
      <w:r w:rsidR="009546CE">
        <w:t>273</w:t>
      </w:r>
      <w:r w:rsidR="009546CE" w:rsidRPr="00017E22">
        <w:t xml:space="preserve">. Stečajnog zakona. </w:t>
      </w:r>
    </w:p>
    <w:p w:rsidRDefault="009546CE" w:rsidP="009546CE" w:rsidR="009546CE">
      <w:pPr>
        <w:pStyle w:val="Odlomakpopisa"/>
      </w:pPr>
    </w:p>
    <w:p w:rsidRDefault="009546CE" w:rsidP="009546CE" w:rsidR="009546CE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9546CE" w:rsidP="009546CE" w:rsidR="009546CE" w:rsidRPr="00017E22"/>
    <w:p w:rsidRDefault="009546CE" w:rsidP="009546CE" w:rsidR="009546CE" w:rsidRPr="00017E22">
      <w:pPr>
        <w:jc w:val="center"/>
      </w:pPr>
      <w:r w:rsidRPr="00017E22">
        <w:t>Obrazloženje</w:t>
      </w:r>
    </w:p>
    <w:p w:rsidRDefault="009546CE" w:rsidP="009546CE" w:rsidR="009546CE" w:rsidRPr="00017E22"/>
    <w:p w:rsidRDefault="009546CE" w:rsidP="009546CE" w:rsidR="00934E90">
      <w:pPr>
        <w:ind w:firstLine="708"/>
        <w:jc w:val="both"/>
      </w:pPr>
      <w:r w:rsidRPr="00017E22">
        <w:t>Stečajn</w:t>
      </w:r>
      <w:r w:rsidR="00491455">
        <w:t>i</w:t>
      </w:r>
      <w:r w:rsidRPr="00017E22">
        <w:t xml:space="preserve"> upravitelj</w:t>
      </w:r>
      <w:r w:rsidR="00491455">
        <w:t xml:space="preserve"> zatražio</w:t>
      </w:r>
      <w:r w:rsidRPr="00017E22">
        <w:t xml:space="preserve"> je suglasnost za </w:t>
      </w:r>
      <w:r w:rsidR="00491455">
        <w:t>naknadnu diobu koju bi proveo</w:t>
      </w:r>
      <w:r w:rsidRPr="00934E90">
        <w:t xml:space="preserve"> namirenjem tražbina stečajnih vjerovnika u ukupnom iznosu od </w:t>
      </w:r>
      <w:r w:rsidR="005E46C4" w:rsidRPr="005E46C4">
        <w:t>80.000,00</w:t>
      </w:r>
      <w:r w:rsidRPr="00934E90">
        <w:t xml:space="preserve"> </w:t>
      </w:r>
      <w:r w:rsidRPr="00017E22">
        <w:t>kun</w:t>
      </w:r>
      <w:r w:rsidR="005E46C4">
        <w:t>a</w:t>
      </w:r>
      <w:r>
        <w:t xml:space="preserve">, što čini </w:t>
      </w:r>
      <w:r w:rsidR="00A74E48">
        <w:t>8,14</w:t>
      </w:r>
      <w:r w:rsidR="009234C1">
        <w:t>%</w:t>
      </w:r>
      <w:r w:rsidR="00934E90">
        <w:t xml:space="preserve"> namirenja drugog isplatnog reda. </w:t>
      </w:r>
    </w:p>
    <w:p w:rsidRDefault="009546CE" w:rsidP="009546CE" w:rsidR="009546CE" w:rsidRPr="00017E22">
      <w:pPr>
        <w:ind w:firstLine="708"/>
        <w:jc w:val="both"/>
      </w:pPr>
      <w:r w:rsidRPr="00017E22">
        <w:t>Obzirom da je stečajn</w:t>
      </w:r>
      <w:r w:rsidR="00491455">
        <w:t>i</w:t>
      </w:r>
      <w:r w:rsidRPr="00017E22">
        <w:t xml:space="preserve"> upravitelj uz zahtjev</w:t>
      </w:r>
      <w:r w:rsidR="00934E90">
        <w:t xml:space="preserve"> za davanje sug</w:t>
      </w:r>
      <w:r w:rsidR="00491455">
        <w:t>lasnosti dostavio</w:t>
      </w:r>
      <w:r w:rsidRPr="00017E22">
        <w:t xml:space="preserve"> i diobni popis, to je isti izložen u pisarnici ovog</w:t>
      </w:r>
      <w:r>
        <w:t xml:space="preserve"> suda</w:t>
      </w:r>
      <w:r w:rsidRPr="00017E22">
        <w:t xml:space="preserve"> </w:t>
      </w:r>
      <w:r>
        <w:t xml:space="preserve">i objavljen na mrežnoj stranici e-Oglasna ploča </w:t>
      </w:r>
      <w:r w:rsidRPr="00017E22">
        <w:t xml:space="preserve">suda </w:t>
      </w:r>
      <w:r w:rsidR="005E46C4">
        <w:t>11</w:t>
      </w:r>
      <w:r w:rsidR="00A74E48">
        <w:t>.</w:t>
      </w:r>
      <w:r>
        <w:t xml:space="preserve"> </w:t>
      </w:r>
      <w:r w:rsidR="00A74E48">
        <w:t>srpnja</w:t>
      </w:r>
      <w:r>
        <w:t xml:space="preserve"> 201</w:t>
      </w:r>
      <w:r w:rsidR="00934E90">
        <w:t>8</w:t>
      </w:r>
      <w:r>
        <w:t>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>
        <w:t>280</w:t>
      </w:r>
      <w:r w:rsidRPr="00017E22">
        <w:t>.</w:t>
      </w:r>
      <w:r>
        <w:t xml:space="preserve"> st. 1.</w:t>
      </w:r>
      <w:r w:rsidRPr="00017E22">
        <w:t xml:space="preserve"> Stečajnog zakona počinje teći </w:t>
      </w:r>
      <w:r w:rsidR="005E46C4">
        <w:t>12</w:t>
      </w:r>
      <w:r>
        <w:t xml:space="preserve">. </w:t>
      </w:r>
      <w:r w:rsidR="00A74E48">
        <w:t>srpnja</w:t>
      </w:r>
      <w:r w:rsidR="00934E90">
        <w:t xml:space="preserve"> 2018</w:t>
      </w:r>
      <w:r>
        <w:t>.</w:t>
      </w:r>
      <w:r w:rsidRPr="00017E22">
        <w:t>, nakon p</w:t>
      </w:r>
      <w:r w:rsidR="00491455">
        <w:t>roteka kojeg će stečajni</w:t>
      </w:r>
      <w:r w:rsidRPr="00017E22">
        <w:t xml:space="preserve"> upravitelj pristupiti diobi, a u smislu čl. </w:t>
      </w:r>
      <w:r>
        <w:t>273.</w:t>
      </w:r>
      <w:r w:rsidRPr="00017E22">
        <w:t xml:space="preserve"> Stečajnog zakona. </w:t>
      </w:r>
    </w:p>
    <w:p w:rsidRDefault="009546CE" w:rsidP="009546CE" w:rsidR="009546CE" w:rsidRPr="00017E22">
      <w:pPr>
        <w:ind w:firstLine="708"/>
        <w:jc w:val="both"/>
      </w:pPr>
    </w:p>
    <w:p w:rsidRDefault="009546CE" w:rsidP="009546CE" w:rsidR="009546CE" w:rsidRPr="00017E22">
      <w:pPr>
        <w:jc w:val="center"/>
      </w:pPr>
      <w:r w:rsidRPr="00017E22">
        <w:t xml:space="preserve">U Zadru, </w:t>
      </w:r>
      <w:r w:rsidR="005E46C4">
        <w:t>11</w:t>
      </w:r>
      <w:r>
        <w:t xml:space="preserve">. </w:t>
      </w:r>
      <w:r w:rsidR="00A74E48">
        <w:t>srpnja</w:t>
      </w:r>
      <w:r>
        <w:t xml:space="preserve"> 2018</w:t>
      </w:r>
      <w:r w:rsidRPr="00017E22">
        <w:t>.</w:t>
      </w:r>
    </w:p>
    <w:p w:rsidRDefault="009546CE" w:rsidP="009546CE" w:rsidR="009546CE" w:rsidRPr="00017E22"/>
    <w:p w:rsidRDefault="009546CE" w:rsidP="009546CE" w:rsidR="009546CE" w:rsidRPr="00017E22">
      <w:pPr>
        <w:jc w:val="right"/>
      </w:pPr>
    </w:p>
    <w:p w:rsidRDefault="000662EA" w:rsidP="000662EA" w:rsidR="009546CE" w:rsidRPr="00017E22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9546CE">
        <w:t>Sudac</w:t>
      </w:r>
    </w:p>
    <w:p w:rsidRDefault="000662EA" w:rsidP="000662EA" w:rsidR="009546CE" w:rsidRPr="00017E22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46CE" w:rsidRPr="00017E22">
        <w:t xml:space="preserve">       </w:t>
      </w:r>
      <w:r w:rsidR="009546CE">
        <w:t xml:space="preserve">     </w:t>
      </w:r>
      <w:r w:rsidR="009546CE" w:rsidRPr="00017E22">
        <w:t xml:space="preserve">Ardena </w:t>
      </w:r>
      <w:proofErr w:type="spellStart"/>
      <w:r w:rsidR="009546CE" w:rsidRPr="00017E22">
        <w:t>Bajlo</w:t>
      </w:r>
      <w:proofErr w:type="spellEnd"/>
      <w:r>
        <w:t>, v.r.</w:t>
      </w:r>
    </w:p>
    <w:p w:rsidRDefault="009546CE" w:rsidP="009546CE" w:rsidR="009546CE" w:rsidRPr="00017E22">
      <w:pPr>
        <w:ind w:left="5664"/>
        <w:jc w:val="center"/>
      </w:pPr>
    </w:p>
    <w:p w:rsidRDefault="009546CE" w:rsidP="009546CE" w:rsidR="009546CE" w:rsidRPr="00017E22">
      <w:pPr>
        <w:ind w:left="5664"/>
        <w:jc w:val="center"/>
      </w:pPr>
    </w:p>
    <w:p w:rsidRDefault="009546CE" w:rsidP="009546CE" w:rsidR="009546CE" w:rsidRPr="00017E22">
      <w:r>
        <w:lastRenderedPageBreak/>
        <w:t>Pouka o pravnom lijeku</w:t>
      </w:r>
      <w:r w:rsidRPr="00017E22">
        <w:t>:</w:t>
      </w:r>
    </w:p>
    <w:p w:rsidRDefault="009234C1" w:rsidP="009234C1" w:rsidR="009234C1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>
        <w:t xml:space="preserve">                  </w:t>
      </w:r>
    </w:p>
    <w:p w:rsidRDefault="009546CE" w:rsidP="009546CE" w:rsidR="009546CE"/>
    <w:p w:rsidRDefault="009546CE" w:rsidP="009546CE" w:rsidR="009546CE" w:rsidRPr="00017E22"/>
    <w:p w:rsidRDefault="009546CE" w:rsidP="009546CE" w:rsidR="009546CE" w:rsidRPr="00017E22">
      <w:r w:rsidRPr="00017E22">
        <w:t xml:space="preserve">Dostaviti: 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>Stečajnom upravitelju</w:t>
      </w:r>
      <w:r>
        <w:t>-</w:t>
      </w:r>
      <w:proofErr w:type="spellStart"/>
      <w:r>
        <w:t>emailom</w:t>
      </w:r>
      <w:proofErr w:type="spellEnd"/>
    </w:p>
    <w:p w:rsidRDefault="009546CE" w:rsidP="009546CE" w:rsidR="009546CE" w:rsidRPr="00017E22">
      <w:pPr>
        <w:numPr>
          <w:ilvl w:val="0"/>
          <w:numId w:val="3"/>
        </w:numPr>
      </w:pPr>
      <w:r>
        <w:t xml:space="preserve">e- </w:t>
      </w:r>
      <w:r w:rsidRPr="00017E22">
        <w:t>Oglasna ploča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 xml:space="preserve">U spis </w:t>
      </w:r>
    </w:p>
    <w:p w:rsidRDefault="00FC675F" w:rsidP="009546CE" w:rsidR="00FC675F" w:rsidRPr="00017E22">
      <w:pPr>
        <w:jc w:val="both"/>
      </w:pPr>
    </w:p>
    <w:sectPr w:rsidSect="00934E90" w:rsidR="00FC675F" w:rsidRPr="00017E22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662EA"/>
    <w:rsid w:val="00083684"/>
    <w:rsid w:val="001707AC"/>
    <w:rsid w:val="00182C48"/>
    <w:rsid w:val="002151FC"/>
    <w:rsid w:val="00233AD9"/>
    <w:rsid w:val="00241BF7"/>
    <w:rsid w:val="002907FC"/>
    <w:rsid w:val="00294C1A"/>
    <w:rsid w:val="002B0791"/>
    <w:rsid w:val="002F4E92"/>
    <w:rsid w:val="00491455"/>
    <w:rsid w:val="005E46C4"/>
    <w:rsid w:val="006D5987"/>
    <w:rsid w:val="00724680"/>
    <w:rsid w:val="00845FF8"/>
    <w:rsid w:val="00895654"/>
    <w:rsid w:val="008A56C2"/>
    <w:rsid w:val="008E3BF4"/>
    <w:rsid w:val="008E3D54"/>
    <w:rsid w:val="009234C1"/>
    <w:rsid w:val="00934E90"/>
    <w:rsid w:val="009546CE"/>
    <w:rsid w:val="009B4195"/>
    <w:rsid w:val="009D7A7A"/>
    <w:rsid w:val="009F4CEB"/>
    <w:rsid w:val="00A00657"/>
    <w:rsid w:val="00A74E48"/>
    <w:rsid w:val="00A85A75"/>
    <w:rsid w:val="00A917A0"/>
    <w:rsid w:val="00A94666"/>
    <w:rsid w:val="00AE5036"/>
    <w:rsid w:val="00BE6C59"/>
    <w:rsid w:val="00C639C8"/>
    <w:rsid w:val="00CD4BEC"/>
    <w:rsid w:val="00EA598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true" w:styleId="Naslov6Char" w:type="character">
    <w:name w:val="Naslov 6 Char"/>
    <w:basedOn w:val="Zadanifontodlomka"/>
    <w:link w:val="Naslov6"/>
    <w:rsid w:val="0049145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6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2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2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2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2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1" w:styleId="Naslov6Char" w:type="character">
    <w:name w:val="Naslov 6 Char"/>
    <w:basedOn w:val="Zadanifontodlomka"/>
    <w:link w:val="Naslov6"/>
    <w:rsid w:val="0049145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6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2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2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2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2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BRALA TRADE prijevoz, trgovina i usluge d.o.o. "u stečaju"</izvorni_sadrzaj>
    <derivirana_varijabla naziv="DomainObject.Predmet.ProtustrankaFormated_1">  Stečajna masa iza BRALA TRADE prijevoz, trgovina i usluge d.o.o. "u stečaju"</derivirana_varijabla>
  </DomainObject.Predmet.ProtustrankaFormated>
  <DomainObject.Predmet.ProtustrankaFormatedOIB>
    <izvorni_sadrzaj>  Stečajna masa iza BRALA TRADE prijevoz, trgovina i usluge d.o.o. "u stečaju", OIB 07064454163</izvorni_sadrzaj>
    <derivirana_varijabla naziv="DomainObject.Predmet.ProtustrankaFormatedOIB_1">  Stečajna masa iza BRALA TRADE prijevoz, trgovina i usluge d.o.o. "u stečaju", OIB 07064454163</derivirana_varijabla>
  </DomainObject.Predmet.ProtustrankaFormatedOIB>
  <DomainObject.Predmet.ProtustrankaFormatedWithAdress>
    <izvorni_sadrzaj> Stečajna masa iza BRALA TRADE prijevoz, trgovina i usluge d.o.o. "u stečaju", Poljanska 9, 23000 Zadar</izvorni_sadrzaj>
    <derivirana_varijabla naziv="DomainObject.Predmet.ProtustrankaFormatedWithAdress_1"> Stečajna masa iza BRALA TRADE prijevoz, trgovina i usluge d.o.o. "u stečaju", Poljanska 9, 23000 Zadar</derivirana_varijabla>
  </DomainObject.Predmet.ProtustrankaFormatedWithAdress>
  <DomainObject.Predmet.ProtustrankaFormatedWithAdressOIB>
    <izvorni_sadrzaj> Stečajna masa iza BRALA TRADE prijevoz, trgovina i usluge d.o.o. "u stečaju", OIB 07064454163, Poljanska 9, 23000 Zadar</izvorni_sadrzaj>
    <derivirana_varijabla naziv="DomainObject.Predmet.ProtustrankaFormatedWithAdressOIB_1"> Stečajna masa iza BRALA TRADE prijevoz, trgovina i usluge d.o.o. "u stečaju", OIB 07064454163, Poljanska 9, 23000 Zadar</derivirana_varijabla>
  </DomainObject.Predmet.ProtustrankaFormatedWithAdressOIB>
  <DomainObject.Predmet.ProtustrankaWithAdress>
    <izvorni_sadrzaj>Stečajna masa iza BRALA TRADE prijevoz, trgovina i usluge d.o.o. "u stečaju" Poljanska 9, 23000 Zadar</izvorni_sadrzaj>
    <derivirana_varijabla naziv="DomainObject.Predmet.ProtustrankaWithAdress_1">Stečajna masa iza BRALA TRADE prijevoz, trgovina i usluge d.o.o. "u stečaju" Poljanska 9, 23000 Zadar</derivirana_varijabla>
  </DomainObject.Predmet.ProtustrankaWithAdress>
  <DomainObject.Predmet.ProtustrankaWithAdressOIB>
    <izvorni_sadrzaj>Stečajna masa iza BRALA TRADE prijevoz, trgovina i usluge d.o.o. "u stečaju", OIB 07064454163, Poljanska 9, 23000 Zadar</izvorni_sadrzaj>
    <derivirana_varijabla naziv="DomainObject.Predmet.ProtustrankaWithAdressOIB_1">Stečajna masa iza BRALA TRADE prijevoz, trgovina i usluge d.o.o. "u stečaju", OIB 07064454163, Poljanska 9, 23000 Zadar</derivirana_varijabla>
  </DomainObject.Predmet.ProtustrankaWithAdressOIB>
  <DomainObject.Predmet.ProtustrankaNazivFormated>
    <izvorni_sadrzaj>Stečajna masa iza BRALA TRADE prijevoz, trgovina i usluge d.o.o. "u stečaju"</izvorni_sadrzaj>
    <derivirana_varijabla naziv="DomainObject.Predmet.ProtustrankaNazivFormated_1">Stečajna masa iza BRALA TRADE prijevoz, trgovina i usluge d.o.o. "u stečaju"</derivirana_varijabla>
  </DomainObject.Predmet.ProtustrankaNazivFormated>
  <DomainObject.Predmet.ProtustrankaNazivFormatedOIB>
    <izvorni_sadrzaj>Stečajna masa iza BRALA TRADE prijevoz, trgovina i usluge d.o.o. "u stečaju", OIB 07064454163</izvorni_sadrzaj>
    <derivirana_varijabla naziv="DomainObject.Predmet.ProtustrankaNazivFormatedOIB_1">Stečajna masa iza BRALA TRADE prijevoz, trgovina i usluge d.o.o. "u stečaju", OIB 07064454163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KRŠI društvo s ograničenom odgovornošću za proizvodnju, trgovinu i usluge</izvorni_sadrzaj>
    <derivirana_varijabla naziv="DomainObject.Predmet.StrankaFormated_1">  KRŠI društvo s ograničenom odgovornošću za proizvodnju, trgovinu i usluge</derivirana_varijabla>
  </DomainObject.Predmet.StrankaFormated>
  <DomainObject.Predmet.StrankaFormatedOIB>
    <izvorni_sadrzaj>  KRŠI društvo s ograničenom odgovornošću za proizvodnju, trgovinu i usluge, OIB 41856029235</izvorni_sadrzaj>
    <derivirana_varijabla naziv="DomainObject.Predmet.StrankaFormatedOIB_1">  KRŠI društvo s ograničenom odgovornošću za proizvodnju, trgovinu i usluge, OIB 41856029235</derivirana_varijabla>
  </DomainObject.Predmet.StrankaFormatedOIB>
  <DomainObject.Predmet.StrankaFormatedWithAdress>
    <izvorni_sadrzaj> KRŠI društvo s ograničenom odgovornošću za proizvodnju, trgovinu i usluge, Ulica Braće Radić/bb, Posedarje</izvorni_sadrzaj>
    <derivirana_varijabla naziv="DomainObject.Predmet.StrankaFormatedWithAdress_1"> KRŠI društvo s ograničenom odgovornošću za proizvodnju, trgovinu i usluge, Ulica Braće Radić/bb, Posedarje</derivirana_varijabla>
  </DomainObject.Predmet.StrankaFormatedWithAdress>
  <DomainObject.Predmet.StrankaFormatedWithAdressOIB>
    <izvorni_sadrzaj> KRŠI društvo s ograničenom odgovornošću za proizvodnju, trgovinu i usluge, OIB 41856029235, Ulica Braće Radić/bb, Posedarje</izvorni_sadrzaj>
    <derivirana_varijabla naziv="DomainObject.Predmet.StrankaFormatedWithAdressOIB_1"> KRŠI društvo s ograničenom odgovornošću za proizvodnju, trgovinu i usluge, OIB 41856029235, Ulica Braće Radić/bb, Posedarje</derivirana_varijabla>
  </DomainObject.Predmet.StrankaFormatedWithAdressOIB>
  <DomainObject.Predmet.StrankaWithAdress>
    <izvorni_sadrzaj>KRŠI društvo s ograničenom odgovornošću za proizvodnju, trgovinu i usluge Ulica Braće Radić/bb,Posedarje</izvorni_sadrzaj>
    <derivirana_varijabla naziv="DomainObject.Predmet.StrankaWithAdress_1">KRŠI društvo s ograničenom odgovornošću za proizvodnju, trgovinu i usluge Ulica Braće Radić/bb,Posedarje</derivirana_varijabla>
  </DomainObject.Predmet.StrankaWithAdress>
  <DomainObject.Predmet.StrankaWithAdressOIB>
    <izvorni_sadrzaj>KRŠI društvo s ograničenom odgovornošću za proizvodnju, trgovinu i usluge, OIB 41856029235, Ulica Braće Radić/bb,Posedarje</izvorni_sadrzaj>
    <derivirana_varijabla naziv="DomainObject.Predmet.StrankaWithAdressOIB_1">KRŠI društvo s ograničenom odgovornošću za proizvodnju, trgovinu i usluge, OIB 41856029235, Ulica Braće Radić/bb,Posedarje</derivirana_varijabla>
  </DomainObject.Predmet.StrankaWithAdressOIB>
  <DomainObject.Predmet.StrankaNazivFormated>
    <izvorni_sadrzaj>KRŠI društvo s ograničenom odgovornošću za proizvodnju, trgovinu i usluge</izvorni_sadrzaj>
    <derivirana_varijabla naziv="DomainObject.Predmet.StrankaNazivFormated_1">KRŠI društvo s ograničenom odgovornošću za proizvodnju, trgovinu i usluge</derivirana_varijabla>
  </DomainObject.Predmet.StrankaNazivFormated>
  <DomainObject.Predmet.StrankaNazivFormatedOIB>
    <izvorni_sadrzaj>KRŠI društvo s ograničenom odgovornošću za proizvodnju, trgovinu i usluge, OIB 41856029235</izvorni_sadrzaj>
    <derivirana_varijabla naziv="DomainObject.Predmet.StrankaNazivFormatedOIB_1">KRŠI društvo s ograničenom odgovornošću za proizvodnju, trgovinu i usluge, OIB 41856029235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KRŠI društvo s ograničenom odgovornošću za proizvodnju, trgovinu i usluge</item>
    </izvorni_sadrzaj>
    <derivirana_varijabla naziv="DomainObject.Predmet.StrankaListFormated_1">
      <item>KRŠI društvo s ograničenom odgovornošću za proizvodnju, trgovinu i usluge</item>
    </derivirana_varijabla>
  </DomainObject.Predmet.StrankaListFormated>
  <DomainObject.Predmet.StrankaListFormatedOIB>
    <izvorni_sadrzaj>
      <item>KRŠI društvo s ograničenom odgovornošću za proizvodnju, trgovinu i usluge, OIB 41856029235</item>
    </izvorni_sadrzaj>
    <derivirana_varijabla naziv="DomainObject.Predmet.StrankaListFormatedOIB_1">
      <item>KRŠI društvo s ograničenom odgovornošću za proizvodnju, trgovinu i usluge, OIB 41856029235</item>
    </derivirana_varijabla>
  </DomainObject.Predmet.StrankaListFormatedOIB>
  <DomainObject.Predmet.StrankaListFormatedWithAdress>
    <izvorni_sadrzaj>
      <item>KRŠI društvo s ograničenom odgovornošću za proizvodnju, trgovinu i usluge, Ulica Braće Radić/bb, Posedarje</item>
    </izvorni_sadrzaj>
    <derivirana_varijabla naziv="DomainObject.Predmet.StrankaListFormatedWithAdress_1">
      <item>KRŠI društvo s ograničenom odgovornošću za proizvodnju, trgovinu i usluge, Ulica Braće Radić/bb, Posedarje</item>
    </derivirana_varijabla>
  </DomainObject.Predmet.StrankaListFormatedWithAdress>
  <DomainObject.Predmet.StrankaListFormatedWithAdressOIB>
    <izvorni_sadrzaj>
      <item>KRŠI društvo s ograničenom odgovornošću za proizvodnju, trgovinu i usluge, OIB 41856029235, Ulica Braće Radić/bb, Posedarje</item>
    </izvorni_sadrzaj>
    <derivirana_varijabla naziv="DomainObject.Predmet.StrankaListFormatedWithAdressOIB_1">
      <item>KRŠI društvo s ograničenom odgovornošću za proizvodnju, trgovinu i usluge, OIB 41856029235, Ulica Braće Radić/bb, Posedarje</item>
    </derivirana_varijabla>
  </DomainObject.Predmet.StrankaListFormatedWithAdressOIB>
  <DomainObject.Predmet.StrankaListNazivFormated>
    <izvorni_sadrzaj>
      <item>KRŠI društvo s ograničenom odgovornošću za proizvodnju, trgovinu i usluge</item>
    </izvorni_sadrzaj>
    <derivirana_varijabla naziv="DomainObject.Predmet.StrankaListNazivFormated_1">
      <item>KRŠI društvo s ograničenom odgovornošću za proizvodnju, trgovinu i usluge</item>
    </derivirana_varijabla>
  </DomainObject.Predmet.StrankaListNazivFormated>
  <DomainObject.Predmet.StrankaListNazivFormatedOIB>
    <izvorni_sadrzaj>
      <item>KRŠI društvo s ograničenom odgovornošću za proizvodnju, trgovinu i usluge, OIB 41856029235</item>
    </izvorni_sadrzaj>
    <derivirana_varijabla naziv="DomainObject.Predmet.StrankaListNazivFormatedOIB_1">
      <item>KRŠI društvo s ograničenom odgovornošću za proizvodnju, trgovinu i usluge, OIB 41856029235</item>
    </derivirana_varijabla>
  </DomainObject.Predmet.StrankaListNazivFormatedOIB>
  <DomainObject.Predmet.ProtuStrankaListFormated>
    <izvorni_sadrzaj>
      <item>Stečajna masa iza BRALA TRADE prijevoz, trgovina i usluge d.o.o. "u stečaju"</item>
    </izvorni_sadrzaj>
    <derivirana_varijabla naziv="DomainObject.Predmet.ProtuStrankaListFormated_1">
      <item>Stečajna masa iza BRALA TRADE prijevoz, trgovina i usluge d.o.o. "u stečaju"</item>
    </derivirana_varijabla>
  </DomainObject.Predmet.ProtuStrankaListFormated>
  <DomainObject.Predmet.ProtuStrankaListFormatedOIB>
    <izvorni_sadrzaj>
      <item>Stečajna masa iza BRALA TRADE prijevoz, trgovina i usluge d.o.o. "u stečaju", OIB 07064454163</item>
    </izvorni_sadrzaj>
    <derivirana_varijabla naziv="DomainObject.Predmet.ProtuStrankaListFormatedOIB_1">
      <item>Stečajna masa iza BRALA TRADE prijevoz, trgovina i usluge d.o.o. "u stečaju", OIB 07064454163</item>
    </derivirana_varijabla>
  </DomainObject.Predmet.ProtuStrankaListFormatedOIB>
  <DomainObject.Predmet.ProtuStrankaListFormatedWithAdress>
    <izvorni_sadrzaj>
      <item>Stečajna masa iza BRALA TRADE prijevoz, trgovina i usluge d.o.o. "u stečaju", Poljanska 9, 23000 Zadar</item>
    </izvorni_sadrzaj>
    <derivirana_varijabla naziv="DomainObject.Predmet.ProtuStrankaListFormatedWithAdress_1">
      <item>Stečajna masa iza BRALA TRADE prijevoz, trgovina i usluge d.o.o. "u stečaju", Poljanska 9, 23000 Zadar</item>
    </derivirana_varijabla>
  </DomainObject.Predmet.ProtuStrankaListFormatedWithAdress>
  <DomainObject.Predmet.ProtuStrankaListFormatedWithAdressOIB>
    <izvorni_sadrzaj>
      <item>Stečajna masa iza BRALA TRADE prijevoz, trgovina i usluge d.o.o. "u stečaju", OIB 07064454163, Poljanska 9, 23000 Zadar</item>
    </izvorni_sadrzaj>
    <derivirana_varijabla naziv="DomainObject.Predmet.ProtuStrankaListFormatedWithAdressOIB_1">
      <item>Stečajna masa iza BRALA TRADE prijevoz, trgovina i usluge d.o.o. "u stečaju", OIB 07064454163, Poljanska 9, 23000 Zadar</item>
    </derivirana_varijabla>
  </DomainObject.Predmet.ProtuStrankaListFormatedWithAdressOIB>
  <DomainObject.Predmet.ProtuStrankaListNazivFormated>
    <izvorni_sadrzaj>
      <item>Stečajna masa iza BRALA TRADE prijevoz, trgovina i usluge d.o.o. "u stečaju"</item>
    </izvorni_sadrzaj>
    <derivirana_varijabla naziv="DomainObject.Predmet.ProtuStrankaListNazivFormated_1">
      <item>Stečajna masa iza BRALA TRADE prijevoz, trgovina i usluge d.o.o. "u stečaju"</item>
    </derivirana_varijabla>
  </DomainObject.Predmet.ProtuStrankaListNazivFormated>
  <DomainObject.Predmet.ProtuStrankaListNazivFormatedOIB>
    <izvorni_sadrzaj>
      <item>Stečajna masa iza BRALA TRADE prijevoz, trgovina i usluge d.o.o. "u stečaju", OIB 07064454163</item>
    </izvorni_sadrzaj>
    <derivirana_varijabla naziv="DomainObject.Predmet.ProtuStrankaListNazivFormatedOIB_1">
      <item>Stečajna masa iza BRALA TRADE prijevoz, trgovina i usluge d.o.o. "u stečaju", OIB 07064454163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KRŠI društvo s ograničenom odgovornošću za proizvodnju, trgovinu i usluge</izvorni_sadrzaj>
    <derivirana_varijabla naziv="DomainObject.Predmet.StrankaIDrugi_1">KRŠI društvo s ograničenom odgovornošću za proizvodnju, trgovinu i usluge</derivirana_varijabla>
  </DomainObject.Predmet.StrankaIDrugi>
  <DomainObject.Predmet.ProtustrankaIDrugi>
    <izvorni_sadrzaj>Stečajna masa iza BRALA TRADE prijevoz, trgovina i usluge d.o.o. "u stečaju"</izvorni_sadrzaj>
    <derivirana_varijabla naziv="DomainObject.Predmet.ProtustrankaIDrugi_1">Stečajna masa iza BRALA TRADE prijevoz, trgovina i usluge d.o.o. "u stečaju"</derivirana_varijabla>
  </DomainObject.Predmet.ProtustrankaIDrugi>
  <DomainObject.Predmet.StrankaIDrugiAdressOIB>
    <izvorni_sadrzaj>KRŠI društvo s ograničenom odgovornošću za proizvodnju, trgovinu i usluge, OIB 41856029235, Ulica Braće Radić/bb, Posedarje</izvorni_sadrzaj>
    <derivirana_varijabla naziv="DomainObject.Predmet.StrankaIDrugiAdressOIB_1">KRŠI društvo s ograničenom odgovornošću za proizvodnju, trgovinu i usluge, OIB 41856029235, Ulica Braće Radić/bb, Posedarje</derivirana_varijabla>
  </DomainObject.Predmet.StrankaIDrugiAdressOIB>
  <DomainObject.Predmet.ProtustrankaIDrugiAdressOIB>
    <izvorni_sadrzaj>Stečajna masa iza BRALA TRADE prijevoz, trgovina i usluge d.o.o. "u stečaju", OIB 07064454163, Poljanska 9, 23000 Zadar</izvorni_sadrzaj>
    <derivirana_varijabla naziv="DomainObject.Predmet.ProtustrankaIDrugiAdressOIB_1">Stečajna masa iza BRALA TRADE prijevoz, trgovina i usluge d.o.o. "u stečaju", OIB 07064454163, Poljanska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BRALA TRADE prijevoz, trgovina i usluge d.o.o. "u stečaju"</item>
      <item>KRŠI društvo s ograničenom odgovornošću za proizvodnju, trgovinu i usluge</item>
    </izvorni_sadrzaj>
    <derivirana_varijabla naziv="DomainObject.Predmet.SudioniciListNaziv_1">
      <item>Stečajna masa iza BRALA TRADE prijevoz, trgovina i usluge d.o.o. "u stečaju"</item>
      <item>KRŠI društvo s ograničenom odgovornošću za proizvodnju, trgovinu i usluge</item>
    </derivirana_varijabla>
  </DomainObject.Predmet.SudioniciListNaziv>
  <DomainObject.Predmet.SudioniciListAdressOIB>
    <izvorni_sadrzaj>
      <item>Stečajna masa iza BRALA TRADE prijevoz, trgovina i usluge d.o.o. "u stečaju", OIB 07064454163, Poljanska 9,23000 Zadar</item>
      <item>KRŠI društvo s ograničenom odgovornošću za proizvodnju, trgovinu i usluge, OIB 41856029235, Ulica Braće Radić/bb,Posedarje</item>
    </izvorni_sadrzaj>
    <derivirana_varijabla naziv="DomainObject.Predmet.SudioniciListAdressOIB_1">
      <item>Stečajna masa iza BRALA TRADE prijevoz, trgovina i usluge d.o.o. "u stečaju", OIB 07064454163, Poljanska 9,23000 Zadar</item>
      <item>KRŠI društvo s ograničenom odgovornošću za proizvodnju, trgovinu i usluge, OIB 41856029235, Ulica Braće Radić/bb,Posedarje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07064454163</item>
      <item>, OIB 41856029235</item>
    </izvorni_sadrzaj>
    <derivirana_varijabla naziv="DomainObject.Predmet.SudioniciListNazivOIB_1">
      <item>, OIB 07064454163</item>
      <item>, OIB 41856029235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307</properties:Words>
  <properties:Characters>1562</properties:Characters>
  <properties:Lines>62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2018-07-09T08:40:00Z</dcterms:created>
  <dc:creator>Ardena Bajlo</dc:creator>
  <cp:lastModifiedBy>Ante Rubelj</cp:lastModifiedBy>
  <cp:lastPrinted>2016-10-12T08:50:00Z</cp:lastPrinted>
  <dcterms:modified xmlns:xsi="http://www.w3.org/2001/XMLSchema-instance" xsi:type="dcterms:W3CDTF">2018-07-11T12:46:00Z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 st-232-18 Brala trade d.o.o. NASTAVAK POSTUPKA I SUGLASNOST ZA  NAKNADNU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