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d4bd" w14:paraId="09fd4bd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32B30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St-288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732B30" w:rsidRPr="00732B30">
        <w:rPr>
          <w:rFonts w:cs="Times New Roman" w:hAnsi="Times New Roman" w:ascii="Times New Roman"/>
          <w:sz w:val="24"/>
          <w:szCs w:val="24"/>
        </w:rPr>
        <w:t>ANGULJA d.o.o. u likvidaciji</w:t>
      </w:r>
      <w:r w:rsidR="00732B30">
        <w:rPr>
          <w:rFonts w:cs="Times New Roman" w:hAnsi="Times New Roman" w:ascii="Times New Roman"/>
          <w:sz w:val="24"/>
          <w:szCs w:val="24"/>
        </w:rPr>
        <w:t xml:space="preserve"> iz Vodica, Ivana Gorana Kovačića 2, OIB: </w:t>
      </w:r>
      <w:r w:rsidR="00732B30" w:rsidRPr="00732B30">
        <w:rPr>
          <w:rFonts w:cs="Times New Roman" w:hAnsi="Times New Roman" w:ascii="Times New Roman"/>
          <w:sz w:val="24"/>
          <w:szCs w:val="24"/>
        </w:rPr>
        <w:t>99275144201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739D6">
        <w:rPr>
          <w:rFonts w:cs="Times New Roman" w:hAnsi="Times New Roman" w:ascii="Times New Roman"/>
          <w:sz w:val="24"/>
          <w:szCs w:val="24"/>
        </w:rPr>
        <w:t>1</w:t>
      </w:r>
      <w:r w:rsidR="00732B30">
        <w:rPr>
          <w:rFonts w:cs="Times New Roman" w:hAnsi="Times New Roman" w:ascii="Times New Roman"/>
          <w:sz w:val="24"/>
          <w:szCs w:val="24"/>
        </w:rPr>
        <w:t>9</w:t>
      </w:r>
      <w:r w:rsidR="00717F1B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732B30" w:rsidRPr="00732B30">
        <w:rPr>
          <w:rFonts w:cs="Times New Roman" w:hAnsi="Times New Roman" w:ascii="Times New Roman"/>
          <w:sz w:val="24"/>
          <w:szCs w:val="24"/>
        </w:rPr>
        <w:t>ANGULJA d.o.o. u likvidaciji</w:t>
      </w:r>
      <w:r w:rsidR="00732B30">
        <w:rPr>
          <w:rFonts w:cs="Times New Roman" w:hAnsi="Times New Roman" w:ascii="Times New Roman"/>
          <w:sz w:val="24"/>
          <w:szCs w:val="24"/>
        </w:rPr>
        <w:t xml:space="preserve"> iz Vodica, Ivana Gorana Kovačića 2, OIB: </w:t>
      </w:r>
      <w:r w:rsidR="00732B30" w:rsidRPr="00732B30">
        <w:rPr>
          <w:rFonts w:cs="Times New Roman" w:hAnsi="Times New Roman" w:ascii="Times New Roman"/>
          <w:sz w:val="24"/>
          <w:szCs w:val="24"/>
        </w:rPr>
        <w:t>99275144201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732B30">
        <w:rPr>
          <w:rFonts w:cs="Times New Roman" w:hAnsi="Times New Roman" w:ascii="Times New Roman"/>
          <w:sz w:val="24"/>
          <w:szCs w:val="24"/>
        </w:rPr>
        <w:t>-288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732B30">
        <w:rPr>
          <w:rFonts w:cs="Times New Roman" w:hAnsi="Times New Roman" w:ascii="Times New Roman"/>
          <w:sz w:val="24"/>
          <w:szCs w:val="24"/>
        </w:rPr>
        <w:t>32.500,00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732B30" w:rsidRPr="00732B30">
        <w:rPr>
          <w:rFonts w:cs="Times New Roman" w:hAnsi="Times New Roman" w:ascii="Times New Roman"/>
          <w:sz w:val="24"/>
          <w:szCs w:val="24"/>
        </w:rPr>
        <w:t>ANGULJA d.o.o. u likvidaciji</w:t>
      </w:r>
      <w:r w:rsidR="00732B30">
        <w:rPr>
          <w:rFonts w:cs="Times New Roman" w:hAnsi="Times New Roman" w:ascii="Times New Roman"/>
          <w:sz w:val="24"/>
          <w:szCs w:val="24"/>
        </w:rPr>
        <w:t xml:space="preserve"> iz Vodica, Ivana Gorana Kovačića 2, OIB: </w:t>
      </w:r>
      <w:r w:rsidR="00732B30" w:rsidRPr="00732B30">
        <w:rPr>
          <w:rFonts w:cs="Times New Roman" w:hAnsi="Times New Roman" w:ascii="Times New Roman"/>
          <w:sz w:val="24"/>
          <w:szCs w:val="24"/>
        </w:rPr>
        <w:t>99275144201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03079">
        <w:rPr>
          <w:rFonts w:cs="Times New Roman" w:hAnsi="Times New Roman" w:ascii="Times New Roman"/>
          <w:sz w:val="24"/>
          <w:szCs w:val="24"/>
        </w:rPr>
        <w:t>02. Studenog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7F1B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Oglasom</w:t>
      </w:r>
      <w:r w:rsidR="00424F74">
        <w:rPr>
          <w:rFonts w:cs="Times New Roman" w:hAnsi="Times New Roman" w:ascii="Times New Roman"/>
          <w:sz w:val="24"/>
          <w:szCs w:val="24"/>
        </w:rPr>
        <w:t xml:space="preserve"> ovog suda od dana </w:t>
      </w:r>
      <w:r w:rsidR="00732B30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>. Studenog 2016</w:t>
      </w:r>
      <w:r w:rsidR="00424F74"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 w:rsidR="00424F74"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 w:rsidR="00424F74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424F74"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</w:t>
      </w:r>
      <w:r w:rsidR="00717F1B">
        <w:rPr>
          <w:rFonts w:cs="Times New Roman" w:hAnsi="Times New Roman" w:ascii="Times New Roman"/>
          <w:sz w:val="24"/>
          <w:szCs w:val="24"/>
        </w:rPr>
        <w:t>nema</w:t>
      </w:r>
      <w:r w:rsidR="006F1BD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732B30">
        <w:rPr>
          <w:rFonts w:cs="Times New Roman" w:hAnsi="Times New Roman" w:ascii="Times New Roman"/>
          <w:sz w:val="24"/>
          <w:szCs w:val="24"/>
        </w:rPr>
        <w:t>9 St-288</w:t>
      </w:r>
      <w:r w:rsidR="003C64A1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739D6">
        <w:rPr>
          <w:rFonts w:cs="Times New Roman" w:hAnsi="Times New Roman" w:ascii="Times New Roman"/>
          <w:sz w:val="24"/>
          <w:szCs w:val="24"/>
        </w:rPr>
        <w:t>1</w:t>
      </w:r>
      <w:r w:rsidR="00732B30">
        <w:rPr>
          <w:rFonts w:cs="Times New Roman" w:hAnsi="Times New Roman" w:ascii="Times New Roman"/>
          <w:sz w:val="24"/>
          <w:szCs w:val="24"/>
        </w:rPr>
        <w:t>9</w:t>
      </w:r>
      <w:r w:rsidR="00717F1B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732B30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građansko upravni odjel Šibenik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-računovodstvo suda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8C3" w:rsidP="00E67C3C" w:rsidR="002668C3">
      <w:pPr>
        <w:spacing w:lineRule="auto" w:line="240" w:after="0"/>
      </w:pPr>
      <w:r>
        <w:separator/>
      </w:r>
    </w:p>
  </w:endnote>
  <w:endnote w:id="0" w:type="continuationSeparator">
    <w:p w:rsidRDefault="002668C3" w:rsidP="00E67C3C" w:rsidR="002668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8C3" w:rsidP="00E67C3C" w:rsidR="002668C3">
      <w:pPr>
        <w:spacing w:lineRule="auto" w:line="240" w:after="0"/>
      </w:pPr>
      <w:r>
        <w:separator/>
      </w:r>
    </w:p>
  </w:footnote>
  <w:footnote w:id="0" w:type="continuationSeparator">
    <w:p w:rsidRDefault="002668C3" w:rsidP="00E67C3C" w:rsidR="002668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959E5"/>
    <w:rsid w:val="000B54EB"/>
    <w:rsid w:val="00101B58"/>
    <w:rsid w:val="001D123C"/>
    <w:rsid w:val="001D2123"/>
    <w:rsid w:val="001D552E"/>
    <w:rsid w:val="00215261"/>
    <w:rsid w:val="0025268A"/>
    <w:rsid w:val="002668C3"/>
    <w:rsid w:val="00296F3C"/>
    <w:rsid w:val="003C64A1"/>
    <w:rsid w:val="003C7CC3"/>
    <w:rsid w:val="00416673"/>
    <w:rsid w:val="00424F74"/>
    <w:rsid w:val="004266E4"/>
    <w:rsid w:val="004656EB"/>
    <w:rsid w:val="004B1580"/>
    <w:rsid w:val="004E0796"/>
    <w:rsid w:val="00540446"/>
    <w:rsid w:val="00540593"/>
    <w:rsid w:val="00557B3D"/>
    <w:rsid w:val="0058627E"/>
    <w:rsid w:val="006B7A7D"/>
    <w:rsid w:val="006F1BDF"/>
    <w:rsid w:val="00717F1B"/>
    <w:rsid w:val="00732B30"/>
    <w:rsid w:val="007739D6"/>
    <w:rsid w:val="00814A98"/>
    <w:rsid w:val="008427F0"/>
    <w:rsid w:val="008967A5"/>
    <w:rsid w:val="008B7C03"/>
    <w:rsid w:val="00906B71"/>
    <w:rsid w:val="00A43D9A"/>
    <w:rsid w:val="00A77D7C"/>
    <w:rsid w:val="00AA6692"/>
    <w:rsid w:val="00B643C4"/>
    <w:rsid w:val="00C03079"/>
    <w:rsid w:val="00C87DB4"/>
    <w:rsid w:val="00CB0B39"/>
    <w:rsid w:val="00D12EBE"/>
    <w:rsid w:val="00E67C3C"/>
    <w:rsid w:val="00EE523F"/>
    <w:rsid w:val="00FC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1D5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5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5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5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5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1D5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5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5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5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5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- 20.7.16.</izvorni_sadrzaj>
    <derivirana_varijabla naziv="DomainObject.Predmet.PrimjedbaSuca_1">UVID - 20.7.16.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ANGULJA društvo s ograničenom odgovornošću za trgovinu, ugostiteljstvo i turizam u likvidaciji</izvorni_sadrzaj>
    <derivirana_varijabla naziv="DomainObject.Predmet.ProtustrankaFormated_1">  ANGULJA društvo s ograničenom odgovornošću za trgovinu, ugostiteljstvo i turizam u likvidaciji</derivirana_varijabla>
  </DomainObject.Predmet.ProtustrankaFormated>
  <DomainObject.Predmet.ProtustrankaFormatedOIB>
    <izvorni_sadrzaj>  ANGULJA društvo s ograničenom odgovornošću za trgovinu, ugostiteljstvo i turizam u likvidaciji, OIB 99275144201</izvorni_sadrzaj>
    <derivirana_varijabla naziv="DomainObject.Predmet.ProtustrankaFormatedOIB_1">  ANGULJA društvo s ograničenom odgovornošću za trgovinu, ugostiteljstvo i turizam u likvidaciji, OIB 99275144201</derivirana_varijabla>
  </DomainObject.Predmet.ProtustrankaFormatedOIB>
  <DomainObject.Predmet.ProtustrankaFormatedWithAdress>
    <izvorni_sadrzaj> ANGULJA društvo s ograničenom odgovornošću za trgovinu, ugostiteljstvo i turizam u likvidaciji, Ivana Gorana Kovačića 2, 22211 Vodice</izvorni_sadrzaj>
    <derivirana_varijabla naziv="DomainObject.Predmet.ProtustrankaFormatedWithAdress_1"> ANGULJA društvo s ograničenom odgovornošću za trgovinu, ugostiteljstvo i turizam u likvidaciji, Ivana Gorana Kovačića 2, 22211 Vodice</derivirana_varijabla>
  </DomainObject.Predmet.ProtustrankaFormatedWithAdress>
  <DomainObject.Predmet.ProtustrankaFormatedWithAdressOIB>
    <izvorni_sadrzaj> ANGULJA društvo s ograničenom odgovornošću za trgovinu, ugostiteljstvo i turizam u likvidaciji, OIB 99275144201, Ivana Gorana Kovačića 2, 22211 Vodice</izvorni_sadrzaj>
    <derivirana_varijabla naziv="DomainObject.Predmet.ProtustrankaFormatedWithAdressOIB_1"> ANGULJA društvo s ograničenom odgovornošću za trgovinu, ugostiteljstvo i turizam u likvidaciji, OIB 99275144201, Ivana Gorana Kovačića 2, 22211 Vodice</derivirana_varijabla>
  </DomainObject.Predmet.ProtustrankaFormatedWithAdressOIB>
  <DomainObject.Predmet.ProtustrankaWithAdress>
    <izvorni_sadrzaj>ANGULJA društvo s ograničenom odgovornošću za trgovinu, ugostiteljstvo i turizam u likvidaciji Ivana Gorana Kovačića 2, 22211 Vodice</izvorni_sadrzaj>
    <derivirana_varijabla naziv="DomainObject.Predmet.ProtustrankaWithAdress_1">ANGULJA društvo s ograničenom odgovornošću za trgovinu, ugostiteljstvo i turizam u likvidaciji Ivana Gorana Kovačića 2, 22211 Vodice</derivirana_varijabla>
  </DomainObject.Predmet.ProtustrankaWithAdress>
  <DomainObject.Predmet.ProtustrankaWithAdressOIB>
    <izvorni_sadrzaj>ANGULJA društvo s ograničenom odgovornošću za trgovinu, ugostiteljstvo i turizam u likvidaciji, OIB 99275144201, Ivana Gorana Kovačića 2, 22211 Vodice</izvorni_sadrzaj>
    <derivirana_varijabla naziv="DomainObject.Predmet.ProtustrankaWithAdressOIB_1">ANGULJA društvo s ograničenom odgovornošću za trgovinu, ugostiteljstvo i turizam u likvidaciji, OIB 99275144201, Ivana Gorana Kovačića 2, 22211 Vodice</derivirana_varijabla>
  </DomainObject.Predmet.ProtustrankaWithAdressOIB>
  <DomainObject.Predmet.ProtustrankaNazivFormated>
    <izvorni_sadrzaj>ANGULJA društvo s ograničenom odgovornošću za trgovinu, ugostiteljstvo i turizam u likvidaciji</izvorni_sadrzaj>
    <derivirana_varijabla naziv="DomainObject.Predmet.ProtustrankaNazivFormated_1">ANGULJA društvo s ograničenom odgovornošću za trgovinu, ugostiteljstvo i turizam u likvidaciji</derivirana_varijabla>
  </DomainObject.Predmet.ProtustrankaNazivFormated>
  <DomainObject.Predmet.ProtustrankaNazivFormatedOIB>
    <izvorni_sadrzaj>ANGULJA društvo s ograničenom odgovornošću za trgovinu, ugostiteljstvo i turizam u likvidaciji, OIB 99275144201</izvorni_sadrzaj>
    <derivirana_varijabla naziv="DomainObject.Predmet.ProtustrankaNazivFormatedOIB_1">ANGULJA društvo s ograničenom odgovornošću za trgovinu, ugostiteljstvo i turizam u likvidaciji, OIB 99275144201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ANGULJA društvo s ograničenom odgovornošću za trgovinu, ugostiteljstvo i turizam u likvidaciji</item>
    </izvorni_sadrzaj>
    <derivirana_varijabla naziv="DomainObject.Predmet.ProtuStrankaListFormated_1">
      <item>ANGULJA društvo s ograničenom odgovornošću za trgovinu, ugostiteljstvo i turizam u likvidaciji</item>
    </derivirana_varijabla>
  </DomainObject.Predmet.ProtuStrankaListFormated>
  <DomainObject.Predmet.ProtuStrankaListFormatedOIB>
    <izvorni_sadrzaj>
      <item>ANGULJA društvo s ograničenom odgovornošću za trgovinu, ugostiteljstvo i turizam u likvidaciji, OIB 99275144201</item>
    </izvorni_sadrzaj>
    <derivirana_varijabla naziv="DomainObject.Predmet.ProtuStrankaListFormatedOIB_1">
      <item>ANGULJA društvo s ograničenom odgovornošću za trgovinu, ugostiteljstvo i turizam u likvidaciji, OIB 99275144201</item>
    </derivirana_varijabla>
  </DomainObject.Predmet.ProtuStrankaListFormatedOIB>
  <DomainObject.Predmet.ProtuStrankaListFormatedWithAdress>
    <izvorni_sadrzaj>
      <item>ANGULJA društvo s ograničenom odgovornošću za trgovinu, ugostiteljstvo i turizam u likvidaciji, Ivana Gorana Kovačića 2, 22211 Vodice</item>
    </izvorni_sadrzaj>
    <derivirana_varijabla naziv="DomainObject.Predmet.ProtuStrankaListFormatedWithAdress_1">
      <item>ANGULJA društvo s ograničenom odgovornošću za trgovinu, ugostiteljstvo i turizam u likvidaciji, Ivana Gorana Kovačića 2, 22211 Vodice</item>
    </derivirana_varijabla>
  </DomainObject.Predmet.ProtuStrankaListFormatedWithAdress>
  <DomainObject.Predmet.ProtuStrankaListFormatedWithAdressOIB>
    <izvorni_sadrzaj>
      <item>ANGULJA društvo s ograničenom odgovornošću za trgovinu, ugostiteljstvo i turizam u likvidaciji, OIB 99275144201, Ivana Gorana Kovačića 2, 22211 Vodice</item>
    </izvorni_sadrzaj>
    <derivirana_varijabla naziv="DomainObject.Predmet.ProtuStrankaListFormatedWithAdressOIB_1">
      <item>ANGULJA društvo s ograničenom odgovornošću za trgovinu, ugostiteljstvo i turizam u likvidaciji, OIB 99275144201, Ivana Gorana Kovačića 2, 22211 Vodice</item>
    </derivirana_varijabla>
  </DomainObject.Predmet.ProtuStrankaListFormatedWithAdressOIB>
  <DomainObject.Predmet.ProtuStrankaListNazivFormated>
    <izvorni_sadrzaj>
      <item>ANGULJA društvo s ograničenom odgovornošću za trgovinu, ugostiteljstvo i turizam u likvidaciji</item>
    </izvorni_sadrzaj>
    <derivirana_varijabla naziv="DomainObject.Predmet.ProtuStrankaListNazivFormated_1">
      <item>ANGULJA društvo s ograničenom odgovornošću za trgovinu, ugostiteljstvo i turizam u likvidaciji</item>
    </derivirana_varijabla>
  </DomainObject.Predmet.ProtuStrankaListNazivFormated>
  <DomainObject.Predmet.ProtuStrankaListNazivFormatedOIB>
    <izvorni_sadrzaj>
      <item>ANGULJA društvo s ograničenom odgovornošću za trgovinu, ugostiteljstvo i turizam u likvidaciji, OIB 99275144201</item>
    </izvorni_sadrzaj>
    <derivirana_varijabla naziv="DomainObject.Predmet.ProtuStrankaListNazivFormatedOIB_1">
      <item>ANGULJA društvo s ograničenom odgovornošću za trgovinu, ugostiteljstvo i turizam u likvidaciji, OIB 99275144201</item>
    </derivirana_varijabla>
  </DomainObject.Predmet.ProtuStrankaListNazivFormatedOIB>
  <DomainObject.Predmet.OstaliListFormated>
    <izvorni_sadrzaj>
      <item>Marica Čičin - Angul</item>
    </izvorni_sadrzaj>
    <derivirana_varijabla naziv="DomainObject.Predmet.OstaliListFormated_1">
      <item>Marica Čičin - Angul</item>
    </derivirana_varijabla>
  </DomainObject.Predmet.OstaliListFormated>
  <DomainObject.Predmet.OstaliListFormatedOIB>
    <izvorni_sadrzaj>
      <item>Marica Čičin - Angul, OIB 15847408206</item>
    </izvorni_sadrzaj>
    <derivirana_varijabla naziv="DomainObject.Predmet.OstaliListFormatedOIB_1">
      <item>Marica Čičin - Angul, OIB 15847408206</item>
    </derivirana_varijabla>
  </DomainObject.Predmet.OstaliListFormatedOIB>
  <DomainObject.Predmet.OstaliListFormatedWithAdress>
    <izvorni_sadrzaj>
      <item>Marica Čičin - Angul, Ivana Gorana Kovačića 2, 22211 Vodice</item>
    </izvorni_sadrzaj>
    <derivirana_varijabla naziv="DomainObject.Predmet.OstaliListFormatedWithAdress_1">
      <item>Marica Čičin - Angul, Ivana Gorana Kovačića 2, 22211 Vodice</item>
    </derivirana_varijabla>
  </DomainObject.Predmet.OstaliListFormatedWithAdress>
  <DomainObject.Predmet.OstaliListFormatedWithAdressOIB>
    <izvorni_sadrzaj>
      <item>Marica Čičin - Angul, OIB 15847408206, Ivana Gorana Kovačića 2, 22211 Vodice</item>
    </izvorni_sadrzaj>
    <derivirana_varijabla naziv="DomainObject.Predmet.OstaliListFormatedWithAdressOIB_1">
      <item>Marica Čičin - Angul, OIB 15847408206, Ivana Gorana Kovačića 2, 22211 Vodice</item>
    </derivirana_varijabla>
  </DomainObject.Predmet.OstaliListFormatedWithAdressOIB>
  <DomainObject.Predmet.OstaliListNazivFormated>
    <izvorni_sadrzaj>
      <item>Marica Čičin - Angul</item>
    </izvorni_sadrzaj>
    <derivirana_varijabla naziv="DomainObject.Predmet.OstaliListNazivFormated_1">
      <item>Marica Čičin - Angul</item>
    </derivirana_varijabla>
  </DomainObject.Predmet.OstaliListNazivFormated>
  <DomainObject.Predmet.OstaliListNazivFormatedOIB>
    <izvorni_sadrzaj>
      <item>Marica Čičin - Angul, OIB 15847408206</item>
    </izvorni_sadrzaj>
    <derivirana_varijabla naziv="DomainObject.Predmet.OstaliListNazivFormatedOIB_1">
      <item>Marica Čičin - Angul, OIB 15847408206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ANGULJA društvo s ograničenom odgovornošću za trgovinu, ugostiteljstvo i turizam u likvidaciji</izvorni_sadrzaj>
    <derivirana_varijabla naziv="DomainObject.Predmet.ProtustrankaIDrugi_1">ANGULJA društvo s ograničenom odgovornošću za trgovinu, ugostiteljstvo i turizam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ANGULJA društvo s ograničenom odgovornošću za trgovinu, ugostiteljstvo i turizam u likvidaciji, OIB 99275144201, Ivana Gorana Kovačića 2, 22211 Vodice</izvorni_sadrzaj>
    <derivirana_varijabla naziv="DomainObject.Predmet.ProtustrankaIDrugiAdressOIB_1">ANGULJA društvo s ograničenom odgovornošću za trgovinu, ugostiteljstvo i turizam u likvidaciji, OIB 99275144201, Ivana Gorana Kovačića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ANGULJA društvo s ograničenom odgovornošću za trgovinu, ugostiteljstvo i turizam u likvidaciji</item>
      <item>FINA - Podružnica Šibenik</item>
      <item>Marica Čičin - Angul</item>
    </izvorni_sadrzaj>
    <derivirana_varijabla naziv="DomainObject.Predmet.SudioniciListNaziv_1">
      <item>ANGULJA društvo s ograničenom odgovornošću za trgovinu, ugostiteljstvo i turizam u likvidaciji</item>
      <item>FINA - Podružnica Šibenik</item>
      <item>Marica Čičin - Angul</item>
    </derivirana_varijabla>
  </DomainObject.Predmet.SudioniciListNaziv>
  <DomainObject.Predmet.SudioniciListAdressOIB>
    <izvorni_sadrzaj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izvorni_sadrzaj>
    <derivirana_varijabla naziv="DomainObject.Predmet.SudioniciListAdressOIB_1"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99275144201</item>
      <item>, OIB 85821130368</item>
      <item>, OIB 15847408206</item>
    </izvorni_sadrzaj>
    <derivirana_varijabla naziv="DomainObject.Predmet.SudioniciListNazivOIB_1">
      <item>, OIB 99275144201</item>
      <item>, OIB 85821130368</item>
      <item>, OIB 15847408206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2007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2016-10-19T12:34:00Z</dcterms:created>
  <dc:creator>Elizabeta Filipi</dc:creator>
  <cp:lastModifiedBy>Marina Gulin</cp:lastModifiedBy>
  <cp:lastPrinted>2016-10-19T12:33:00Z</cp:lastPrinted>
  <dcterms:modified xmlns:xsi="http://www.w3.org/2001/XMLSchema-instance" xsi:type="dcterms:W3CDTF">2016-10-19T12:34:00Z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