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451" w14:paraId="ad16451" w:rsidRDefault="0009423A" w:rsidP="0009423A" w:rsidR="0009423A">
      <w:pPr>
        <w:jc w:val="right"/>
        <w15:collapsed w:val="false"/>
      </w:pPr>
      <w:bookmarkStart w:name="_GoBack" w:id="0"/>
      <w:bookmarkEnd w:id="0"/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0E029D">
        <w:rPr>
          <w:sz w:val="22"/>
          <w:szCs w:val="22"/>
        </w:rPr>
        <w:t xml:space="preserve">                                                                               6 St-1400/15-27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  <w:r w:rsidR="000E029D">
        <w:tab/>
      </w:r>
      <w:r w:rsidR="000E029D">
        <w:tab/>
      </w:r>
      <w:r w:rsidR="000E029D">
        <w:tab/>
      </w:r>
      <w:r w:rsidR="000E029D">
        <w:tab/>
      </w:r>
      <w:r w:rsidR="000E029D">
        <w:tab/>
      </w:r>
      <w:r w:rsidR="000E029D">
        <w:tab/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CC66B7">
        <w:rPr>
          <w:b/>
        </w:rPr>
        <w:t>AGROPLOD d.o.o. Županja, M. Gupca 103,</w:t>
      </w:r>
      <w:r w:rsidR="00366980" w:rsidRPr="00366980">
        <w:rPr>
          <w:b/>
        </w:rPr>
        <w:t xml:space="preserve"> OIB: </w:t>
      </w:r>
      <w:r w:rsidR="00CC66B7">
        <w:rPr>
          <w:b/>
        </w:rPr>
        <w:t>56144254682, MBS: 030061293,</w:t>
      </w:r>
      <w:r>
        <w:t xml:space="preserve"> dana </w:t>
      </w:r>
      <w:r w:rsidR="00CC66B7">
        <w:t>14. ožujka</w:t>
      </w:r>
      <w:r>
        <w:t xml:space="preserve"> 201</w:t>
      </w:r>
      <w:r w:rsidR="00C20097">
        <w:t>7</w:t>
      </w:r>
      <w:r w:rsidR="00CC66B7">
        <w:t>. godine,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</w:t>
      </w:r>
      <w:r w:rsidR="00CC66B7">
        <w:t xml:space="preserve">laštenoj za zastupanje </w:t>
      </w:r>
      <w:r w:rsidR="000E029D">
        <w:t xml:space="preserve">dužnika </w:t>
      </w:r>
      <w:r w:rsidR="00CC66B7">
        <w:rPr>
          <w:color w:val="000000"/>
        </w:rPr>
        <w:t xml:space="preserve">zakonskom zastupniku dužnika Marku Mrkonjić iz Županje, M. Ćatića 60/B OIB: 8358559254, </w:t>
      </w:r>
      <w:r w:rsidR="00CC66B7">
        <w:t xml:space="preserve"> </w:t>
      </w:r>
      <w:r>
        <w:t>da u roku od 8 (osam) dana od dana primitka ovog rješenja uplati:</w:t>
      </w:r>
    </w:p>
    <w:p w:rsidRDefault="000E029D" w:rsidP="0009423A" w:rsidR="000E029D">
      <w:pPr>
        <w:pStyle w:val="Tijeloteksta"/>
        <w:ind w:hanging="720" w:left="720"/>
      </w:pPr>
    </w:p>
    <w:p w:rsidRDefault="0009423A" w:rsidP="007E6D1A" w:rsidR="007E6D1A">
      <w:pPr>
        <w:pStyle w:val="Tijeloteksta"/>
        <w:numPr>
          <w:ilvl w:val="0"/>
          <w:numId w:val="8"/>
        </w:numPr>
      </w:pPr>
      <w:r>
        <w:t xml:space="preserve">predujam od </w:t>
      </w:r>
      <w:r w:rsidR="00CC66B7">
        <w:t>1.000</w:t>
      </w:r>
      <w:r>
        <w:t>,00 kn na žiro račun Trgovačkog suda u Osijeku broj HR31 2390 0011 3000 0020 0 s pozivom na  broj HR05 272-</w:t>
      </w:r>
      <w:r w:rsidR="00CC66B7">
        <w:t>1400-15.</w:t>
      </w:r>
    </w:p>
    <w:p w:rsidRDefault="000E029D" w:rsidP="000E029D" w:rsidR="000E029D">
      <w:pPr>
        <w:pStyle w:val="Tijeloteksta"/>
        <w:ind w:left="720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</w:t>
      </w:r>
      <w:r w:rsidR="00CC66B7" w:rsidRPr="00CC66B7">
        <w:rPr>
          <w:color w:val="000000"/>
        </w:rPr>
        <w:t xml:space="preserve"> </w:t>
      </w:r>
      <w:r w:rsidR="00CC66B7">
        <w:rPr>
          <w:color w:val="000000"/>
        </w:rPr>
        <w:t xml:space="preserve">Marko Mrkonjić iz Županje, M. Ćatića 60/B OIB: 8358559254, </w:t>
      </w:r>
      <w:r w:rsidR="00CC66B7">
        <w:t xml:space="preserve"> 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0E029D" w:rsidP="007E6D1A" w:rsidR="000E029D">
      <w:pPr>
        <w:ind w:hanging="720" w:left="720"/>
        <w:jc w:val="both"/>
      </w:pP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29D">
        <w:t>1.000,00</w:t>
      </w:r>
      <w:r>
        <w:t xml:space="preserve"> kn,  za koji je određena ovrha, zaplijeni i prenese na žiro račun Trgovačkog suda u Osijeku broj HR31 2390 0011 3000 0020 0 s pozivom na  broj HR05 </w:t>
      </w:r>
      <w:r w:rsidR="001F430D">
        <w:t>272-</w:t>
      </w:r>
      <w:r w:rsidR="00CC66B7">
        <w:t>1400-15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C66B7">
        <w:rPr>
          <w:color w:val="000000"/>
        </w:rPr>
        <w:t xml:space="preserve">Marku Mrkonjić iz Županje, M. Ćatića 60/B OIB: 8358559254, </w:t>
      </w:r>
      <w:r w:rsidR="00CC66B7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0E029D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C66B7">
        <w:rPr>
          <w:color w:val="000000"/>
        </w:rPr>
        <w:t xml:space="preserve">Marko Mrkonjić iz Županje, M. Ćatića 60/B OIB: 8358559254, </w:t>
      </w:r>
      <w:r w:rsidR="00CC66B7">
        <w:t xml:space="preserve"> </w:t>
      </w:r>
      <w:r>
        <w:t>ne postup</w:t>
      </w:r>
      <w:r w:rsidR="000634F3">
        <w:t>i</w:t>
      </w:r>
      <w:r w:rsidR="000E029D">
        <w:t xml:space="preserve"> po nalogu suda iz točke</w:t>
      </w:r>
    </w:p>
    <w:p w:rsidRDefault="000E029D" w:rsidP="007E6D1A" w:rsidR="007E6D1A">
      <w:pPr>
        <w:ind w:hanging="720" w:left="720"/>
        <w:jc w:val="both"/>
      </w:pPr>
      <w:r>
        <w:tab/>
      </w:r>
      <w:r w:rsidR="007E6D1A">
        <w:t>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6B0F44" w:rsidP="006B0F44" w:rsidR="00C06AA6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St-1400/15-27</w:t>
      </w:r>
    </w:p>
    <w:p w:rsidRDefault="006B0F44" w:rsidP="006B0F44" w:rsidR="006B0F44">
      <w:pPr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6B0F44" w:rsidP="006B0F44" w:rsidR="006B0F44">
      <w:pPr>
        <w:jc w:val="center"/>
      </w:pP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CC66B7">
        <w:rPr>
          <w:bCs/>
        </w:rPr>
        <w:t>9. listopada</w:t>
      </w:r>
      <w:r w:rsidR="00F27082">
        <w:rPr>
          <w:bCs/>
        </w:rPr>
        <w:t xml:space="preserve"> 201</w:t>
      </w:r>
      <w:r w:rsidR="00CC66B7">
        <w:rPr>
          <w:bCs/>
        </w:rPr>
        <w:t>5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C66B7">
        <w:rPr>
          <w:bCs/>
        </w:rPr>
        <w:t xml:space="preserve"> </w:t>
      </w:r>
      <w:r w:rsidR="00CC66B7">
        <w:rPr>
          <w:b/>
        </w:rPr>
        <w:t>AGROPLOD d.o.o. Županja, M. Gupca 103,</w:t>
      </w:r>
      <w:r w:rsidR="00CC66B7" w:rsidRPr="00366980">
        <w:rPr>
          <w:b/>
        </w:rPr>
        <w:t xml:space="preserve"> OIB: </w:t>
      </w:r>
      <w:r w:rsidR="00CC66B7">
        <w:rPr>
          <w:b/>
        </w:rPr>
        <w:t>56144254682, MBS: 030061293,</w:t>
      </w:r>
      <w:r w:rsidR="00CC66B7">
        <w:t xml:space="preserve"> </w:t>
      </w:r>
      <w:r w:rsidR="00C511FE">
        <w:rPr>
          <w:bCs/>
        </w:rPr>
        <w:t xml:space="preserve"> </w:t>
      </w:r>
      <w:r w:rsidR="00742CE9">
        <w:t>temeljem odredbe članka 110. stav 1. Stečajnog zakona (Narodne novine 71/15) .</w:t>
      </w:r>
      <w:r w:rsidR="00F52240">
        <w:t xml:space="preserve"> </w:t>
      </w:r>
    </w:p>
    <w:p w:rsidRDefault="00366980" w:rsidP="001F430D" w:rsidR="00366980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CC66B7">
        <w:t>1400/15-3 od 18. prosinca 2015.</w:t>
      </w:r>
      <w:r w:rsidR="001F430D">
        <w:t xml:space="preserve">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CC66B7">
        <w:rPr>
          <w:color w:val="000000"/>
        </w:rPr>
        <w:t xml:space="preserve">Marko Mrkonjić iz Županje, M. Ćatića 60/B OIB: 8358559254, </w:t>
      </w:r>
      <w:r w:rsidR="007E6D1A">
        <w:t xml:space="preserve"> na uplatu predujma u iznosu od </w:t>
      </w:r>
      <w:r w:rsidR="00CC66B7">
        <w:t>1.000,00</w:t>
      </w:r>
      <w:r w:rsidR="007E6D1A">
        <w:t xml:space="preserve">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</w:r>
      <w:r w:rsidR="00C9596F">
        <w:t>Zaključak</w:t>
      </w:r>
      <w:r w:rsidR="00CC66B7">
        <w:t xml:space="preserve"> St-1400/15-3 od 18. prosinca 2015. g.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C9596F">
        <w:rPr>
          <w:color w:val="000000"/>
        </w:rPr>
        <w:t xml:space="preserve">Marko Mrkonjić iz Županje, M. Ćatića 60/B OIB: 8358559254, </w:t>
      </w:r>
      <w:r>
        <w:t>zaprimi</w:t>
      </w:r>
      <w:r w:rsidR="00366980">
        <w:t>o</w:t>
      </w:r>
      <w:r w:rsidR="000634F3">
        <w:t xml:space="preserve"> je dana </w:t>
      </w:r>
      <w:r w:rsidR="00C9596F">
        <w:t>21. prosinca 2015. na oglasnoj ploči,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0E029D" w:rsidP="007E6D1A" w:rsidR="000E029D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9596F">
        <w:t>14. ožujka</w:t>
      </w:r>
      <w:r w:rsidR="00E75FA5">
        <w:t xml:space="preserve"> 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C9596F" w:rsidP="007E6D1A" w:rsidR="007E6D1A">
      <w:r>
        <w:t>Marija Galić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 w:rsidRPr="000E029D">
      <w:pPr>
        <w:jc w:val="both"/>
      </w:pPr>
      <w:r w:rsidRPr="000E029D">
        <w:rPr>
          <w:b/>
        </w:rPr>
        <w:t>NAPUTAK  O PRAVNOM LIJEKU</w:t>
      </w:r>
      <w:r w:rsidR="000E029D">
        <w:t xml:space="preserve"> :</w:t>
      </w:r>
      <w:r w:rsidRPr="000E029D">
        <w:t xml:space="preserve">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0E029D" w:rsidP="007E6D1A" w:rsidR="000E029D" w:rsidRPr="000E029D">
      <w:pPr>
        <w:numPr>
          <w:ilvl w:val="0"/>
          <w:numId w:val="11"/>
        </w:numPr>
      </w:pPr>
      <w:r>
        <w:rPr>
          <w:color w:val="000000"/>
        </w:rPr>
        <w:t xml:space="preserve">Marko Mrkonjić iz Županje, </w:t>
      </w:r>
    </w:p>
    <w:p w:rsidRDefault="000E029D" w:rsidP="000E029D" w:rsidR="000E029D">
      <w:pPr>
        <w:ind w:left="720"/>
      </w:pPr>
      <w:r>
        <w:rPr>
          <w:color w:val="000000"/>
        </w:rPr>
        <w:t>M. Ćatića 60/B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0E029D" w:rsidP="007E6D1A" w:rsidR="007E6D1A">
      <w:pPr>
        <w:numPr>
          <w:ilvl w:val="0"/>
          <w:numId w:val="11"/>
        </w:numPr>
      </w:pPr>
      <w:r>
        <w:t>Kal. 13.4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223D81" w:rsidP="007E6D1A" w:rsidR="00C06AA6">
      <w:r>
        <w:lastRenderedPageBreak/>
        <w:t xml:space="preserve"> </w:t>
      </w:r>
    </w:p>
    <w:sectPr w:rsidSect="00956241" w:rsidR="00C06AA6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44" w:rsidP="00C06AA6" w:rsidR="008C5544">
      <w:r>
        <w:separator/>
      </w:r>
    </w:p>
  </w:endnote>
  <w:endnote w:id="0" w:type="continuationSeparator">
    <w:p w:rsidRDefault="008C5544" w:rsidP="00C06AA6" w:rsidR="008C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44" w:rsidP="00C06AA6" w:rsidR="008C5544">
      <w:r>
        <w:separator/>
      </w:r>
    </w:p>
  </w:footnote>
  <w:footnote w:id="0" w:type="continuationSeparator">
    <w:p w:rsidRDefault="008C5544" w:rsidP="00C06AA6" w:rsidR="008C55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E029D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66980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C4E81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B0F44"/>
    <w:rsid w:val="006E210F"/>
    <w:rsid w:val="006E66B3"/>
    <w:rsid w:val="00712FE9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A768C"/>
    <w:rsid w:val="008C5544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9596F"/>
    <w:rsid w:val="00CA01EF"/>
    <w:rsid w:val="00CC66B7"/>
    <w:rsid w:val="00D022CE"/>
    <w:rsid w:val="00D231AE"/>
    <w:rsid w:val="00D24D2F"/>
    <w:rsid w:val="00D70F3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C4549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4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4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St-1400/2015-27</izvorni_sadrzaj>
    <derivirana_varijabla naziv="DomainObject.Oznaka_1">St-1400/2015-27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AGROPLOD društvo s ograničenom odgovornošću za unutarnju i vanjsku trgovinu</izvorni_sadrzaj>
    <derivirana_varijabla naziv="DomainObject.Predmet.ProtustrankaFormated_1">  AGROPLOD društvo s ograničenom odgovornošću za unutarnju i vanjsku trgovinu</derivirana_varijabla>
  </DomainObject.Predmet.ProtustrankaFormated>
  <DomainObject.Predmet.ProtustrankaFormatedOIB>
    <izvorni_sadrzaj>  AGROPLOD društvo s ograničenom odgovornošću za unutarnju i vanjsku trgovinu, OIB 56144254682</izvorni_sadrzaj>
    <derivirana_varijabla naziv="DomainObject.Predmet.ProtustrankaFormatedOIB_1">  AGROPLOD društvo s ograničenom odgovornošću za unutarnju i vanjsku trgovinu, OIB 56144254682</derivirana_varijabla>
  </DomainObject.Predmet.ProtustrankaFormatedOIB>
  <DomainObject.Predmet.ProtustrankaFormatedWithAdress>
    <izvorni_sadrzaj> AGROPLOD društvo s ograničenom odgovornošću za unutarnju i vanjsku trgovinu, Matije Gupca 103, 32270 Županja</izvorni_sadrzaj>
    <derivirana_varijabla naziv="DomainObject.Predmet.ProtustrankaFormatedWithAdress_1"> AGROPLOD društvo s ograničenom odgovornošću za unutarnju i vanjsku trgovinu, Matije Gupca 103, 32270 Županja</derivirana_varijabla>
  </DomainObject.Predmet.ProtustrankaFormatedWithAdress>
  <DomainObject.Predmet.ProtustrankaFormatedWithAdressOIB>
    <izvorni_sadrzaj> AGROPLOD društvo s ograničenom odgovornošću za unutarnju i vanjsku trgovinu, OIB 56144254682, Matije Gupca 103, 32270 Županja</izvorni_sadrzaj>
    <derivirana_varijabla naziv="DomainObject.Predmet.ProtustrankaFormatedWithAdressOIB_1"> AGROPLOD društvo s ograničenom odgovornošću za unutarnju i vanjsku trgovinu, OIB 56144254682, Matije Gupca 103, 32270 Županja</derivirana_varijabla>
  </DomainObject.Predmet.ProtustrankaFormatedWithAdressOIB>
  <DomainObject.Predmet.ProtustrankaWithAdress>
    <izvorni_sadrzaj>AGROPLOD društvo s ograničenom odgovornošću za unutarnju i vanjsku trgovinu Matije Gupca 103, 32270 Županja</izvorni_sadrzaj>
    <derivirana_varijabla naziv="DomainObject.Predmet.ProtustrankaWithAdress_1">AGROPLOD društvo s ograničenom odgovornošću za unutarnju i vanjsku trgovinu Matije Gupca 103, 32270 Županja</derivirana_varijabla>
  </DomainObject.Predmet.ProtustrankaWithAdress>
  <DomainObject.Predmet.ProtustrankaWithAdressOIB>
    <izvorni_sadrzaj>AGROPLOD društvo s ograničenom odgovornošću za unutarnju i vanjsku trgovinu, OIB 56144254682, Matije Gupca 103, 32270 Županja</izvorni_sadrzaj>
    <derivirana_varijabla naziv="DomainObject.Predmet.ProtustrankaWithAdressOIB_1">AGROPLOD društvo s ograničenom odgovornošću za unutarnju i vanjsku trgovinu, OIB 56144254682, Matije Gupca 103, 32270 Županja</derivirana_varijabla>
  </DomainObject.Predmet.ProtustrankaWithAdressOIB>
  <DomainObject.Predmet.ProtustrankaNazivFormated>
    <izvorni_sadrzaj>AGROPLOD društvo s ograničenom odgovornošću za unutarnju i vanjsku trgovinu</izvorni_sadrzaj>
    <derivirana_varijabla naziv="DomainObject.Predmet.ProtustrankaNazivFormated_1">AGROPLOD društvo s ograničenom odgovornošću za unutarnju i vanjsku trgovinu</derivirana_varijabla>
  </DomainObject.Predmet.ProtustrankaNazivFormated>
  <DomainObject.Predmet.ProtustrankaNazivFormatedOIB>
    <izvorni_sadrzaj>AGROPLOD društvo s ograničenom odgovornošću za unutarnju i vanjsku trgovinu, OIB 56144254682</izvorni_sadrzaj>
    <derivirana_varijabla naziv="DomainObject.Predmet.ProtustrankaNazivFormatedOIB_1">AGROPLOD društvo s ograničenom odgovornošću za unutarnju i vanjsku trgovinu, OIB 56144254682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AGROPLOD društvo s ograničenom odgovornošću za unutarnju i vanjsku trgovinu</item>
    </izvorni_sadrzaj>
    <derivirana_varijabla naziv="DomainObject.Predmet.ProtuStrankaListFormated_1">
      <item>AGROPLOD društvo s ograničenom odgovornošću za unutarnju i vanjsku trgovinu</item>
    </derivirana_varijabla>
  </DomainObject.Predmet.ProtuStrankaListFormated>
  <DomainObject.Predmet.ProtuStrankaListFormatedOIB>
    <izvorni_sadrzaj>
      <item>AGROPLOD društvo s ograničenom odgovornošću za unutarnju i vanjsku trgovinu, OIB 56144254682</item>
    </izvorni_sadrzaj>
    <derivirana_varijabla naziv="DomainObject.Predmet.ProtuStrankaListFormatedOIB_1">
      <item>AGROPLOD društvo s ograničenom odgovornošću za unutarnju i vanjsku trgovinu, OIB 56144254682</item>
    </derivirana_varijabla>
  </DomainObject.Predmet.ProtuStrankaListFormatedOIB>
  <DomainObject.Predmet.ProtuStrankaListFormatedWithAdress>
    <izvorni_sadrzaj>
      <item>AGROPLOD društvo s ograničenom odgovornošću za unutarnju i vanjsku trgovinu, Matije Gupca 103, 32270 Županja</item>
    </izvorni_sadrzaj>
    <derivirana_varijabla naziv="DomainObject.Predmet.ProtuStrankaListFormatedWithAdress_1">
      <item>AGROPLOD društvo s ograničenom odgovornošću za unutarnju i vanjsku trgovinu, Matije Gupca 103, 32270 Županja</item>
    </derivirana_varijabla>
  </DomainObject.Predmet.ProtuStrankaListFormatedWithAdress>
  <DomainObject.Predmet.ProtuStrankaListFormatedWithAdressOIB>
    <izvorni_sadrzaj>
      <item>AGROPLOD društvo s ograničenom odgovornošću za unutarnju i vanjsku trgovinu, OIB 56144254682, Matije Gupca 103, 32270 Županja</item>
    </izvorni_sadrzaj>
    <derivirana_varijabla naziv="DomainObject.Predmet.ProtuStrankaListFormatedWithAdressOIB_1">
      <item>AGROPLOD društvo s ograničenom odgovornošću za unutarnju i vanjsku trgovinu, OIB 56144254682, Matije Gupca 103, 32270 Županja</item>
    </derivirana_varijabla>
  </DomainObject.Predmet.ProtuStrankaListFormatedWithAdressOIB>
  <DomainObject.Predmet.ProtuStrankaListNazivFormated>
    <izvorni_sadrzaj>
      <item>AGROPLOD društvo s ograničenom odgovornošću za unutarnju i vanjsku trgovinu</item>
    </izvorni_sadrzaj>
    <derivirana_varijabla naziv="DomainObject.Predmet.ProtuStrankaListNazivFormated_1">
      <item>AGROPLOD društvo s ograničenom odgovornošću za unutarnju i vanjsku trgovinu</item>
    </derivirana_varijabla>
  </DomainObject.Predmet.ProtuStrankaListNazivFormated>
  <DomainObject.Predmet.ProtuStrankaListNazivFormatedOIB>
    <izvorni_sadrzaj>
      <item>AGROPLOD društvo s ograničenom odgovornošću za unutarnju i vanjsku trgovinu, OIB 56144254682</item>
    </izvorni_sadrzaj>
    <derivirana_varijabla naziv="DomainObject.Predmet.ProtuStrankaListNazivFormatedOIB_1">
      <item>AGROPLOD društvo s ograničenom odgovornošću za unutarnju i vanjsku trgovinu, OIB 56144254682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St-1400/2015-27</izvorni_sadrzaj>
    <derivirana_varijabla naziv="DomainObject.PoslovniBrojDokumenta_1">St-1400/2015-27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AGROPLOD društvo s ograničenom odgovornošću za unutarnju i vanjsku trgovinu</izvorni_sadrzaj>
    <derivirana_varijabla naziv="DomainObject.Predmet.ProtustrankaIDrugi_1">AGROPLOD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AGROPLOD društvo s ograničenom odgovornošću za unutarnju i vanjsku trgovinu, OIB 56144254682, Matije Gupca 103, 32270 Županja</izvorni_sadrzaj>
    <derivirana_varijabla naziv="DomainObject.Predmet.ProtustrankaIDrugiAdressOIB_1">AGROPLOD društvo s ograničenom odgovornošću za unutarnju i vanjsku trgovinu, OIB 56144254682, Matije Gupca 103,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16. siječnja 2017.</izvorni_sadrzaj>
    <derivirana_varijabla naziv="DomainObject.Predmet.OdlukaRjesenje.DatumPravomocnosti_1">16. siječnja 2017.</derivirana_varijabla>
  </DomainObject.Predmet.OdlukaRjesenje.DatumPravomocnosti>
  <DomainObject.Predmet.OdlukaRjesenje.Oznaka>
    <izvorni_sadrzaj>St-1400/2015-23</izvorni_sadrzaj>
    <derivirana_varijabla naziv="DomainObject.Predmet.OdlukaRjesenje.Oznaka_1">St-1400/2015-23</derivirana_varijabla>
  </DomainObject.Predmet.OdlukaRjesenje.Oznaka>
  <DomainObject.Predmet.SudioniciListNaziv>
    <izvorni_sadrzaj>
      <item>FINA RC OSIJEK</item>
      <item>AGROPLOD društvo s ograničenom odgovornošću za unutarnju i vanjsku trgovinu</item>
    </izvorni_sadrzaj>
    <derivirana_varijabla naziv="DomainObject.Predmet.SudioniciListNaziv_1">
      <item>FINA RC OSIJEK</item>
      <item>AGROPLOD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AGROPLOD društvo s ograničenom odgovornošću za unutarnju i vanjsku trgovinu, OIB 56144254682, Matije Gupca 103,32270 Županja</item>
    </izvorni_sadrzaj>
    <derivirana_varijabla naziv="DomainObject.Predmet.SudioniciListAdressOIB_1">
      <item>FINA RC OSIJEK, OIB 85821130368</item>
      <item>AGROPLOD društvo s ograničenom odgovornošću za unutarnju i vanjsku trgovinu, OIB 56144254682, Matije Gupca 103,32270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56144254682</item>
    </izvorni_sadrzaj>
    <derivirana_varijabla naziv="DomainObject.Predmet.SudioniciListNazivOIB_1">
      <item>, OIB 85821130368</item>
      <item>, OIB 56144254682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6DEDE-D887-465D-A814-C8874B4CF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583</properties:Words>
  <properties:Characters>3084</properties:Characters>
  <properties:Lines>102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2017-02-01T08:52:00Z</dcterms:created>
  <dc:creator>Korisnik</dc:creator>
  <cp:lastModifiedBy>Marija Galić</cp:lastModifiedBy>
  <cp:lastPrinted>2017-03-14T07:39:00Z</cp:lastPrinted>
  <dcterms:modified xmlns:xsi="http://www.w3.org/2001/XMLSchema-instance" xsi:type="dcterms:W3CDTF">2017-03-14T07:45:00Z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St-1400/2015-27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