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3130" w14:paraId="694313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709A4">
        <w:t>7</w:t>
      </w:r>
      <w:r w:rsidR="000A4D70">
        <w:t>340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0A4D70" w:rsidR="000A4D70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A4D70">
        <w:rPr>
          <w:szCs w:val="20"/>
        </w:rPr>
        <w:t xml:space="preserve">FUNGUS NATURALIS d.o.o., Zagreb, Čulinečka 123, MBS: </w:t>
      </w:r>
    </w:p>
    <w:p w:rsidRDefault="000A4D70" w:rsidP="000A4D70" w:rsidR="008709A4">
      <w:pPr>
        <w:ind w:firstLine="708"/>
        <w:jc w:val="both"/>
        <w:rPr>
          <w:szCs w:val="20"/>
        </w:rPr>
      </w:pPr>
      <w:r>
        <w:rPr>
          <w:szCs w:val="20"/>
        </w:rPr>
        <w:t xml:space="preserve">  080765232, OIB: 50088058176</w:t>
      </w:r>
    </w:p>
    <w:p w:rsidRDefault="000A4D70" w:rsidP="000A4D70" w:rsidR="000A4D70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A4D70">
        <w:t>24.733,10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0A4D70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D70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1DC5"/>
    <w:rsid w:val="00474361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F01"/>
    <w:rsid w:val="00900AF5"/>
    <w:rsid w:val="0091328F"/>
    <w:rsid w:val="00920CA0"/>
    <w:rsid w:val="00927084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0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0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0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0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0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0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0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0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7340</izvorni_sadrzaj>
    <derivirana_varijabla naziv="DomainObject.Predmet.Broj_1">7340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St-7340/2015</izvorni_sadrzaj>
    <derivirana_varijabla naziv="DomainObject.Predmet.OznakaBroj_1">St-7340/2015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NATURALIS d.o.o. zastupanog po punomoćniku Anton Đok</izvorni_sadrzaj>
    <derivirana_varijabla naziv="DomainObject.Predmet.ProtustrankaFormated_1">  FUNGUS NATURALIS d.o.o. zastupanog po punomoćniku Anton Đok</derivirana_varijabla>
  </DomainObject.Predmet.ProtustrankaFormated>
  <DomainObject.Predmet.ProtustrankaFormatedOIB>
    <izvorni_sadrzaj>  FUNGUS NATURALIS d.o.o., OIB 50088058176 zastupanog po punomoćniku Anton Đok</izvorni_sadrzaj>
    <derivirana_varijabla naziv="DomainObject.Predmet.ProtustrankaFormatedOIB_1">  FUNGUS NATURALIS d.o.o., OIB 50088058176 zastupanog po punomoćniku Anton Đok</derivirana_varijabla>
  </DomainObject.Predmet.ProtustrankaFormatedOIB>
  <DomainObject.Predmet.ProtustrankaFormatedWithAdress>
    <izvorni_sadrzaj> FUNGUS NATURALIS d.o.o., Čulinečka 123, 10000 Zagreb zastupanog po punomoćniku Anton Đok</izvorni_sadrzaj>
    <derivirana_varijabla naziv="DomainObject.Predmet.ProtustrankaFormatedWithAdress_1"> FUNGUS NATURALIS d.o.o., Čulinečka 123, 10000 Zagreb zastupanog po punomoćniku Anton Đok</derivirana_varijabla>
  </DomainObject.Predmet.ProtustrankaFormatedWithAdress>
  <DomainObject.Predmet.ProtustrankaFormatedWithAdressOIB>
    <izvorni_sadrzaj> FUNGUS NATURALIS d.o.o., OIB 50088058176, Čulinečka 123, 10000 Zagreb zastupanog po punomoćniku Anton Đok</izvorni_sadrzaj>
    <derivirana_varijabla naziv="DomainObject.Predmet.ProtustrankaFormatedWithAdressOIB_1"> FUNGUS NATURALIS d.o.o., OIB 50088058176, Čulinečka 123, 10000 Zagreb zastupanog po punomoćniku Anton Đok</derivirana_varijabla>
  </DomainObject.Predmet.ProtustrankaFormatedWithAdressOIB>
  <DomainObject.Predmet.ProtustrankaWithAdress>
    <izvorni_sadrzaj>FUNGUS NATURALIS d.o.o. Čulinečka 123, 10000 Zagreb</izvorni_sadrzaj>
    <derivirana_varijabla naziv="DomainObject.Predmet.ProtustrankaWithAdress_1">FUNGUS NATURALIS d.o.o. Čulinečka 123, 10000 Zagreb</derivirana_varijabla>
  </DomainObject.Predmet.ProtustrankaWithAdress>
  <DomainObject.Predmet.ProtustrankaWithAdressOIB>
    <izvorni_sadrzaj>FUNGUS NATURALIS d.o.o., OIB 50088058176, Čulinečka 123, 10000 Zagreb</izvorni_sadrzaj>
    <derivirana_varijabla naziv="DomainObject.Predmet.ProtustrankaWithAdressOIB_1">FUNGUS NATURALIS d.o.o., OIB 50088058176, Čulinečka 123, 10000 Zagreb</derivirana_varijabla>
  </DomainObject.Predmet.ProtustrankaWithAdressOIB>
  <DomainObject.Predmet.ProtustrankaNazivFormated>
    <izvorni_sadrzaj>FUNGUS NATURALIS d.o.o.</izvorni_sadrzaj>
    <derivirana_varijabla naziv="DomainObject.Predmet.ProtustrankaNazivFormated_1">FUNGUS NATURALIS d.o.o.</derivirana_varijabla>
  </DomainObject.Predmet.ProtustrankaNazivFormated>
  <DomainObject.Predmet.ProtustrankaNazivFormatedOIB>
    <izvorni_sadrzaj>FUNGUS NATURALIS d.o.o., OIB 50088058176</izvorni_sadrzaj>
    <derivirana_varijabla naziv="DomainObject.Predmet.ProtustrankaNazivFormatedOIB_1">FUNGUS NATURALIS d.o.o., OIB 50088058176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FUNGUS NATURALIS d.o.o. zastupanog po punomoćniku Anton Đok</item>
    </izvorni_sadrzaj>
    <derivirana_varijabla naziv="DomainObject.Predmet.ProtuStrankaListFormated_1">
      <item>FUNGUS NATURALIS d.o.o. zastupanog po punomoćniku Anton Đok</item>
    </derivirana_varijabla>
  </DomainObject.Predmet.ProtuStrankaListFormated>
  <DomainObject.Predmet.ProtuStrankaListFormatedOIB>
    <izvorni_sadrzaj>
      <item>FUNGUS NATURALIS d.o.o., OIB 50088058176 zastupanog po punomoćniku Anton Đok</item>
    </izvorni_sadrzaj>
    <derivirana_varijabla naziv="DomainObject.Predmet.ProtuStrankaListFormatedOIB_1">
      <item>FUNGUS NATURALIS d.o.o., OIB 50088058176 zastupanog po punomoćniku Anton Đok</item>
    </derivirana_varijabla>
  </DomainObject.Predmet.ProtuStrankaListFormatedOIB>
  <DomainObject.Predmet.ProtuStrankaListFormatedWithAdress>
    <izvorni_sadrzaj>
      <item>FUNGUS NATURALIS d.o.o., Čulinečka 123, 10000 Zagreb zastupanog po punomoćniku Anton Đok</item>
    </izvorni_sadrzaj>
    <derivirana_varijabla naziv="DomainObject.Predmet.ProtuStrankaListFormatedWithAdress_1">
      <item>FUNGUS NATURALIS d.o.o., Čulinečka 123, 10000 Zagreb zastupanog po punomoćniku Anton Đok</item>
    </derivirana_varijabla>
  </DomainObject.Predmet.ProtuStrankaListFormatedWithAdress>
  <DomainObject.Predmet.ProtuStrankaListFormatedWithAdressOIB>
    <izvorni_sadrzaj>
      <item>FUNGUS NATURALIS d.o.o., OIB 50088058176, Čulinečka 123, 10000 Zagreb zastupanog po punomoćniku Anton Đok</item>
    </izvorni_sadrzaj>
    <derivirana_varijabla naziv="DomainObject.Predmet.ProtuStrankaListFormatedWithAdressOIB_1">
      <item>FUNGUS NATURALIS d.o.o., OIB 50088058176, Čulinečka 123, 10000 Zagreb zastupanog po punomoćniku Anton Đok</item>
    </derivirana_varijabla>
  </DomainObject.Predmet.ProtuStrankaListFormatedWithAdressOIB>
  <DomainObject.Predmet.ProtuStrankaListNazivFormated>
    <izvorni_sadrzaj>
      <item>FUNGUS NATURALIS d.o.o.</item>
    </izvorni_sadrzaj>
    <derivirana_varijabla naziv="DomainObject.Predmet.ProtuStrankaListNazivFormated_1">
      <item>FUNGUS NATURALIS d.o.o.</item>
    </derivirana_varijabla>
  </DomainObject.Predmet.ProtuStrankaListNazivFormated>
  <DomainObject.Predmet.ProtuStrankaListNazivFormatedOIB>
    <izvorni_sadrzaj>
      <item>FUNGUS NATURALIS d.o.o., OIB 50088058176</item>
    </izvorni_sadrzaj>
    <derivirana_varijabla naziv="DomainObject.Predmet.ProtuStrankaListNazivFormatedOIB_1">
      <item>FUNGUS NATURALIS d.o.o., OIB 50088058176</item>
    </derivirana_varijabla>
  </DomainObject.Predmet.ProtuStrankaListNazivFormatedOIB>
  <DomainObject.Predmet.OstaliListFormated>
    <izvorni_sadrzaj>
      <item>Anton Đok punomoćnik sudionika u postupku FUNGUS NATURALIS d.o.o.</item>
    </izvorni_sadrzaj>
    <derivirana_varijabla naziv="DomainObject.Predmet.OstaliListFormated_1">
      <item>Anton Đok punomoćnik sudionika u postupku FUNGUS NATURALIS d.o.o.</item>
    </derivirana_varijabla>
  </DomainObject.Predmet.OstaliListFormated>
  <DomainObject.Predmet.OstaliListFormatedOIB>
    <izvorni_sadrzaj>
      <item>Anton Đok, OIB 10544084189 punomoćnik sudionika u postupku FUNGUS NATURALIS d.o.o.</item>
    </izvorni_sadrzaj>
    <derivirana_varijabla naziv="DomainObject.Predmet.OstaliListFormatedOIB_1">
      <item>Anton Đok, OIB 10544084189 punomoćnik sudionika u postupku FUNGUS NATURALIS d.o.o.</item>
    </derivirana_varijabla>
  </DomainObject.Predmet.OstaliListFormatedOIB>
  <DomainObject.Predmet.OstaliListFormatedWithAdress>
    <izvorni_sadrzaj>
      <item>Anton Đok, Rebro I. 6, 10360 Sesvete punomoćnik sudionika u postupku FUNGUS NATURALIS d.o.o.</item>
    </izvorni_sadrzaj>
    <derivirana_varijabla naziv="DomainObject.Predmet.OstaliListFormatedWithAdress_1">
      <item>Anton Đok, Rebro I. 6, 10360 Sesvete punomoćnik sudionika u postupku FUNGUS NATURALIS d.o.o.</item>
    </derivirana_varijabla>
  </DomainObject.Predmet.OstaliListFormatedWithAdress>
  <DomainObject.Predmet.OstaliListFormatedWithAdressOIB>
    <izvorni_sadrzaj>
      <item>Anton Đok, OIB 10544084189, Rebro I. 6, 10360 Sesvete punomoćnik sudionika u postupku FUNGUS NATURALIS d.o.o.</item>
    </izvorni_sadrzaj>
    <derivirana_varijabla naziv="DomainObject.Predmet.OstaliListFormatedWithAdressOIB_1">
      <item>Anton Đok, OIB 10544084189, Rebro I. 6, 10360 Sesvete punomoćnik sudionika u postupku FUNGUS NATURALIS d.o.o.</item>
    </derivirana_varijabla>
  </DomainObject.Predmet.OstaliListFormatedWithAdressOIB>
  <DomainObject.Predmet.OstaliListNazivFormated>
    <izvorni_sadrzaj>
      <item>Anton Đok</item>
    </izvorni_sadrzaj>
    <derivirana_varijabla naziv="DomainObject.Predmet.OstaliListNazivFormated_1">
      <item>Anton Đok</item>
    </derivirana_varijabla>
  </DomainObject.Predmet.OstaliListNazivFormated>
  <DomainObject.Predmet.OstaliListNazivFormatedOIB>
    <izvorni_sadrzaj>
      <item>Anton Đok, OIB 10544084189</item>
    </izvorni_sadrzaj>
    <derivirana_varijabla naziv="DomainObject.Predmet.OstaliListNazivFormatedOIB_1">
      <item>Anton Đok, OIB 10544084189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FUNGUS NATURALIS d.o.o.</izvorni_sadrzaj>
    <derivirana_varijabla naziv="DomainObject.Predmet.ProtustrankaIDrugi_1">FUNGUS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FUNGUS NATURALIS d.o.o., OIB 50088058176, Čulinečka 123, 10000 Zagreb</izvorni_sadrzaj>
    <derivirana_varijabla naziv="DomainObject.Predmet.ProtustrankaIDrugiAdressOIB_1">FUNGUS NATURALIS d.o.o., OIB 50088058176, Čulinečka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FUNGUS NATURALIS d.o.o.</item>
      <item>FINA Regionalni centar Zagreb</item>
      <item>Anton Đok</item>
    </izvorni_sadrzaj>
    <derivirana_varijabla naziv="DomainObject.Predmet.SudioniciListNaziv_1">
      <item>FUNGUS NATURALIS d.o.o.</item>
      <item>FINA Regionalni centar Zagreb</item>
      <item>Anton Đok</item>
    </derivirana_varijabla>
  </DomainObject.Predmet.SudioniciListNaziv>
  <DomainObject.Predmet.SudioniciListAdressOIB>
    <izvorni_sadrzaj>
      <item>FUNGUS NATURALIS d.o.o., OIB 50088058176, Čulinečka 123,10000 Zagreb</item>
      <item>FINA Regionalni centar Zagreb, OIB 85821130368, Trg svibanjskih žrtava 1995. 1,10000 Zagreb</item>
      <item>Anton Đok, OIB 10544084189, Rebro I. 6,10360 Sesvete</item>
    </izvorni_sadrzaj>
    <derivirana_varijabla naziv="DomainObject.Predmet.SudioniciListAdressOIB_1">
      <item>FUNGUS NATURALIS d.o.o., OIB 50088058176, Čulinečka 123,10000 Zagreb</item>
      <item>FINA Regionalni centar Zagreb, OIB 85821130368, Trg svibanjskih žrtava 1995. 1,10000 Zagreb</item>
      <item>Anton Đok, OIB 10544084189, Rebro I.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50088058176</item>
      <item>, OIB 85821130368</item>
      <item>, OIB 10544084189</item>
    </izvorni_sadrzaj>
    <derivirana_varijabla naziv="DomainObject.Predmet.SudioniciListNazivOIB_1">
      <item>, OIB 50088058176</item>
      <item>, OIB 85821130368</item>
      <item>, OIB 10544084189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2016-02-17T10:41:00Z</dcterms:created>
  <dc:creator>ilukac</dc:creator>
  <cp:lastModifiedBy>Ksenija Nol</cp:lastModifiedBy>
  <cp:lastPrinted>2016-02-17T10:33:00Z</cp:lastPrinted>
  <dcterms:modified xmlns:xsi="http://www.w3.org/2001/XMLSchema-instance" xsi:type="dcterms:W3CDTF">2016-02-18T09:33:00Z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