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f690" w14:paraId="093f690" w:rsidRDefault="00E754A0" w:rsidP="00E754A0" w:rsidR="00E754A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54A0" w:rsidP="00E754A0" w:rsidR="00E754A0">
      <w:r>
        <w:t xml:space="preserve">         REPUBLIKA HRVATSKA</w:t>
      </w:r>
    </w:p>
    <w:p w:rsidRDefault="00E754A0" w:rsidP="00E754A0" w:rsidR="00E754A0">
      <w:r>
        <w:t xml:space="preserve"> TRGOVAČKI SUD U VARAŽDINU</w:t>
      </w:r>
    </w:p>
    <w:p w:rsidRDefault="00E754A0" w:rsidP="00E754A0" w:rsidR="00E754A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E754A0" w:rsidP="00E754A0" w:rsidR="00E754A0">
      <w:pPr>
        <w:jc w:val="center"/>
        <w:rPr>
          <w:lang w:val="hr-HR"/>
        </w:rPr>
      </w:pPr>
    </w:p>
    <w:p w:rsidRDefault="00E754A0" w:rsidP="00E754A0" w:rsidR="00E754A0">
      <w:pPr>
        <w:jc w:val="center"/>
        <w:rPr>
          <w:lang w:val="hr-HR"/>
        </w:rPr>
      </w:pPr>
    </w:p>
    <w:p w:rsidRDefault="00E754A0" w:rsidP="00E754A0" w:rsidR="00E754A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sutkinji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Jasni</w:t>
      </w:r>
      <w:proofErr w:type="spellEnd"/>
      <w:r>
        <w:t xml:space="preserve"> Lekić,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MONT GRADITELJSTVO </w:t>
      </w:r>
      <w:proofErr w:type="spellStart"/>
      <w:r>
        <w:t>j.d.o.o</w:t>
      </w:r>
      <w:proofErr w:type="spellEnd"/>
      <w:r>
        <w:t xml:space="preserve">. OIB: 67187825601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Duga</w:t>
      </w:r>
      <w:proofErr w:type="spellEnd"/>
      <w:r>
        <w:t xml:space="preserve"> 31, 40317 </w:t>
      </w:r>
      <w:proofErr w:type="spellStart"/>
      <w:r>
        <w:t>Sivica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22. </w:t>
      </w:r>
      <w:proofErr w:type="spellStart"/>
      <w:proofErr w:type="gramStart"/>
      <w:r>
        <w:t>kolovoza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E754A0" w:rsidP="00E754A0" w:rsidR="00E754A0">
      <w:pPr>
        <w:jc w:val="both"/>
      </w:pPr>
    </w:p>
    <w:p w:rsidRDefault="00E754A0" w:rsidP="00E754A0" w:rsidR="00E754A0">
      <w:pPr>
        <w:jc w:val="both"/>
      </w:pPr>
    </w:p>
    <w:p w:rsidRDefault="00E754A0" w:rsidP="00E754A0" w:rsidR="00E754A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E754A0" w:rsidP="00E754A0" w:rsidR="00E754A0">
      <w:pPr>
        <w:jc w:val="both"/>
        <w:rPr>
          <w:lang w:val="hr-HR"/>
        </w:rPr>
      </w:pPr>
    </w:p>
    <w:p w:rsidRDefault="00E754A0" w:rsidP="00E754A0" w:rsidR="00E754A0">
      <w:pPr>
        <w:jc w:val="both"/>
        <w:rPr>
          <w:lang w:val="hr-HR"/>
        </w:rPr>
      </w:pPr>
    </w:p>
    <w:p w:rsidRDefault="00E754A0" w:rsidP="00E754A0" w:rsidR="00E754A0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MONT GRADITELJSTVO </w:t>
      </w:r>
      <w:proofErr w:type="spellStart"/>
      <w:r>
        <w:t>j.d.o.o</w:t>
      </w:r>
      <w:proofErr w:type="spellEnd"/>
      <w:r>
        <w:t xml:space="preserve">. OIB: 67187825601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Duga</w:t>
      </w:r>
      <w:proofErr w:type="spellEnd"/>
      <w:r>
        <w:t xml:space="preserve"> 31, 40317 </w:t>
      </w:r>
      <w:proofErr w:type="spellStart"/>
      <w:r>
        <w:t>Sivica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87.958,70 kn.</w:t>
      </w:r>
    </w:p>
    <w:p w:rsidRDefault="00E754A0" w:rsidP="00E754A0" w:rsidR="00E754A0">
      <w:pPr>
        <w:jc w:val="both"/>
      </w:pPr>
    </w:p>
    <w:p w:rsidRDefault="00E754A0" w:rsidP="00E754A0" w:rsidR="00E754A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Nenad</w:t>
      </w:r>
      <w:proofErr w:type="spellEnd"/>
      <w:r>
        <w:t xml:space="preserve"> </w:t>
      </w:r>
      <w:proofErr w:type="spellStart"/>
      <w:r>
        <w:t>Balog</w:t>
      </w:r>
      <w:proofErr w:type="spellEnd"/>
      <w:r>
        <w:t xml:space="preserve">, OIB: 14589212844, </w:t>
      </w:r>
      <w:proofErr w:type="spellStart"/>
      <w:r>
        <w:t>Cvjetna</w:t>
      </w:r>
      <w:proofErr w:type="spellEnd"/>
      <w:r>
        <w:t xml:space="preserve"> 39/1, </w:t>
      </w:r>
      <w:proofErr w:type="spellStart"/>
      <w:r>
        <w:t>Goričan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E754A0" w:rsidP="00E754A0" w:rsidR="00E754A0">
      <w:pPr>
        <w:jc w:val="both"/>
      </w:pPr>
    </w:p>
    <w:p w:rsidRDefault="00E754A0" w:rsidP="00E754A0" w:rsidR="00E754A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E754A0" w:rsidP="00E754A0" w:rsidR="00E754A0">
      <w:pPr>
        <w:jc w:val="both"/>
      </w:pPr>
    </w:p>
    <w:p w:rsidRDefault="00E754A0" w:rsidP="00E754A0" w:rsidR="00E754A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E754A0" w:rsidP="00E754A0" w:rsidR="00E754A0">
      <w:pPr>
        <w:ind w:firstLine="720"/>
        <w:jc w:val="both"/>
      </w:pPr>
    </w:p>
    <w:p w:rsidRDefault="00E754A0" w:rsidP="00E754A0" w:rsidR="00E754A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10. kolovoza 2016. godine, 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MONT GRADITELJSTVO </w:t>
      </w:r>
      <w:proofErr w:type="spellStart"/>
      <w:r>
        <w:t>j.d.o.o</w:t>
      </w:r>
      <w:proofErr w:type="spellEnd"/>
      <w:r>
        <w:t xml:space="preserve">. OIB: 67187825601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Duga</w:t>
      </w:r>
      <w:proofErr w:type="spellEnd"/>
      <w:r>
        <w:t xml:space="preserve"> 31, 40317 </w:t>
      </w:r>
      <w:proofErr w:type="spellStart"/>
      <w:r>
        <w:t>Sivica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21. </w:t>
      </w:r>
      <w:proofErr w:type="spellStart"/>
      <w:proofErr w:type="gramStart"/>
      <w:r>
        <w:t>srpnja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87.958,70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E754A0" w:rsidP="00E754A0" w:rsidR="00E754A0">
      <w:pPr>
        <w:jc w:val="both"/>
        <w:outlineLvl w:val="0"/>
        <w:rPr>
          <w:lang w:val="hr-HR"/>
        </w:rPr>
      </w:pPr>
    </w:p>
    <w:p w:rsidRDefault="00E754A0" w:rsidP="00E754A0" w:rsidR="00E754A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E754A0" w:rsidP="00E754A0" w:rsidR="00E754A0">
      <w:pPr>
        <w:jc w:val="both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  <w:r>
        <w:rPr>
          <w:lang w:val="hr-HR"/>
        </w:rPr>
        <w:t>U Varaždinu, 22. kolovoza 2015. godine</w:t>
      </w: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754A0" w:rsidP="00E754A0" w:rsidR="00E754A0">
      <w:pPr>
        <w:jc w:val="center"/>
        <w:outlineLvl w:val="0"/>
        <w:rPr>
          <w:lang w:val="hr-HR"/>
        </w:rPr>
      </w:pPr>
    </w:p>
    <w:p w:rsidRDefault="00E754A0" w:rsidP="00E754A0" w:rsidR="00E754A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E754A0" w:rsidP="00E754A0" w:rsidR="00E754A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Jasna Lekić</w:t>
      </w:r>
    </w:p>
    <w:p w:rsidRDefault="00E754A0" w:rsidP="00E754A0" w:rsidR="00E754A0">
      <w:pPr>
        <w:ind w:firstLine="720" w:left="3600"/>
        <w:jc w:val="center"/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</w:p>
    <w:p w:rsidRDefault="00E754A0" w:rsidP="00E754A0" w:rsidR="00E754A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E754A0" w:rsidP="00E754A0" w:rsidR="00E754A0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27882" w:rsidR="00B27882"/>
    <w:sectPr w:rsidR="00B2788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0D2" w:rsidP="00E754A0" w:rsidR="00DE50D2">
      <w:r>
        <w:separator/>
      </w:r>
    </w:p>
  </w:endnote>
  <w:endnote w:id="0" w:type="continuationSeparator">
    <w:p w:rsidRDefault="00DE50D2" w:rsidP="00E754A0" w:rsidR="00DE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0D2" w:rsidP="00E754A0" w:rsidR="00DE50D2">
      <w:r>
        <w:separator/>
      </w:r>
    </w:p>
  </w:footnote>
  <w:footnote w:id="0" w:type="continuationSeparator">
    <w:p w:rsidRDefault="00DE50D2" w:rsidP="00E754A0" w:rsidR="00DE5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4A0" w:rsidP="00E754A0" w:rsidR="00E754A0" w:rsidRPr="00E754A0">
    <w:pPr>
      <w:pStyle w:val="Zaglavlje"/>
      <w:jc w:val="right"/>
      <w:rPr>
        <w:lang w:val="hr-HR"/>
      </w:rPr>
    </w:pPr>
    <w:r>
      <w:rPr>
        <w:lang w:val="hr-HR"/>
      </w:rPr>
      <w:t>Poslovni broj: 3 St-941/16-3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E16"/>
    <w:rsid w:val="0082160D"/>
    <w:rsid w:val="009A3706"/>
    <w:rsid w:val="00B27882"/>
    <w:rsid w:val="00DE50D2"/>
    <w:rsid w:val="00E754A0"/>
    <w:rsid w:val="00F4531E"/>
    <w:rsid w:val="00F4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4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54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4A0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754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54A0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75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54A0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A37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37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370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37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37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4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54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4A0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754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54A0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75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54A0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A37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37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370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37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37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GRADITELJSTVO jednostavno društvo s ograničenom odgovornošću za graditeljstvo</izvorni_sadrzaj>
    <derivirana_varijabla naziv="DomainObject.Predmet.ProtustrankaFormated_1">  MONT GRADITELJSTVO jednostavno društvo s ograničenom odgovornošću za graditeljstvo</derivirana_varijabla>
  </DomainObject.Predmet.ProtustrankaFormated>
  <DomainObject.Predmet.ProtustrankaFormatedOIB>
    <izvorni_sadrzaj>  MONT GRADITELJSTVO jednostavno društvo s ograničenom odgovornošću za graditeljstvo, OIB 67187825601</izvorni_sadrzaj>
    <derivirana_varijabla naziv="DomainObject.Predmet.ProtustrankaFormatedOIB_1">  MONT GRADITELJSTVO jednostavno društvo s ograničenom odgovornošću za graditeljstvo, OIB 67187825601</derivirana_varijabla>
  </DomainObject.Predmet.ProtustrankaFormatedOIB>
  <DomainObject.Predmet.ProtustrankaFormatedWithAdress>
    <izvorni_sadrzaj> MONT GRADITELJSTVO jednostavno društvo s ograničenom odgovornošću za graditeljstvo, Duga 31, 40000 Sivica</izvorni_sadrzaj>
    <derivirana_varijabla naziv="DomainObject.Predmet.ProtustrankaFormatedWithAdress_1"> MONT GRADITELJSTVO jednostavno društvo s ograničenom odgovornošću za graditeljstvo, Duga 31, 40000 Sivica</derivirana_varijabla>
  </DomainObject.Predmet.ProtustrankaFormatedWithAdress>
  <DomainObject.Predmet.ProtustrankaFormatedWithAdressOIB>
    <izvorni_sadrzaj> MONT GRADITELJSTVO jednostavno društvo s ograničenom odgovornošću za graditeljstvo, OIB 67187825601, Duga 31, 40000 Sivica</izvorni_sadrzaj>
    <derivirana_varijabla naziv="DomainObject.Predmet.ProtustrankaFormatedWithAdressOIB_1"> MONT GRADITELJSTVO jednostavno društvo s ograničenom odgovornošću za graditeljstvo, OIB 67187825601, Duga 31, 40000 Sivica</derivirana_varijabla>
  </DomainObject.Predmet.ProtustrankaFormatedWithAdressOIB>
  <DomainObject.Predmet.ProtustrankaWithAdress>
    <izvorni_sadrzaj>MONT GRADITELJSTVO jednostavno društvo s ograničenom odgovornošću za graditeljstvo Duga 31, 40000 Sivica</izvorni_sadrzaj>
    <derivirana_varijabla naziv="DomainObject.Predmet.ProtustrankaWithAdress_1">MONT GRADITELJSTVO jednostavno društvo s ograničenom odgovornošću za graditeljstvo Duga 31, 40000 Sivica</derivirana_varijabla>
  </DomainObject.Predmet.ProtustrankaWithAdress>
  <DomainObject.Predmet.ProtustrankaWithAdressOIB>
    <izvorni_sadrzaj>MONT GRADITELJSTVO jednostavno društvo s ograničenom odgovornošću za graditeljstvo, OIB 67187825601, Duga 31, 40000 Sivica</izvorni_sadrzaj>
    <derivirana_varijabla naziv="DomainObject.Predmet.ProtustrankaWithAdressOIB_1">MONT GRADITELJSTVO jednostavno društvo s ograničenom odgovornošću za graditeljstvo, OIB 67187825601, Duga 31, 40000 Sivica</derivirana_varijabla>
  </DomainObject.Predmet.ProtustrankaWithAdressOIB>
  <DomainObject.Predmet.ProtustrankaNazivFormated>
    <izvorni_sadrzaj>MONT GRADITELJSTVO jednostavno društvo s ograničenom odgovornošću za graditeljstvo</izvorni_sadrzaj>
    <derivirana_varijabla naziv="DomainObject.Predmet.ProtustrankaNazivFormated_1">MONT GRADITELJSTVO jednostavno društvo s ograničenom odgovornošću za graditeljstvo</derivirana_varijabla>
  </DomainObject.Predmet.ProtustrankaNazivFormated>
  <DomainObject.Predmet.ProtustrankaNazivFormatedOIB>
    <izvorni_sadrzaj>MONT GRADITELJSTVO jednostavno društvo s ograničenom odgovornošću za graditeljstvo, OIB 67187825601</izvorni_sadrzaj>
    <derivirana_varijabla naziv="DomainObject.Predmet.ProtustrankaNazivFormatedOIB_1">MONT GRADITELJSTVO jednostavno društvo s ograničenom odgovornošću za graditeljstvo, OIB 67187825601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87958.70</izvorni_sadrzaj>
    <derivirana_varijabla naziv="DomainObject.Predmet.TrenutnaVrijednost_1">87958.70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 GRADITELJSTVO jednostavno društvo s ograničenom odgovornošću za graditeljstvo</item>
    </izvorni_sadrzaj>
    <derivirana_varijabla naziv="DomainObject.Predmet.ProtuStrankaListFormated_1">
      <item>MONT GRADITELJSTVO jednostavno društvo s ograničenom odgovornošću za graditeljstvo</item>
    </derivirana_varijabla>
  </DomainObject.Predmet.ProtuStrankaListFormated>
  <DomainObject.Predmet.ProtuStrankaListFormatedOIB>
    <izvorni_sadrzaj>
      <item>MONT GRADITELJSTVO jednostavno društvo s ograničenom odgovornošću za graditeljstvo, OIB 67187825601</item>
    </izvorni_sadrzaj>
    <derivirana_varijabla naziv="DomainObject.Predmet.ProtuStrankaListFormatedOIB_1">
      <item>MONT GRADITELJSTVO jednostavno društvo s ograničenom odgovornošću za graditeljstvo, OIB 67187825601</item>
    </derivirana_varijabla>
  </DomainObject.Predmet.ProtuStrankaListFormatedOIB>
  <DomainObject.Predmet.ProtuStrankaListFormatedWithAdress>
    <izvorni_sadrzaj>
      <item>MONT GRADITELJSTVO jednostavno društvo s ograničenom odgovornošću za graditeljstvo, Duga 31, 40000 Sivica</item>
    </izvorni_sadrzaj>
    <derivirana_varijabla naziv="DomainObject.Predmet.ProtuStrankaListFormatedWithAdress_1">
      <item>MONT GRADITELJSTVO jednostavno društvo s ograničenom odgovornošću za graditeljstvo, Duga 31, 40000 Sivica</item>
    </derivirana_varijabla>
  </DomainObject.Predmet.ProtuStrankaListFormatedWithAdress>
  <DomainObject.Predmet.ProtuStrankaListFormatedWithAdressOIB>
    <izvorni_sadrzaj>
      <item>MONT GRADITELJSTVO jednostavno društvo s ograničenom odgovornošću za graditeljstvo, OIB 67187825601, Duga 31, 40000 Sivica</item>
    </izvorni_sadrzaj>
    <derivirana_varijabla naziv="DomainObject.Predmet.ProtuStrankaListFormatedWithAdressOIB_1">
      <item>MONT GRADITELJSTVO jednostavno društvo s ograničenom odgovornošću za graditeljstvo, OIB 67187825601, Duga 31, 40000 Sivica</item>
    </derivirana_varijabla>
  </DomainObject.Predmet.ProtuStrankaListFormatedWithAdressOIB>
  <DomainObject.Predmet.ProtuStrankaListNazivFormated>
    <izvorni_sadrzaj>
      <item>MONT GRADITELJSTVO jednostavno društvo s ograničenom odgovornošću za graditeljstvo</item>
    </izvorni_sadrzaj>
    <derivirana_varijabla naziv="DomainObject.Predmet.ProtuStrankaListNazivFormated_1">
      <item>MONT GRADITELJSTVO jednostavno društvo s ograničenom odgovornošću za graditeljstvo</item>
    </derivirana_varijabla>
  </DomainObject.Predmet.ProtuStrankaListNazivFormated>
  <DomainObject.Predmet.ProtuStrankaListNazivFormatedOIB>
    <izvorni_sadrzaj>
      <item>MONT GRADITELJSTVO jednostavno društvo s ograničenom odgovornošću za graditeljstvo, OIB 67187825601</item>
    </izvorni_sadrzaj>
    <derivirana_varijabla naziv="DomainObject.Predmet.ProtuStrankaListNazivFormatedOIB_1">
      <item>MONT GRADITELJSTVO jednostavno društvo s ograničenom odgovornošću za graditeljstvo, OIB 67187825601</item>
    </derivirana_varijabla>
  </DomainObject.Predmet.ProtuStrankaListNazivFormatedOIB>
  <DomainObject.Predmet.OstaliListFormated>
    <izvorni_sadrzaj>
      <item>Trgovački sud u Varaždinu - Sudski registar</item>
      <item>e-Oglasna ploča</item>
    </izvorni_sadrzaj>
    <derivirana_varijabla naziv="DomainObject.Predmet.OstaliListFormated_1">
      <item>Trgovački sud u Varaždinu - Sudski registar</item>
      <item>e-Oglasna ploča</item>
    </derivirana_varijabla>
  </DomainObject.Predmet.OstaliListFormated>
  <DomainObject.Predmet.OstaliListFormatedOIB>
    <izvorni_sadrzaj>
      <item>Trgovački sud u Varaždinu - Sudski registar</item>
      <item>e-Oglasna ploča</item>
    </izvorni_sadrzaj>
    <derivirana_varijabla naziv="DomainObject.Predmet.OstaliListFormatedOIB_1">
      <item>Trgovački sud u Varaždinu - Sudski registar</item>
      <item>e-Oglasna ploča</item>
    </derivirana_varijabla>
  </DomainObject.Predmet.OstaliListFormatedOIB>
  <DomainObject.Predmet.OstaliListFormatedWithAdress>
    <izvorni_sadrzaj>
      <item>Trgovački sud u Varaždinu - Sudski registar, B.Radića 2, 42000 Varaždin</item>
      <item>e-Oglasna ploča</item>
    </izvorni_sadrzaj>
    <derivirana_varijabla naziv="DomainObject.Predmet.OstaliListFormatedWithAdress_1">
      <item>Trgovački sud u Varaždinu - Sudski registar, B.Radića 2, 42000 Varaždin</item>
      <item>e-Oglasna ploča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 ploča</item>
    </izvorni_sadrzaj>
    <derivirana_varijabla naziv="DomainObject.Predmet.OstaliListFormatedWithAdressOIB_1">
      <item>Trgovački sud u Varaždinu - Sudski registar, B.Radića 2, 42000 Varaždin</item>
      <item>e-Oglasna ploča</item>
    </derivirana_varijabla>
  </DomainObject.Predmet.OstaliListFormatedWithAdressOIB>
  <DomainObject.Predmet.OstaliListNazivFormated>
    <izvorni_sadrzaj>
      <item>Trgovački sud u Varaždinu - Sudski registar</item>
      <item>e-Oglasna ploča</item>
    </izvorni_sadrzaj>
    <derivirana_varijabla naziv="DomainObject.Predmet.OstaliListNazivFormated_1">
      <item>Trgovački sud u Varaždinu - Sudski registar</item>
      <item>e-Oglasna ploča</item>
    </derivirana_varijabla>
  </DomainObject.Predmet.OstaliListNazivFormated>
  <DomainObject.Predmet.OstaliListNazivFormatedOIB>
    <izvorni_sadrzaj>
      <item>Trgovački sud u Varaždinu - Sudski registar</item>
      <item>e-Oglasna ploča</item>
    </izvorni_sadrzaj>
    <derivirana_varijabla naziv="DomainObject.Predmet.OstaliListNazivFormatedOIB_1">
      <item>Trgovački sud u Varaždinu - 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 GRADITELJSTVO jednostavno društvo s ograničenom odgovornošću za graditeljstvo</izvorni_sadrzaj>
    <derivirana_varijabla naziv="DomainObject.Predmet.ProtustrankaIDrugi_1">MONT GRADITELJSTVO jednostavno društvo s ograničenom odgovornošću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MONT GRADITELJSTVO jednostavno društvo s ograničenom odgovornošću za graditeljstvo, OIB 67187825601, Duga 31, 40000 Sivica</izvorni_sadrzaj>
    <derivirana_varijabla naziv="DomainObject.Predmet.ProtustrankaIDrugiAdressOIB_1">MONT GRADITELJSTVO jednostavno društvo s ograničenom odgovornošću za graditeljstvo, OIB 67187825601, Duga 31, 40000 Sivica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 GRADITELJSTVO jednostavno društvo s ograničenom odgovornošću za graditeljstvo</item>
      <item>Trgovački sud u Varaždinu - Sudski registar</item>
      <item>e-Oglasna ploča</item>
    </izvorni_sadrzaj>
    <derivirana_varijabla naziv="DomainObject.Predmet.SudioniciListNaziv_1">
      <item>Financijska agencija</item>
      <item>MONT GRADITELJSTVO jednostavno društvo s ograničenom odgovornošću za graditeljstvo</item>
      <item>Trgovački sud u Varaždinu - 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MONT GRADITELJSTVO jednostavno društvo s ograničenom odgovornošću za graditeljstvo, OIB 67187825601, Duga 31,40000 Sivica</item>
      <item>Trgovački sud u Varaždinu - Sudski registar, B.Radića 2,42000 Varaždin</item>
      <item>e-Oglasna ploča</item>
    </izvorni_sadrzaj>
    <derivirana_varijabla naziv="DomainObject.Predmet.SudioniciListAdressOIB_1">
      <item>Financijska agencija, OIB 85821130368, Ulica grada Vukovara 70,10000 Zagreb</item>
      <item>MONT GRADITELJSTVO jednostavno društvo s ograničenom odgovornošću za graditeljstvo, OIB 67187825601, Duga 31,40000 Sivica</item>
      <item>Trgovački sud u Varaždinu - 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67187825601</item>
      <item>, OIB null</item>
      <item>, OIB null</item>
    </izvorni_sadrzaj>
    <derivirana_varijabla naziv="DomainObject.Predmet.SudioniciListNazivOIB_1">
      <item>, OIB 85821130368</item>
      <item>, OIB 67187825601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463</properties:Words>
  <properties:Characters>2489</properties:Characters>
  <properties:Lines>71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2016-08-22T10:16:00Z</dcterms:created>
  <dc:creator>Darinka Martinčević</dc:creator>
  <dc:description/>
  <cp:keywords/>
  <cp:lastModifiedBy>Darinka Martinčević</cp:lastModifiedBy>
  <cp:lastPrinted>2016-08-22T10:23:00Z</cp:lastPrinted>
  <dcterms:modified xmlns:xsi="http://www.w3.org/2001/XMLSchema-instance" xsi:type="dcterms:W3CDTF">2016-08-22T10:23:00Z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