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d07b" w14:paraId="309d07b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r w:rsidR="00656A7B">
        <w:rPr>
          <w:rFonts w:hAnsi="Times New Roman" w:ascii="Times New Roman"/>
        </w:rPr>
        <w:t xml:space="preserve">I.V.R. </w:t>
      </w:r>
      <w:proofErr w:type="spellStart"/>
      <w:r w:rsidR="00656A7B">
        <w:rPr>
          <w:rFonts w:hAnsi="Times New Roman" w:ascii="Times New Roman"/>
        </w:rPr>
        <w:t>SOFTWARE</w:t>
      </w:r>
      <w:proofErr w:type="spellEnd"/>
      <w:r w:rsidR="00656A7B">
        <w:rPr>
          <w:rFonts w:hAnsi="Times New Roman" w:ascii="Times New Roman"/>
        </w:rPr>
        <w:t xml:space="preserve"> d.o.o. za računalne usluge i trgovinu, </w:t>
      </w:r>
      <w:proofErr w:type="spellStart"/>
      <w:r w:rsidR="00656A7B">
        <w:rPr>
          <w:rFonts w:hAnsi="Times New Roman" w:ascii="Times New Roman"/>
        </w:rPr>
        <w:t>OIB</w:t>
      </w:r>
      <w:proofErr w:type="spellEnd"/>
      <w:r w:rsidR="00656A7B">
        <w:rPr>
          <w:rFonts w:hAnsi="Times New Roman" w:ascii="Times New Roman"/>
        </w:rPr>
        <w:t xml:space="preserve">: </w:t>
      </w:r>
      <w:proofErr w:type="spellStart"/>
      <w:r w:rsidR="00656A7B">
        <w:rPr>
          <w:rFonts w:hAnsi="Times New Roman" w:ascii="Times New Roman"/>
        </w:rPr>
        <w:t>41904937923</w:t>
      </w:r>
      <w:proofErr w:type="spellEnd"/>
      <w:r w:rsidR="00656A7B">
        <w:rPr>
          <w:rFonts w:hAnsi="Times New Roman" w:ascii="Times New Roman"/>
        </w:rPr>
        <w:t xml:space="preserve">, Zagreb (Grad Zagreb), </w:t>
      </w:r>
      <w:proofErr w:type="spellStart"/>
      <w:r w:rsidR="00656A7B">
        <w:rPr>
          <w:rFonts w:hAnsi="Times New Roman" w:ascii="Times New Roman"/>
        </w:rPr>
        <w:t>Garićgradska</w:t>
      </w:r>
      <w:proofErr w:type="spellEnd"/>
      <w:r w:rsidR="00656A7B">
        <w:rPr>
          <w:rFonts w:hAnsi="Times New Roman" w:ascii="Times New Roman"/>
        </w:rPr>
        <w:t xml:space="preserve"> 9</w:t>
      </w:r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E95187">
        <w:rPr>
          <w:rFonts w:cs="Times New Roman" w:hAnsi="Times New Roman" w:ascii="Times New Roman"/>
        </w:rPr>
        <w:t xml:space="preserve"> 9</w:t>
      </w:r>
      <w:r w:rsidR="00B27893">
        <w:rPr>
          <w:rFonts w:cs="Times New Roman" w:hAnsi="Times New Roman" w:ascii="Times New Roman"/>
        </w:rPr>
        <w:t xml:space="preserve">. ožujka </w:t>
      </w:r>
      <w:proofErr w:type="spellStart"/>
      <w:r w:rsidR="00522079">
        <w:rPr>
          <w:rFonts w:cs="Times New Roman" w:hAnsi="Times New Roman" w:ascii="Times New Roman"/>
        </w:rPr>
        <w:t>2017</w:t>
      </w:r>
      <w:proofErr w:type="spellEnd"/>
      <w:r w:rsidR="00656A7B">
        <w:rPr>
          <w:rFonts w:cs="Times New Roman" w:hAnsi="Times New Roman" w:ascii="Times New Roman"/>
        </w:rPr>
        <w:t xml:space="preserve">. u </w:t>
      </w:r>
      <w:proofErr w:type="spellStart"/>
      <w:r w:rsidR="00656A7B">
        <w:rPr>
          <w:rFonts w:cs="Times New Roman" w:hAnsi="Times New Roman" w:ascii="Times New Roman"/>
        </w:rPr>
        <w:t>11</w:t>
      </w:r>
      <w:proofErr w:type="spellEnd"/>
      <w:r w:rsidR="00656A7B">
        <w:rPr>
          <w:rFonts w:cs="Times New Roman" w:hAnsi="Times New Roman" w:ascii="Times New Roman"/>
        </w:rPr>
        <w:t>,</w:t>
      </w:r>
      <w:proofErr w:type="spellStart"/>
      <w:r w:rsidR="00656A7B">
        <w:rPr>
          <w:rFonts w:cs="Times New Roman" w:hAnsi="Times New Roman" w:ascii="Times New Roman"/>
        </w:rPr>
        <w:t>0</w:t>
      </w:r>
      <w:r w:rsidR="00B27893">
        <w:rPr>
          <w:rFonts w:cs="Times New Roman" w:hAnsi="Times New Roman" w:ascii="Times New Roman"/>
        </w:rPr>
        <w:t>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656A7B">
        <w:rPr>
          <w:rFonts w:cs="Times New Roman" w:hAnsi="Times New Roman" w:ascii="Times New Roman"/>
          <w:b/>
          <w:u w:val="single"/>
        </w:rPr>
        <w:t>20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rujna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</w:t>
      </w:r>
      <w:r w:rsidRPr="00491AC6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656A7B">
        <w:rPr>
          <w:rFonts w:cs="Times New Roman" w:hAnsi="Times New Roman" w:ascii="Times New Roman"/>
          <w:b/>
          <w:u w:val="single"/>
        </w:rPr>
        <w:t>11</w:t>
      </w:r>
      <w:proofErr w:type="spellEnd"/>
      <w:r w:rsidR="00656A7B">
        <w:rPr>
          <w:rFonts w:cs="Times New Roman" w:hAnsi="Times New Roman" w:ascii="Times New Roman"/>
          <w:b/>
          <w:u w:val="single"/>
        </w:rPr>
        <w:t>,</w:t>
      </w:r>
      <w:proofErr w:type="spellStart"/>
      <w:r w:rsidR="00656A7B">
        <w:rPr>
          <w:rFonts w:cs="Times New Roman" w:hAnsi="Times New Roman" w:ascii="Times New Roman"/>
          <w:b/>
          <w:u w:val="single"/>
        </w:rPr>
        <w:t>2</w:t>
      </w:r>
      <w:r w:rsidR="00B27893" w:rsidRPr="00491AC6">
        <w:rPr>
          <w:rFonts w:cs="Times New Roman" w:hAnsi="Times New Roman" w:ascii="Times New Roman"/>
          <w:b/>
          <w:u w:val="single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6E58F8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6E58F8" w:rsidP="00324504" w:rsidR="006E58F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E58F8" w:rsidP="00324504" w:rsidR="006E58F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E58F8" w:rsidP="00F90939" w:rsidR="006E58F8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6E58F8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6E58F8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6E58F8">
        <w:rPr>
          <w:rFonts w:cs="Times New Roman" w:hAnsi="Times New Roman" w:ascii="Times New Roman"/>
          <w:color w:val="FFFFFF"/>
        </w:rPr>
        <w:t>DN</w:t>
      </w:r>
      <w:r w:rsidR="00F90939" w:rsidRPr="006E58F8">
        <w:rPr>
          <w:rFonts w:cs="Times New Roman" w:hAnsi="Times New Roman" w:ascii="Times New Roman"/>
          <w:color w:val="FFFFFF"/>
        </w:rPr>
        <w:t>a</w:t>
      </w:r>
      <w:r w:rsidRPr="006E58F8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6E58F8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6E58F8">
        <w:rPr>
          <w:rFonts w:cs="Times New Roman" w:hAnsi="Times New Roman" w:ascii="Times New Roman"/>
          <w:color w:val="FFFFFF"/>
        </w:rPr>
        <w:t>Mrežna stranica e-</w:t>
      </w:r>
      <w:r w:rsidR="0049664B" w:rsidRPr="006E58F8">
        <w:rPr>
          <w:rFonts w:cs="Times New Roman" w:hAnsi="Times New Roman" w:ascii="Times New Roman"/>
          <w:color w:val="FFFFFF"/>
        </w:rPr>
        <w:t>O</w:t>
      </w:r>
      <w:r w:rsidR="00F90939" w:rsidRPr="006E58F8">
        <w:rPr>
          <w:rFonts w:cs="Times New Roman" w:hAnsi="Times New Roman" w:ascii="Times New Roman"/>
          <w:color w:val="FFFFFF"/>
        </w:rPr>
        <w:t>glasna ploča</w:t>
      </w:r>
      <w:r w:rsidRPr="006E58F8">
        <w:rPr>
          <w:rFonts w:cs="Times New Roman" w:hAnsi="Times New Roman" w:ascii="Times New Roman"/>
          <w:color w:val="FFFFFF"/>
        </w:rPr>
        <w:t xml:space="preserve"> Trgovačkog</w:t>
      </w:r>
      <w:r w:rsidR="00F90939" w:rsidRPr="006E58F8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656A7B">
      <w:rPr>
        <w:rFonts w:cs="Times New Roman" w:hAnsi="Times New Roman" w:ascii="Times New Roman"/>
      </w:rPr>
      <w:t>2680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350DA"/>
    <w:rsid w:val="00154D8E"/>
    <w:rsid w:val="00176388"/>
    <w:rsid w:val="00190110"/>
    <w:rsid w:val="001D62FE"/>
    <w:rsid w:val="001E28DA"/>
    <w:rsid w:val="00253030"/>
    <w:rsid w:val="00254245"/>
    <w:rsid w:val="00273C89"/>
    <w:rsid w:val="00347D27"/>
    <w:rsid w:val="003E26EE"/>
    <w:rsid w:val="003E3FF4"/>
    <w:rsid w:val="003E6DE4"/>
    <w:rsid w:val="003F7A5F"/>
    <w:rsid w:val="004007D5"/>
    <w:rsid w:val="0040722D"/>
    <w:rsid w:val="00426631"/>
    <w:rsid w:val="0046002D"/>
    <w:rsid w:val="00491AC6"/>
    <w:rsid w:val="0049664B"/>
    <w:rsid w:val="004E6452"/>
    <w:rsid w:val="00522079"/>
    <w:rsid w:val="005307DF"/>
    <w:rsid w:val="00541AF5"/>
    <w:rsid w:val="00574527"/>
    <w:rsid w:val="005D664C"/>
    <w:rsid w:val="00607C24"/>
    <w:rsid w:val="00656A7B"/>
    <w:rsid w:val="006800D3"/>
    <w:rsid w:val="006A657E"/>
    <w:rsid w:val="006D23DC"/>
    <w:rsid w:val="006E58F8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61B53"/>
    <w:rsid w:val="009A7F15"/>
    <w:rsid w:val="00A22D81"/>
    <w:rsid w:val="00A43DB8"/>
    <w:rsid w:val="00A67FE1"/>
    <w:rsid w:val="00A81ADA"/>
    <w:rsid w:val="00AA3CD2"/>
    <w:rsid w:val="00AF74A8"/>
    <w:rsid w:val="00B24F78"/>
    <w:rsid w:val="00B27893"/>
    <w:rsid w:val="00B72223"/>
    <w:rsid w:val="00B726FD"/>
    <w:rsid w:val="00B74BC7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85462"/>
    <w:rsid w:val="00E95187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5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8F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5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8F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2680</izvorni_sadrzaj>
    <derivirana_varijabla naziv="DomainObject.Predmet.Broj_1">2680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St-2680/2016</izvorni_sadrzaj>
    <derivirana_varijabla naziv="DomainObject.Predmet.OznakaBroj_1">St-2680/2016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I.V.R. SOFTWARE d.o.o. za računalne usluge i trgovinu zastupanog po punomoćniku Vedran Jurkovic; Robert Kolarec; Stjepan Radić</izvorni_sadrzaj>
    <derivirana_varijabla naziv="DomainObject.Predmet.ProtustrankaFormated_1">  I.V.R. SOFTWARE d.o.o. za računalne usluge i trgovinu zastupanog po punomoćniku Vedran Jurkovic; Robert Kolarec; Stjepan Radić</derivirana_varijabla>
  </DomainObject.Predmet.ProtustrankaFormated>
  <DomainObject.Predmet.ProtustrankaFormatedOIB>
    <izvorni_sadrzaj>  I.V.R. SOFTWARE d.o.o. za računalne usluge i trgovinu, OIB 41904937923 zastupanog po punomoćniku Vedran Jurkovic; Robert Kolarec; Stjepan Radić</izvorni_sadrzaj>
    <derivirana_varijabla naziv="DomainObject.Predmet.ProtustrankaFormatedOIB_1">  I.V.R. SOFTWARE d.o.o. za računalne usluge i trgovinu, OIB 41904937923 zastupanog po punomoćniku Vedran Jurkovic; Robert Kolarec; Stjepan Radić</derivirana_varijabla>
  </DomainObject.Predmet.ProtustrankaFormatedOIB>
  <DomainObject.Predmet.ProtustrankaFormatedWithAdress>
    <izvorni_sadrzaj> I.V.R. SOFTWARE d.o.o. za računalne usluge i trgovinu, Garićgradska 9, 10000 Zagreb zastupanog po punomoćniku Vedran Jurkovic; Robert Kolarec; Stjepan Radić</izvorni_sadrzaj>
    <derivirana_varijabla naziv="DomainObject.Predmet.ProtustrankaFormatedWithAdress_1"> I.V.R. SOFTWARE d.o.o. za računalne usluge i trgovinu, Garićgradska 9, 10000 Zagreb zastupanog po punomoćniku Vedran Jurkovic; Robert Kolarec; Stjepan Radić</derivirana_varijabla>
  </DomainObject.Predmet.ProtustrankaFormatedWithAdress>
  <DomainObject.Predmet.ProtustrankaFormatedWithAdressOIB>
    <izvorni_sadrzaj> I.V.R. SOFTWARE d.o.o. za računalne usluge i trgovinu, OIB 41904937923, Garićgradska 9, 10000 Zagreb zastupanog po punomoćniku Vedran Jurkovic; Robert Kolarec; Stjepan Radić</izvorni_sadrzaj>
    <derivirana_varijabla naziv="DomainObject.Predmet.ProtustrankaFormatedWithAdressOIB_1"> I.V.R. SOFTWARE d.o.o. za računalne usluge i trgovinu, OIB 41904937923, Garićgradska 9, 10000 Zagreb zastupanog po punomoćniku Vedran Jurkovic; Robert Kolarec; Stjepan Radić</derivirana_varijabla>
  </DomainObject.Predmet.ProtustrankaFormatedWithAdressOIB>
  <DomainObject.Predmet.ProtustrankaWithAdress>
    <izvorni_sadrzaj>I.V.R. SOFTWARE d.o.o. za računalne usluge i trgovinu Garićgradska 9, 10000 Zagreb</izvorni_sadrzaj>
    <derivirana_varijabla naziv="DomainObject.Predmet.ProtustrankaWithAdress_1">I.V.R. SOFTWARE d.o.o. za računalne usluge i trgovinu Garićgradska 9, 10000 Zagreb</derivirana_varijabla>
  </DomainObject.Predmet.ProtustrankaWithAdress>
  <DomainObject.Predmet.ProtustrankaWithAdressOIB>
    <izvorni_sadrzaj>I.V.R. SOFTWARE d.o.o. za računalne usluge i trgovinu, OIB 41904937923, Garićgradska 9, 10000 Zagreb</izvorni_sadrzaj>
    <derivirana_varijabla naziv="DomainObject.Predmet.ProtustrankaWithAdressOIB_1">I.V.R. SOFTWARE d.o.o. za računalne usluge i trgovinu, OIB 41904937923, Garićgradska 9, 10000 Zagreb</derivirana_varijabla>
  </DomainObject.Predmet.ProtustrankaWithAdressOIB>
  <DomainObject.Predmet.ProtustrankaNazivFormated>
    <izvorni_sadrzaj>I.V.R. SOFTWARE d.o.o. za računalne usluge i trgovinu</izvorni_sadrzaj>
    <derivirana_varijabla naziv="DomainObject.Predmet.ProtustrankaNazivFormated_1">I.V.R. SOFTWARE d.o.o. za računalne usluge i trgovinu</derivirana_varijabla>
  </DomainObject.Predmet.ProtustrankaNazivFormated>
  <DomainObject.Predmet.ProtustrankaNazivFormatedOIB>
    <izvorni_sadrzaj>I.V.R. SOFTWARE d.o.o. za računalne usluge i trgovinu, OIB 41904937923</izvorni_sadrzaj>
    <derivirana_varijabla naziv="DomainObject.Predmet.ProtustrankaNazivFormatedOIB_1">I.V.R. SOFTWARE d.o.o. za računalne usluge i trgovinu, OIB 41904937923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I.V.R. SOFTWARE d.o.o. za računalne usluge i trgovinu zastupanog po punomoćniku Vedran Jurkovic; Robert Kolarec; Stjepan Radić</item>
    </izvorni_sadrzaj>
    <derivirana_varijabla naziv="DomainObject.Predmet.ProtuStrankaListFormated_1">
      <item>I.V.R. SOFTWARE d.o.o. za računalne usluge i trgovinu zastupanog po punomoćniku Vedran Jurkovic; Robert Kolarec; Stjepan Radić</item>
    </derivirana_varijabla>
  </DomainObject.Predmet.ProtuStrankaListFormated>
  <DomainObject.Predmet.ProtuStrankaListFormatedOIB>
    <izvorni_sadrzaj>
      <item>I.V.R. SOFTWARE d.o.o. za računalne usluge i trgovinu, OIB 41904937923 zastupanog po punomoćniku Vedran Jurkovic; Robert Kolarec; Stjepan Radić</item>
    </izvorni_sadrzaj>
    <derivirana_varijabla naziv="DomainObject.Predmet.ProtuStrankaListFormatedOIB_1">
      <item>I.V.R. SOFTWARE d.o.o. za računalne usluge i trgovinu, OIB 41904937923 zastupanog po punomoćniku Vedran Jurkovic; Robert Kolarec; Stjepan Radić</item>
    </derivirana_varijabla>
  </DomainObject.Predmet.ProtuStrankaListFormatedOIB>
  <DomainObject.Predmet.ProtuStrankaListFormatedWithAdress>
    <izvorni_sadrzaj>
      <item>I.V.R. SOFTWARE d.o.o. za računalne usluge i trgovinu, Garićgradska 9, 10000 Zagreb zastupanog po punomoćniku Vedran Jurkovic; Robert Kolarec; Stjepan Radić</item>
    </izvorni_sadrzaj>
    <derivirana_varijabla naziv="DomainObject.Predmet.ProtuStrankaListFormatedWithAdress_1">
      <item>I.V.R. SOFTWARE d.o.o. za računalne usluge i trgovinu, Garićgradska 9, 10000 Zagreb zastupanog po punomoćniku Vedran Jurkovic; Robert Kolarec; Stjepan Radić</item>
    </derivirana_varijabla>
  </DomainObject.Predmet.ProtuStrankaListFormatedWithAdress>
  <DomainObject.Predmet.ProtuStrankaListFormatedWithAdressOIB>
    <izvorni_sadrzaj>
      <item>I.V.R. SOFTWARE d.o.o. za računalne usluge i trgovinu, OIB 41904937923, Garićgradska 9, 10000 Zagreb zastupanog po punomoćniku Vedran Jurkovic; Robert Kolarec; Stjepan Radić</item>
    </izvorni_sadrzaj>
    <derivirana_varijabla naziv="DomainObject.Predmet.ProtuStrankaListFormatedWithAdressOIB_1">
      <item>I.V.R. SOFTWARE d.o.o. za računalne usluge i trgovinu, OIB 41904937923, Garićgradska 9, 10000 Zagreb zastupanog po punomoćniku Vedran Jurkovic; Robert Kolarec; Stjepan Radić</item>
    </derivirana_varijabla>
  </DomainObject.Predmet.ProtuStrankaListFormatedWithAdressOIB>
  <DomainObject.Predmet.ProtuStrankaListNazivFormated>
    <izvorni_sadrzaj>
      <item>I.V.R. SOFTWARE d.o.o. za računalne usluge i trgovinu</item>
    </izvorni_sadrzaj>
    <derivirana_varijabla naziv="DomainObject.Predmet.ProtuStrankaListNazivFormated_1">
      <item>I.V.R. SOFTWARE d.o.o. za računalne usluge i trgovinu</item>
    </derivirana_varijabla>
  </DomainObject.Predmet.ProtuStrankaListNazivFormated>
  <DomainObject.Predmet.ProtuStrankaListNazivFormatedOIB>
    <izvorni_sadrzaj>
      <item>I.V.R. SOFTWARE d.o.o. za računalne usluge i trgovinu, OIB 41904937923</item>
    </izvorni_sadrzaj>
    <derivirana_varijabla naziv="DomainObject.Predmet.ProtuStrankaListNazivFormatedOIB_1">
      <item>I.V.R. SOFTWARE d.o.o. za računalne usluge i trgovinu, OIB 41904937923</item>
    </derivirana_varijabla>
  </DomainObject.Predmet.ProtuStrankaListNazivFormatedOIB>
  <DomainObject.Predmet.OstaliListFormated>
    <izvorni_sadrzaj>
      <item>Vedran Jurkovic punomoćnik sudionika u postupku I.V.R. SOFTWARE d.o.o. za računalne usluge i trgovinu</item>
      <item>Robert Kolarec punomoćnik sudionika u postupku I.V.R. SOFTWARE d.o.o. za računalne usluge i trgovinu</item>
      <item>Stjepan Radić punomoćnik sudionika u postupku I.V.R. SOFTWARE d.o.o. za računalne usluge i trgovinu</item>
    </izvorni_sadrzaj>
    <derivirana_varijabla naziv="DomainObject.Predmet.OstaliListFormated_1">
      <item>Vedran Jurkovic punomoćnik sudionika u postupku I.V.R. SOFTWARE d.o.o. za računalne usluge i trgovinu</item>
      <item>Robert Kolarec punomoćnik sudionika u postupku I.V.R. SOFTWARE d.o.o. za računalne usluge i trgovinu</item>
      <item>Stjepan Radić punomoćnik sudionika u postupku I.V.R. SOFTWARE d.o.o. za računalne usluge i trgovinu</item>
    </derivirana_varijabla>
  </DomainObject.Predmet.OstaliListFormated>
  <DomainObject.Predmet.OstaliListFormatedOIB>
    <izvorni_sadrzaj>
      <item>Vedran Jurkovic, OIB 71940742589 punomoćnik sudionika u postupku I.V.R. SOFTWARE d.o.o. za računalne usluge i trgovinu</item>
      <item>Robert Kolarec, OIB 23563819387 punomoćnik sudionika u postupku I.V.R. SOFTWARE d.o.o. za računalne usluge i trgovinu</item>
      <item>Stjepan Radić, OIB 67015778423 punomoćnik sudionika u postupku I.V.R. SOFTWARE d.o.o. za računalne usluge i trgovinu</item>
    </izvorni_sadrzaj>
    <derivirana_varijabla naziv="DomainObject.Predmet.OstaliListFormatedOIB_1">
      <item>Vedran Jurkovic, OIB 71940742589 punomoćnik sudionika u postupku I.V.R. SOFTWARE d.o.o. za računalne usluge i trgovinu</item>
      <item>Robert Kolarec, OIB 23563819387 punomoćnik sudionika u postupku I.V.R. SOFTWARE d.o.o. za računalne usluge i trgovinu</item>
      <item>Stjepan Radić, OIB 67015778423 punomoćnik sudionika u postupku I.V.R. SOFTWARE d.o.o. za računalne usluge i trgovinu</item>
    </derivirana_varijabla>
  </DomainObject.Predmet.OstaliListFormatedOIB>
  <DomainObject.Predmet.OstaliListFormatedWithAdress>
    <izvorni_sadrzaj>
      <item>Vedran Jurkovic, A.piazze 3, 10000 Zagreb punomoćnik sudionika u postupku I.V.R. SOFTWARE d.o.o. za računalne usluge i trgovinu</item>
      <item>Robert Kolarec, Zmajanska 26, 10000 Zagreb punomoćnik sudionika u postupku I.V.R. SOFTWARE d.o.o. za računalne usluge i trgovinu</item>
      <item>Stjepan Radić, Kranjčevićeva 5, 10000 Zagreb punomoćnik sudionika u postupku I.V.R. SOFTWARE d.o.o. za računalne usluge i trgovinu</item>
    </izvorni_sadrzaj>
    <derivirana_varijabla naziv="DomainObject.Predmet.OstaliListFormatedWithAdress_1">
      <item>Vedran Jurkovic, A.piazze 3, 10000 Zagreb punomoćnik sudionika u postupku I.V.R. SOFTWARE d.o.o. za računalne usluge i trgovinu</item>
      <item>Robert Kolarec, Zmajanska 26, 10000 Zagreb punomoćnik sudionika u postupku I.V.R. SOFTWARE d.o.o. za računalne usluge i trgovinu</item>
      <item>Stjepan Radić, Kranjčevićeva 5, 10000 Zagreb punomoćnik sudionika u postupku I.V.R. SOFTWARE d.o.o. za računalne usluge i trgovinu</item>
    </derivirana_varijabla>
  </DomainObject.Predmet.OstaliListFormatedWithAdress>
  <DomainObject.Predmet.OstaliListFormatedWithAdressOIB>
    <izvorni_sadrzaj>
      <item>Vedran Jurkovic, OIB 71940742589, A.piazze 3, 10000 Zagreb punomoćnik sudionika u postupku I.V.R. SOFTWARE d.o.o. za računalne usluge i trgovinu</item>
      <item>Robert Kolarec, OIB 23563819387, Zmajanska 26, 10000 Zagreb punomoćnik sudionika u postupku I.V.R. SOFTWARE d.o.o. za računalne usluge i trgovinu</item>
      <item>Stjepan Radić, OIB 67015778423, Kranjčevićeva 5, 10000 Zagreb punomoćnik sudionika u postupku I.V.R. SOFTWARE d.o.o. za računalne usluge i trgovinu</item>
    </izvorni_sadrzaj>
    <derivirana_varijabla naziv="DomainObject.Predmet.OstaliListFormatedWithAdressOIB_1">
      <item>Vedran Jurkovic, OIB 71940742589, A.piazze 3, 10000 Zagreb punomoćnik sudionika u postupku I.V.R. SOFTWARE d.o.o. za računalne usluge i trgovinu</item>
      <item>Robert Kolarec, OIB 23563819387, Zmajanska 26, 10000 Zagreb punomoćnik sudionika u postupku I.V.R. SOFTWARE d.o.o. za računalne usluge i trgovinu</item>
      <item>Stjepan Radić, OIB 67015778423, Kranjčevićeva 5, 10000 Zagreb punomoćnik sudionika u postupku I.V.R. SOFTWARE d.o.o. za računalne usluge i trgovinu</item>
    </derivirana_varijabla>
  </DomainObject.Predmet.OstaliListFormatedWithAdressOIB>
  <DomainObject.Predmet.OstaliListNazivFormated>
    <izvorni_sadrzaj>
      <item>Vedran Jurkovic</item>
      <item>Robert Kolarec</item>
      <item>Stjepan Radić</item>
    </izvorni_sadrzaj>
    <derivirana_varijabla naziv="DomainObject.Predmet.OstaliListNazivFormated_1">
      <item>Vedran Jurkovic</item>
      <item>Robert Kolarec</item>
      <item>Stjepan Radić</item>
    </derivirana_varijabla>
  </DomainObject.Predmet.OstaliListNazivFormated>
  <DomainObject.Predmet.OstaliListNazivFormatedOIB>
    <izvorni_sadrzaj>
      <item>Vedran Jurkovic, OIB 71940742589</item>
      <item>Robert Kolarec, OIB 23563819387</item>
      <item>Stjepan Radić, OIB 67015778423</item>
    </izvorni_sadrzaj>
    <derivirana_varijabla naziv="DomainObject.Predmet.OstaliListNazivFormatedOIB_1">
      <item>Vedran Jurkovic, OIB 71940742589</item>
      <item>Robert Kolarec, OIB 23563819387</item>
      <item>Stjepan Radić, OIB 67015778423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I.V.R. SOFTWARE d.o.o. za računalne usluge i trgovinu</izvorni_sadrzaj>
    <derivirana_varijabla naziv="DomainObject.Predmet.ProtustrankaIDrugi_1">I.V.R. SOFTWARE d.o.o. za računalne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I.V.R. SOFTWARE d.o.o. za računalne usluge i trgovinu, OIB 41904937923, Garićgradska 9, 10000 Zagreb</izvorni_sadrzaj>
    <derivirana_varijabla naziv="DomainObject.Predmet.ProtustrankaIDrugiAdressOIB_1">I.V.R. SOFTWARE d.o.o. za računalne usluge i trgovinu, OIB 41904937923, Garićgradska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I.V.R. SOFTWARE d.o.o. za računalne usluge i trgovinu</item>
      <item>Vedran Jurkovic</item>
      <item>Robert Kolarec</item>
      <item>Stjepan Radić</item>
    </izvorni_sadrzaj>
    <derivirana_varijabla naziv="DomainObject.Predmet.SudioniciListNaziv_1">
      <item>FINA Regionalni centar Zagreb</item>
      <item>I.V.R. SOFTWARE d.o.o. za računalne usluge i trgovinu</item>
      <item>Vedran Jurkovic</item>
      <item>Robert Kolarec</item>
      <item>Stjepan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I.V.R. SOFTWARE d.o.o. za računalne usluge i trgovinu, OIB 41904937923, Garićgradska 9,10000 Zagreb</item>
      <item>Vedran Jurkovic, OIB 71940742589, A.piazze 3,10000 Zagreb</item>
      <item>Robert Kolarec, OIB 23563819387, Zmajanska 26,10000 Zagreb</item>
      <item>Stjepan Radić, OIB 67015778423, Kranjčevićeva 5,10000 Zagreb</item>
    </izvorni_sadrzaj>
    <derivirana_varijabla naziv="DomainObject.Predmet.SudioniciListAdressOIB_1">
      <item>FINA Regionalni centar Zagreb, OIB 85821130368, Trg svibanjskih žrtava 1995. 1,10000 Zagreb</item>
      <item>I.V.R. SOFTWARE d.o.o. za računalne usluge i trgovinu, OIB 41904937923, Garićgradska 9,10000 Zagreb</item>
      <item>Vedran Jurkovic, OIB 71940742589, A.piazze 3,10000 Zagreb</item>
      <item>Robert Kolarec, OIB 23563819387, Zmajanska 26,10000 Zagreb</item>
      <item>Stjepan Radić, OIB 67015778423, Kranjčevićeva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41904937923</item>
      <item>, OIB 71940742589</item>
      <item>, OIB 23563819387</item>
      <item>, OIB 67015778423</item>
    </izvorni_sadrzaj>
    <derivirana_varijabla naziv="DomainObject.Predmet.SudioniciListNazivOIB_1">
      <item>, OIB 85821130368</item>
      <item>, OIB 41904937923</item>
      <item>, OIB 71940742589</item>
      <item>, OIB 23563819387</item>
      <item>, OIB 67015778423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144</properties:Words>
  <properties:Characters>626</properties:Characters>
  <properties:Lines>31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2017-02-20T08:06:00Z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2017-02-20T08:07:00Z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