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a1db" w14:paraId="cada1db" w:rsidRDefault="00E63362" w:rsidP="00E63362" w:rsidR="00E63362" w:rsidRPr="00B70BCC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B70BCC">
      <w:pPr>
        <w:rPr>
          <w:sz w:val="24"/>
          <w:szCs w:val="24"/>
          <w:lang w:val="hr-HR"/>
        </w:rPr>
      </w:pPr>
    </w:p>
    <w:p w:rsidRDefault="00153A3F" w:rsidP="00951610" w:rsidR="00153A3F" w:rsidRPr="00B70BCC">
      <w:pPr>
        <w:rPr>
          <w:sz w:val="24"/>
          <w:szCs w:val="24"/>
          <w:lang w:val="hr-HR"/>
        </w:rPr>
      </w:pPr>
    </w:p>
    <w:p w:rsidRDefault="00153A3F" w:rsidP="00951610" w:rsidR="00153A3F" w:rsidRPr="00B70BCC">
      <w:pPr>
        <w:rPr>
          <w:sz w:val="24"/>
          <w:szCs w:val="24"/>
          <w:lang w:val="hr-HR"/>
        </w:rPr>
      </w:pPr>
    </w:p>
    <w:p w:rsidRDefault="00E63362" w:rsidP="00951610" w:rsidR="00E63362" w:rsidRPr="00B70BCC">
      <w:pPr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>REPUBLIKA HRVATSKA</w:t>
      </w:r>
    </w:p>
    <w:p w:rsidRDefault="00E63362" w:rsidP="00951610" w:rsidR="00E63362" w:rsidRPr="00B70BCC">
      <w:pPr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 xml:space="preserve">TRGOVAČKI SUD </w:t>
      </w:r>
      <w:r w:rsidR="00951610" w:rsidRPr="00B70BCC">
        <w:rPr>
          <w:sz w:val="24"/>
          <w:szCs w:val="24"/>
          <w:lang w:val="hr-HR"/>
        </w:rPr>
        <w:t>ZADRU</w:t>
      </w:r>
    </w:p>
    <w:p w:rsidRDefault="00951610" w:rsidP="00951610" w:rsidR="00951610" w:rsidRPr="00B70BCC">
      <w:pPr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>Dr. Franje Tuđmana 35</w:t>
      </w:r>
    </w:p>
    <w:p w:rsidRDefault="00E63362" w:rsidR="00E63362" w:rsidRPr="00B70BCC">
      <w:pPr>
        <w:jc w:val="right"/>
        <w:rPr>
          <w:sz w:val="24"/>
          <w:szCs w:val="24"/>
          <w:lang w:val="hr-HR"/>
        </w:rPr>
      </w:pPr>
    </w:p>
    <w:p w:rsidRDefault="00CE7D5C" w:rsidR="00793003" w:rsidRPr="00B70BCC">
      <w:pPr>
        <w:pStyle w:val="Naslov1"/>
        <w:rPr>
          <w:b w:val="false"/>
          <w:szCs w:val="24"/>
        </w:rPr>
      </w:pPr>
      <w:r w:rsidRPr="00B70BCC">
        <w:rPr>
          <w:b w:val="false"/>
          <w:szCs w:val="24"/>
        </w:rPr>
        <w:t xml:space="preserve">R </w:t>
      </w:r>
      <w:r w:rsidR="00793003" w:rsidRPr="00B70BCC">
        <w:rPr>
          <w:b w:val="false"/>
          <w:szCs w:val="24"/>
        </w:rPr>
        <w:t>E P U B L I K A   H R V A T S K A</w:t>
      </w:r>
    </w:p>
    <w:p w:rsidRDefault="00793003" w:rsidR="00793003" w:rsidRPr="00B70BCC">
      <w:pPr>
        <w:pStyle w:val="Naslov1"/>
        <w:rPr>
          <w:b w:val="false"/>
          <w:szCs w:val="24"/>
        </w:rPr>
      </w:pPr>
    </w:p>
    <w:p w:rsidRDefault="00793003" w:rsidR="00EF4316" w:rsidRPr="00B70BCC">
      <w:pPr>
        <w:pStyle w:val="Naslov1"/>
        <w:rPr>
          <w:b w:val="false"/>
          <w:szCs w:val="24"/>
        </w:rPr>
      </w:pPr>
      <w:r w:rsidRPr="00B70BCC">
        <w:rPr>
          <w:b w:val="false"/>
          <w:szCs w:val="24"/>
        </w:rPr>
        <w:t xml:space="preserve">R </w:t>
      </w:r>
      <w:r w:rsidR="00CE7D5C" w:rsidRPr="00B70BCC">
        <w:rPr>
          <w:b w:val="false"/>
          <w:szCs w:val="24"/>
        </w:rPr>
        <w:t>J E Š E N J E</w:t>
      </w:r>
    </w:p>
    <w:p w:rsidRDefault="00EF4316" w:rsidR="00EF4316" w:rsidRPr="00B70BCC">
      <w:pPr>
        <w:jc w:val="center"/>
        <w:rPr>
          <w:sz w:val="24"/>
          <w:szCs w:val="24"/>
          <w:lang w:val="hr-HR"/>
        </w:rPr>
      </w:pPr>
    </w:p>
    <w:p w:rsidRDefault="00EF4316" w:rsidR="00E53DBB" w:rsidRPr="00B70BCC">
      <w:pPr>
        <w:pStyle w:val="Tijeloteksta"/>
        <w:rPr>
          <w:szCs w:val="24"/>
        </w:rPr>
      </w:pPr>
      <w:r w:rsidRPr="00B70BCC">
        <w:rPr>
          <w:szCs w:val="24"/>
        </w:rPr>
        <w:tab/>
      </w:r>
      <w:r w:rsidR="00A448B5" w:rsidRPr="00B70BCC">
        <w:rPr>
          <w:szCs w:val="24"/>
        </w:rPr>
        <w:t xml:space="preserve">Trgovački sud u </w:t>
      </w:r>
      <w:r w:rsidR="00C35D06" w:rsidRPr="00B70BCC">
        <w:rPr>
          <w:szCs w:val="24"/>
        </w:rPr>
        <w:t>Zadru</w:t>
      </w:r>
      <w:r w:rsidR="00A448B5" w:rsidRPr="00B70BCC">
        <w:rPr>
          <w:szCs w:val="24"/>
        </w:rPr>
        <w:t>, po su</w:t>
      </w:r>
      <w:r w:rsidR="00153A3F" w:rsidRPr="00B70BCC">
        <w:rPr>
          <w:szCs w:val="24"/>
        </w:rPr>
        <w:t>tkinji</w:t>
      </w:r>
      <w:r w:rsidR="00A448B5" w:rsidRPr="00B70BCC">
        <w:rPr>
          <w:szCs w:val="24"/>
        </w:rPr>
        <w:t xml:space="preserve"> </w:t>
      </w:r>
      <w:r w:rsidR="000E0307" w:rsidRPr="00B70BCC">
        <w:rPr>
          <w:szCs w:val="24"/>
        </w:rPr>
        <w:t xml:space="preserve">Ani Markač, </w:t>
      </w:r>
      <w:r w:rsidRPr="00B70BCC">
        <w:rPr>
          <w:szCs w:val="24"/>
        </w:rPr>
        <w:t>povodom prijedloga za otvaranje stečajnog postupka na</w:t>
      </w:r>
      <w:r w:rsidR="007B3220" w:rsidRPr="00B70BCC">
        <w:rPr>
          <w:szCs w:val="24"/>
        </w:rPr>
        <w:t>d</w:t>
      </w:r>
      <w:r w:rsidRPr="00B70BCC">
        <w:rPr>
          <w:szCs w:val="24"/>
        </w:rPr>
        <w:t xml:space="preserve"> dužnik</w:t>
      </w:r>
      <w:r w:rsidR="007B3220" w:rsidRPr="00B70BCC">
        <w:rPr>
          <w:szCs w:val="24"/>
        </w:rPr>
        <w:t>om</w:t>
      </w:r>
      <w:r w:rsidR="00C35D06" w:rsidRPr="00B70BCC">
        <w:rPr>
          <w:szCs w:val="24"/>
        </w:rPr>
        <w:t xml:space="preserve"> </w:t>
      </w:r>
      <w:r w:rsidR="00B70BCC" w:rsidRPr="00B70BCC">
        <w:rPr>
          <w:szCs w:val="24"/>
        </w:rPr>
        <w:t>DOM SIDRO j.d.o.o. za smještaj i boravak starih i nemoćnih osoba, Miškovići,</w:t>
      </w:r>
      <w:r w:rsidR="00832171">
        <w:rPr>
          <w:szCs w:val="24"/>
        </w:rPr>
        <w:t xml:space="preserve"> Put Mula 26, OIB:90976351299, 13</w:t>
      </w:r>
      <w:r w:rsidR="00B70BCC" w:rsidRPr="00B70BCC">
        <w:rPr>
          <w:szCs w:val="24"/>
        </w:rPr>
        <w:t>.</w:t>
      </w:r>
      <w:r w:rsidR="00471434" w:rsidRPr="00B70BCC">
        <w:rPr>
          <w:szCs w:val="24"/>
        </w:rPr>
        <w:t xml:space="preserve"> </w:t>
      </w:r>
      <w:r w:rsidR="00B70BCC" w:rsidRPr="00B70BCC">
        <w:rPr>
          <w:szCs w:val="24"/>
        </w:rPr>
        <w:t>kolovoza</w:t>
      </w:r>
      <w:r w:rsidR="00471434" w:rsidRPr="00B70BCC">
        <w:rPr>
          <w:szCs w:val="24"/>
        </w:rPr>
        <w:t xml:space="preserve"> 2018.,</w:t>
      </w:r>
    </w:p>
    <w:p w:rsidRDefault="00471434" w:rsidR="00471434" w:rsidRPr="00B70BCC">
      <w:pPr>
        <w:pStyle w:val="Tijeloteksta"/>
        <w:rPr>
          <w:szCs w:val="24"/>
        </w:rPr>
      </w:pPr>
    </w:p>
    <w:p w:rsidRDefault="00CE7D5C" w:rsidR="00EF4316" w:rsidRPr="00B70BCC">
      <w:pPr>
        <w:pStyle w:val="Tijeloteksta"/>
        <w:jc w:val="center"/>
        <w:rPr>
          <w:szCs w:val="24"/>
        </w:rPr>
      </w:pPr>
      <w:r w:rsidRPr="00B70BCC">
        <w:rPr>
          <w:szCs w:val="24"/>
        </w:rPr>
        <w:t>r i j e š i o</w:t>
      </w:r>
      <w:r w:rsidR="00EF4316" w:rsidRPr="00B70BCC">
        <w:rPr>
          <w:szCs w:val="24"/>
        </w:rPr>
        <w:t xml:space="preserve">    j e</w:t>
      </w:r>
    </w:p>
    <w:p w:rsidRDefault="00DC01A8" w:rsidP="00DC01A8" w:rsidR="00DC01A8" w:rsidRPr="00B70BCC">
      <w:pPr>
        <w:rPr>
          <w:sz w:val="24"/>
          <w:szCs w:val="24"/>
          <w:lang w:val="hr-HR"/>
        </w:rPr>
      </w:pPr>
    </w:p>
    <w:p w:rsidRDefault="00DC01A8" w:rsidP="004730AE" w:rsidR="00DC01A8" w:rsidRPr="00B70BCC">
      <w:pPr>
        <w:pStyle w:val="Tijeloteksta"/>
        <w:ind w:firstLine="708"/>
        <w:rPr>
          <w:szCs w:val="24"/>
        </w:rPr>
      </w:pPr>
      <w:r w:rsidRPr="00B70BCC">
        <w:rPr>
          <w:szCs w:val="24"/>
        </w:rPr>
        <w:t>I. Nalaže se</w:t>
      </w:r>
      <w:r w:rsidR="00E53DBB" w:rsidRPr="00B70BCC">
        <w:rPr>
          <w:szCs w:val="24"/>
        </w:rPr>
        <w:t xml:space="preserve"> </w:t>
      </w:r>
      <w:r w:rsidR="00B70BCC" w:rsidRPr="00B70BCC">
        <w:rPr>
          <w:szCs w:val="24"/>
        </w:rPr>
        <w:t>Borisu Korparu</w:t>
      </w:r>
      <w:r w:rsidR="00471434" w:rsidRPr="00B70BCC">
        <w:rPr>
          <w:szCs w:val="24"/>
        </w:rPr>
        <w:t xml:space="preserve"> iz </w:t>
      </w:r>
      <w:r w:rsidR="00B70BCC" w:rsidRPr="00B70BCC">
        <w:rPr>
          <w:szCs w:val="24"/>
        </w:rPr>
        <w:t>Miškovića</w:t>
      </w:r>
      <w:r w:rsidR="00471434" w:rsidRPr="00B70BCC">
        <w:rPr>
          <w:szCs w:val="24"/>
        </w:rPr>
        <w:t xml:space="preserve">, </w:t>
      </w:r>
      <w:r w:rsidR="00B70BCC" w:rsidRPr="00B70BCC">
        <w:rPr>
          <w:szCs w:val="24"/>
        </w:rPr>
        <w:t>Put Mula 26,</w:t>
      </w:r>
      <w:r w:rsidR="00471434" w:rsidRPr="00B70BCC">
        <w:rPr>
          <w:szCs w:val="24"/>
        </w:rPr>
        <w:t xml:space="preserve"> OIB:</w:t>
      </w:r>
      <w:r w:rsidR="00B70BCC" w:rsidRPr="00B70BCC">
        <w:rPr>
          <w:szCs w:val="24"/>
        </w:rPr>
        <w:t>05649878416</w:t>
      </w:r>
      <w:r w:rsidR="00471434" w:rsidRPr="00B70BCC">
        <w:rPr>
          <w:szCs w:val="24"/>
        </w:rPr>
        <w:t>,</w:t>
      </w:r>
      <w:r w:rsidR="007405D1" w:rsidRPr="00B70BCC">
        <w:rPr>
          <w:szCs w:val="24"/>
        </w:rPr>
        <w:t xml:space="preserve"> </w:t>
      </w:r>
      <w:r w:rsidRPr="00B70BCC">
        <w:rPr>
          <w:szCs w:val="24"/>
        </w:rPr>
        <w:t>kao osobi ovlaštenoj za zastupanje po zakonu uvodno označenog dužnika,</w:t>
      </w:r>
      <w:r w:rsidR="00EB55E8" w:rsidRPr="00B70BCC">
        <w:rPr>
          <w:szCs w:val="24"/>
        </w:rPr>
        <w:t xml:space="preserve"> da u roku  </w:t>
      </w:r>
      <w:r w:rsidRPr="00B70BCC">
        <w:rPr>
          <w:szCs w:val="24"/>
        </w:rPr>
        <w:t xml:space="preserve">8 </w:t>
      </w:r>
      <w:r w:rsidR="00EB55E8" w:rsidRPr="00B70BCC">
        <w:rPr>
          <w:szCs w:val="24"/>
        </w:rPr>
        <w:t xml:space="preserve">(osam) </w:t>
      </w:r>
      <w:r w:rsidRPr="00B70BCC">
        <w:rPr>
          <w:szCs w:val="24"/>
        </w:rPr>
        <w:t xml:space="preserve">dana od dana </w:t>
      </w:r>
      <w:r w:rsidR="00EB55E8" w:rsidRPr="00B70BCC">
        <w:rPr>
          <w:szCs w:val="24"/>
        </w:rPr>
        <w:t>primitka ovog rješenja, uplati</w:t>
      </w:r>
      <w:r w:rsidRPr="00B70BCC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B70BCC">
        <w:rPr>
          <w:szCs w:val="24"/>
        </w:rPr>
        <w:t xml:space="preserve"> kontovnika predmeta 05 221-</w:t>
      </w:r>
      <w:r w:rsidR="00B70BCC" w:rsidRPr="00B70BCC">
        <w:rPr>
          <w:szCs w:val="24"/>
        </w:rPr>
        <w:t>279</w:t>
      </w:r>
      <w:r w:rsidRPr="00B70BCC">
        <w:rPr>
          <w:szCs w:val="24"/>
        </w:rPr>
        <w:t>-</w:t>
      </w:r>
      <w:r w:rsidR="00894163" w:rsidRPr="00B70BCC">
        <w:rPr>
          <w:szCs w:val="24"/>
        </w:rPr>
        <w:t>18</w:t>
      </w:r>
      <w:r w:rsidRPr="00B70BCC">
        <w:rPr>
          <w:szCs w:val="24"/>
        </w:rPr>
        <w:t xml:space="preserve"> te dostavi u spis dokaz o uplati. </w:t>
      </w:r>
    </w:p>
    <w:p w:rsidRDefault="00DC01A8" w:rsidP="00DC01A8" w:rsidR="00DC01A8" w:rsidRPr="00B70BCC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B70BCC">
      <w:pPr>
        <w:ind w:firstLine="708"/>
        <w:jc w:val="both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B70BCC">
        <w:rPr>
          <w:sz w:val="24"/>
          <w:szCs w:val="24"/>
          <w:lang w:val="hr-HR"/>
        </w:rPr>
        <w:t>.</w:t>
      </w:r>
      <w:r w:rsidRPr="00B70BCC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B70BCC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B70BCC">
      <w:pPr>
        <w:ind w:firstLine="708"/>
        <w:jc w:val="both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B70BCC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B70BCC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70BCC">
      <w:pPr>
        <w:jc w:val="center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>Obrazloženje</w:t>
      </w:r>
    </w:p>
    <w:p w:rsidRDefault="0068229C" w:rsidP="003C52FE" w:rsidR="0068229C" w:rsidRPr="00B70BCC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B70BCC">
      <w:pPr>
        <w:ind w:firstLine="708"/>
        <w:jc w:val="both"/>
        <w:rPr>
          <w:sz w:val="24"/>
          <w:szCs w:val="24"/>
        </w:rPr>
      </w:pPr>
      <w:r w:rsidRPr="00B70BCC">
        <w:rPr>
          <w:sz w:val="24"/>
          <w:szCs w:val="24"/>
          <w:lang w:val="hr-HR"/>
        </w:rPr>
        <w:t>Financi</w:t>
      </w:r>
      <w:r w:rsidR="00812677" w:rsidRPr="00B70BCC">
        <w:rPr>
          <w:sz w:val="24"/>
          <w:szCs w:val="24"/>
          <w:lang w:val="hr-HR"/>
        </w:rPr>
        <w:t xml:space="preserve">jska agencija je ovom sudu </w:t>
      </w:r>
      <w:r w:rsidR="00471434" w:rsidRPr="00B70BCC">
        <w:rPr>
          <w:sz w:val="24"/>
          <w:szCs w:val="24"/>
          <w:lang w:val="hr-HR"/>
        </w:rPr>
        <w:t>30</w:t>
      </w:r>
      <w:r w:rsidR="00894163" w:rsidRPr="00B70BCC">
        <w:rPr>
          <w:sz w:val="24"/>
          <w:szCs w:val="24"/>
          <w:lang w:val="hr-HR"/>
        </w:rPr>
        <w:t xml:space="preserve">. </w:t>
      </w:r>
      <w:r w:rsidR="00B70BCC" w:rsidRPr="00B70BCC">
        <w:rPr>
          <w:sz w:val="24"/>
          <w:szCs w:val="24"/>
          <w:lang w:val="hr-HR"/>
        </w:rPr>
        <w:t>travnja</w:t>
      </w:r>
      <w:r w:rsidR="004730AE" w:rsidRPr="00B70BCC">
        <w:rPr>
          <w:sz w:val="24"/>
          <w:szCs w:val="24"/>
          <w:lang w:val="hr-HR"/>
        </w:rPr>
        <w:t xml:space="preserve"> </w:t>
      </w:r>
      <w:r w:rsidRPr="00B70BCC">
        <w:rPr>
          <w:sz w:val="24"/>
          <w:szCs w:val="24"/>
          <w:lang w:val="hr-HR"/>
        </w:rPr>
        <w:t>201</w:t>
      </w:r>
      <w:r w:rsidR="007405D1" w:rsidRPr="00B70BCC">
        <w:rPr>
          <w:sz w:val="24"/>
          <w:szCs w:val="24"/>
          <w:lang w:val="hr-HR"/>
        </w:rPr>
        <w:t>8</w:t>
      </w:r>
      <w:r w:rsidRPr="00B70BCC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B70BCC" w:rsidRPr="00B70BCC">
        <w:rPr>
          <w:sz w:val="24"/>
          <w:szCs w:val="24"/>
        </w:rPr>
        <w:t>DOM SIDRO j.d.o.o. za smještaj i boravak starih i nemoćnih osoba, Miškovići, Put Mula 26, OIB:90976351299</w:t>
      </w:r>
      <w:r w:rsidR="007405D1" w:rsidRPr="00B70BCC">
        <w:rPr>
          <w:sz w:val="24"/>
          <w:szCs w:val="24"/>
        </w:rPr>
        <w:t>.</w:t>
      </w:r>
    </w:p>
    <w:p w:rsidRDefault="00515BAF" w:rsidP="00515BAF" w:rsidR="00515BAF" w:rsidRPr="00B70BCC">
      <w:pPr>
        <w:ind w:firstLine="708"/>
        <w:jc w:val="both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 xml:space="preserve">Postupajući po zahtjevu Financijske agencije, oglasom suda od </w:t>
      </w:r>
      <w:r w:rsidR="00B70BCC">
        <w:rPr>
          <w:sz w:val="24"/>
          <w:szCs w:val="24"/>
          <w:lang w:val="hr-HR"/>
        </w:rPr>
        <w:t>14</w:t>
      </w:r>
      <w:r w:rsidR="00894163" w:rsidRPr="00B70BCC">
        <w:rPr>
          <w:sz w:val="24"/>
          <w:szCs w:val="24"/>
          <w:lang w:val="hr-HR"/>
        </w:rPr>
        <w:t xml:space="preserve">. </w:t>
      </w:r>
      <w:r w:rsidR="00B70BCC">
        <w:rPr>
          <w:sz w:val="24"/>
          <w:szCs w:val="24"/>
          <w:lang w:val="hr-HR"/>
        </w:rPr>
        <w:t>svibnja</w:t>
      </w:r>
      <w:r w:rsidRPr="00B70BCC">
        <w:rPr>
          <w:sz w:val="24"/>
          <w:szCs w:val="24"/>
          <w:lang w:val="hr-HR"/>
        </w:rPr>
        <w:t xml:space="preserve"> 201</w:t>
      </w:r>
      <w:r w:rsidR="007405D1" w:rsidRPr="00B70BCC">
        <w:rPr>
          <w:sz w:val="24"/>
          <w:szCs w:val="24"/>
          <w:lang w:val="hr-HR"/>
        </w:rPr>
        <w:t>8</w:t>
      </w:r>
      <w:r w:rsidRPr="00B70BCC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B70BCC">
      <w:pPr>
        <w:ind w:firstLine="708"/>
        <w:jc w:val="both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B70BCC">
        <w:rPr>
          <w:sz w:val="24"/>
          <w:szCs w:val="24"/>
          <w:lang w:val="hr-HR"/>
        </w:rPr>
        <w:t>Ministarstvo financija</w:t>
      </w:r>
      <w:r w:rsidRPr="00B70BCC">
        <w:rPr>
          <w:sz w:val="24"/>
          <w:szCs w:val="24"/>
          <w:lang w:val="hr-HR"/>
        </w:rPr>
        <w:t xml:space="preserve">, Područni ured </w:t>
      </w:r>
      <w:r w:rsidR="00471434" w:rsidRPr="00B70BCC">
        <w:rPr>
          <w:sz w:val="24"/>
          <w:szCs w:val="24"/>
          <w:lang w:val="hr-HR"/>
        </w:rPr>
        <w:t>Zadar</w:t>
      </w:r>
      <w:r w:rsidRPr="00B70BCC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B70BCC">
        <w:rPr>
          <w:sz w:val="24"/>
          <w:szCs w:val="24"/>
          <w:lang w:val="hr-HR"/>
        </w:rPr>
        <w:t>144/2018-7</w:t>
      </w:r>
      <w:r w:rsidRPr="00B70BCC">
        <w:rPr>
          <w:sz w:val="24"/>
          <w:szCs w:val="24"/>
          <w:lang w:val="hr-HR"/>
        </w:rPr>
        <w:t xml:space="preserve"> od </w:t>
      </w:r>
      <w:r w:rsidR="00B70BCC">
        <w:rPr>
          <w:sz w:val="24"/>
          <w:szCs w:val="24"/>
          <w:lang w:val="hr-HR"/>
        </w:rPr>
        <w:t>11</w:t>
      </w:r>
      <w:r w:rsidR="00812677" w:rsidRPr="00B70BCC">
        <w:rPr>
          <w:sz w:val="24"/>
          <w:szCs w:val="24"/>
          <w:lang w:val="hr-HR"/>
        </w:rPr>
        <w:t xml:space="preserve">. </w:t>
      </w:r>
      <w:r w:rsidR="00B70BCC">
        <w:rPr>
          <w:sz w:val="24"/>
          <w:szCs w:val="24"/>
          <w:lang w:val="hr-HR"/>
        </w:rPr>
        <w:t>srpnja</w:t>
      </w:r>
      <w:r w:rsidR="00812677" w:rsidRPr="00B70BCC">
        <w:rPr>
          <w:sz w:val="24"/>
          <w:szCs w:val="24"/>
          <w:lang w:val="hr-HR"/>
        </w:rPr>
        <w:t xml:space="preserve"> 2018. </w:t>
      </w:r>
      <w:r w:rsidRPr="00B70BCC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B70BCC">
        <w:rPr>
          <w:sz w:val="24"/>
          <w:szCs w:val="24"/>
          <w:lang w:val="hr-HR"/>
        </w:rPr>
        <w:t xml:space="preserve"> i 104/17</w:t>
      </w:r>
      <w:r w:rsidRPr="00B70BCC">
        <w:rPr>
          <w:sz w:val="24"/>
          <w:szCs w:val="24"/>
          <w:lang w:val="hr-HR"/>
        </w:rPr>
        <w:t xml:space="preserve">), te odlučio da će po pravomoćnosti istoga </w:t>
      </w:r>
      <w:r w:rsidRPr="00B70BCC">
        <w:rPr>
          <w:sz w:val="24"/>
          <w:szCs w:val="24"/>
          <w:lang w:val="hr-HR"/>
        </w:rPr>
        <w:lastRenderedPageBreak/>
        <w:t>donijeti rješenje o pokretanju prethodnog postupka odnosno otvaranju stečajnog postupka.</w:t>
      </w:r>
    </w:p>
    <w:p w:rsidRDefault="00515BAF" w:rsidP="00515BAF" w:rsidR="00515BAF" w:rsidRPr="00B70BCC">
      <w:pPr>
        <w:ind w:firstLine="708"/>
        <w:jc w:val="both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B70BCC">
      <w:pPr>
        <w:jc w:val="both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B70BCC">
        <w:rPr>
          <w:sz w:val="24"/>
          <w:szCs w:val="24"/>
          <w:lang w:val="hr-HR"/>
        </w:rPr>
        <w:t xml:space="preserve"> </w:t>
      </w:r>
      <w:r w:rsidRPr="00B70BCC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B70BCC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B70BCC">
      <w:pPr>
        <w:jc w:val="center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 xml:space="preserve">U Zadru </w:t>
      </w:r>
      <w:r w:rsidR="00832171">
        <w:rPr>
          <w:sz w:val="24"/>
          <w:szCs w:val="24"/>
          <w:lang w:val="hr-HR"/>
        </w:rPr>
        <w:t>13</w:t>
      </w:r>
      <w:r w:rsidR="00812677" w:rsidRPr="00B70BCC">
        <w:rPr>
          <w:sz w:val="24"/>
          <w:szCs w:val="24"/>
          <w:lang w:val="hr-HR"/>
        </w:rPr>
        <w:t xml:space="preserve">. </w:t>
      </w:r>
      <w:r w:rsidR="00B70BCC">
        <w:rPr>
          <w:sz w:val="24"/>
          <w:szCs w:val="24"/>
          <w:lang w:val="hr-HR"/>
        </w:rPr>
        <w:t>kolovoza</w:t>
      </w:r>
      <w:r w:rsidR="00812677" w:rsidRPr="00B70BCC">
        <w:rPr>
          <w:sz w:val="24"/>
          <w:szCs w:val="24"/>
          <w:lang w:val="hr-HR"/>
        </w:rPr>
        <w:t xml:space="preserve"> </w:t>
      </w:r>
      <w:r w:rsidRPr="00B70BCC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B70BCC">
      <w:pPr>
        <w:rPr>
          <w:sz w:val="24"/>
          <w:szCs w:val="24"/>
        </w:rPr>
      </w:pPr>
    </w:p>
    <w:p w:rsidRDefault="00D37498" w:rsidP="00D37498" w:rsidR="00D37498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>Sutkinja</w:t>
      </w:r>
    </w:p>
    <w:p w:rsidRDefault="00D37498" w:rsidP="00D37498" w:rsidR="00D37498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>Ana Markač, v.r.</w:t>
      </w:r>
    </w:p>
    <w:p w:rsidRDefault="007749D0" w:rsidP="007749D0" w:rsidR="007749D0" w:rsidRPr="00B70BCC">
      <w:pPr>
        <w:rPr>
          <w:sz w:val="24"/>
          <w:szCs w:val="24"/>
        </w:rPr>
      </w:pPr>
    </w:p>
    <w:p w:rsidRDefault="007749D0" w:rsidP="007749D0" w:rsidR="007749D0" w:rsidRPr="00B70BCC">
      <w:pPr>
        <w:rPr>
          <w:sz w:val="24"/>
          <w:szCs w:val="24"/>
        </w:rPr>
      </w:pPr>
    </w:p>
    <w:p w:rsidRDefault="00515BAF" w:rsidP="00515BAF" w:rsidR="00515BAF" w:rsidRPr="00B70BCC">
      <w:pPr>
        <w:jc w:val="both"/>
        <w:rPr>
          <w:sz w:val="24"/>
          <w:szCs w:val="24"/>
          <w:lang w:val="hr-HR"/>
        </w:rPr>
      </w:pPr>
      <w:r w:rsidRPr="00B70BCC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B70BC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B70BCC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B70BCC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B70BCC">
      <w:pPr>
        <w:jc w:val="both"/>
        <w:rPr>
          <w:sz w:val="24"/>
          <w:szCs w:val="24"/>
          <w:lang w:val="hr-HR"/>
        </w:rPr>
      </w:pPr>
    </w:p>
    <w:sectPr w:rsidSect="00FD1560" w:rsidR="00515BAF" w:rsidRPr="00B70BCC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3749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D37498">
      <w:rPr>
        <w:sz w:val="24"/>
        <w:szCs w:val="24"/>
        <w:lang w:val="hr-HR"/>
      </w:rPr>
      <w:t>279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B70BCC">
      <w:rPr>
        <w:sz w:val="24"/>
        <w:szCs w:val="24"/>
        <w:lang w:val="hr-HR"/>
      </w:rPr>
      <w:t>279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48AB"/>
    <w:rsid w:val="007E206B"/>
    <w:rsid w:val="00812677"/>
    <w:rsid w:val="0082407F"/>
    <w:rsid w:val="00824168"/>
    <w:rsid w:val="00832171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70BCC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37498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7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49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49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49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49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7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49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49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49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49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70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21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SIDRO j.d.o.o. za smještaj i boravak starih i nemoćnih osoba</item>
      <item>FINA</item>
    </izvorni_sadrzaj>
    <derivirana_varijabla naziv="DomainObject.Predmet.SudioniciListNaziv_1">
      <item>DOM SIDRO j.d.o.o. za smještaj i boravak starih i nemoćnih osoba</item>
      <item>FINA</item>
    </derivirana_varijabla>
  </DomainObject.Predmet.SudioniciListNaziv>
  <DomainObject.Predmet.SudioniciListAdressOIB>
    <izvorni_sadrzaj>
      <item>DOM SIDRO j.d.o.o. za smještaj i boravak starih i nemoćnih osoba, OIB 90976351299, Put Mula 26,23249 Miškovci</item>
      <item>FINA, OIB 85821130368</item>
    </izvorni_sadrzaj>
    <derivirana_varijabla naziv="DomainObject.Predmet.SudioniciListAdressOIB_1">
      <item>DOM SIDRO j.d.o.o. za smještaj i boravak starih i nemoćnih osoba, OIB 90976351299,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90976351299</item>
      <item>, OIB 85821130368</item>
    </izvorni_sadrzaj>
    <derivirana_varijabla naziv="DomainObject.Predmet.SudioniciListNazivOIB_1">
      <item>, OIB 90976351299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82F9C-3DCC-453D-AEBE-01A6ED7B0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619</properties:Words>
  <properties:Characters>3306</properties:Characters>
  <properties:Lines>82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2018-08-09T07:42:00Z</dcterms:created>
  <dc:creator>Ante Kačić</dc:creator>
  <cp:lastModifiedBy>Merlina Klišmanić</cp:lastModifiedBy>
  <cp:lastPrinted>2018-08-13T07:33:00Z</cp:lastPrinted>
  <dcterms:modified xmlns:xsi="http://www.w3.org/2001/XMLSchema-instance" xsi:type="dcterms:W3CDTF">2018-08-13T07:34:00Z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(St-279-18 -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