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0e11" w14:paraId="2890e11" w:rsidRDefault="00BD5EBC" w:rsidP="00C80744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C80744">
        <w:rPr>
          <w:lang w:val="pt-BR"/>
        </w:rPr>
        <w:t xml:space="preserve">         </w:t>
      </w:r>
      <w:r>
        <w:t>89</w:t>
      </w:r>
      <w:r w:rsidR="004D4406" w:rsidRPr="00B95A88">
        <w:t>. St-</w:t>
      </w:r>
      <w:r w:rsidR="00013D9F">
        <w:t>4252</w:t>
      </w:r>
      <w:r w:rsidR="004D4406" w:rsidRPr="00B95A88">
        <w:t>/1</w:t>
      </w:r>
      <w:r>
        <w:t>6-</w:t>
      </w:r>
      <w:r w:rsidR="00C80744">
        <w:t>7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C80744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013D9F">
        <w:rPr>
          <w:lang w:val="pt-BR"/>
        </w:rPr>
        <w:t>INDUSTROGRADNJA GRUPA d.d.</w:t>
      </w:r>
      <w:r>
        <w:rPr>
          <w:lang w:val="pt-BR"/>
        </w:rPr>
        <w:t xml:space="preserve">, OIB: </w:t>
      </w:r>
      <w:r w:rsidR="00013D9F">
        <w:rPr>
          <w:lang w:val="pt-BR"/>
        </w:rPr>
        <w:t>19751350811</w:t>
      </w:r>
      <w:r w:rsidR="00850139">
        <w:rPr>
          <w:lang w:val="pt-BR"/>
        </w:rPr>
        <w:t xml:space="preserve">, </w:t>
      </w:r>
      <w:r w:rsidR="00EC59A6">
        <w:rPr>
          <w:lang w:val="pt-BR"/>
        </w:rPr>
        <w:t>Zagreb</w:t>
      </w:r>
      <w:r>
        <w:rPr>
          <w:lang w:val="pt-BR"/>
        </w:rPr>
        <w:t xml:space="preserve">, </w:t>
      </w:r>
      <w:r w:rsidR="00013D9F">
        <w:rPr>
          <w:lang w:val="pt-BR"/>
        </w:rPr>
        <w:t xml:space="preserve">Kennedyjev trg </w:t>
      </w:r>
      <w:r w:rsidR="00013D9F" w:rsidRPr="00C80744">
        <w:rPr>
          <w:lang w:val="pt-BR"/>
        </w:rPr>
        <w:t>2</w:t>
      </w:r>
      <w:r w:rsidRPr="00C80744">
        <w:t xml:space="preserve">, </w:t>
      </w:r>
      <w:r w:rsidR="00C80744" w:rsidRPr="00C80744">
        <w:t>2</w:t>
      </w:r>
      <w:r w:rsidRPr="00C80744">
        <w:t>8.</w:t>
      </w:r>
      <w:r w:rsidR="00C80744" w:rsidRPr="00C80744">
        <w:t>rujna</w:t>
      </w:r>
      <w:r w:rsidRPr="00C80744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013D9F">
        <w:rPr>
          <w:lang w:val="pt-BR"/>
        </w:rPr>
        <w:t>INDUSTROGRADNJA GRUPA d.d., OIB: 19751350811, Zagreb, Kennedyjev trg 2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EC59A6">
        <w:t>Tt</w:t>
      </w:r>
      <w:proofErr w:type="spellEnd"/>
      <w:r w:rsidR="00EC59A6">
        <w:t>-17</w:t>
      </w:r>
      <w:r w:rsidR="00AF583E">
        <w:t>/</w:t>
      </w:r>
      <w:r w:rsidR="00013D9F">
        <w:t>10198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013D9F">
        <w:t xml:space="preserve"> 21</w:t>
      </w:r>
      <w:r w:rsidR="00625C93" w:rsidRPr="00B95A88">
        <w:t xml:space="preserve">. </w:t>
      </w:r>
      <w:r w:rsidR="00013D9F">
        <w:t>rujna</w:t>
      </w:r>
      <w:r w:rsidR="00625C93" w:rsidRPr="00B95A88">
        <w:t xml:space="preserve"> 201</w:t>
      </w:r>
      <w:r w:rsidR="00EC59A6">
        <w:t>7</w:t>
      </w:r>
      <w:r w:rsidR="00625C93" w:rsidRPr="00B95A88">
        <w:t>.</w:t>
      </w:r>
      <w:r w:rsidRPr="00B95A88">
        <w:t xml:space="preserve"> društvo </w:t>
      </w:r>
      <w:r w:rsidR="00013D9F">
        <w:rPr>
          <w:lang w:val="pt-BR"/>
        </w:rPr>
        <w:t>INDUSTROGRADNJA GRUPA d.d., OIB: 19751350811, Zagreb, Kennedyjev trg 2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C80744">
      <w:pPr>
        <w:jc w:val="center"/>
      </w:pPr>
      <w:r w:rsidRPr="00B95A88">
        <w:t xml:space="preserve">U </w:t>
      </w:r>
      <w:r w:rsidR="00C907C8" w:rsidRPr="00C80744">
        <w:t>Zagreb</w:t>
      </w:r>
      <w:r w:rsidR="00F6362F" w:rsidRPr="00C80744">
        <w:t xml:space="preserve">u </w:t>
      </w:r>
      <w:r w:rsidR="00C80744" w:rsidRPr="00C80744">
        <w:t>2</w:t>
      </w:r>
      <w:r w:rsidR="00B95A88" w:rsidRPr="00C80744">
        <w:t>8. rujna</w:t>
      </w:r>
      <w:r w:rsidR="004D4406" w:rsidRPr="00C80744">
        <w:t xml:space="preserve"> 201</w:t>
      </w:r>
      <w:r w:rsidR="00B95A88" w:rsidRPr="00C80744">
        <w:t>8</w:t>
      </w:r>
      <w:r w:rsidR="00C907C8" w:rsidRPr="00C80744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E937C2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937C2" w:rsidP="007B64C7" w:rsidR="00E937C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937C2" w:rsidP="00E937C2" w:rsidR="00E937C2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E937C2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013D9F">
      <w:t>9. St-4252</w:t>
    </w:r>
    <w:r>
      <w:t>/16-</w:t>
    </w:r>
    <w:r w:rsidR="00C80744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13D9F"/>
    <w:rsid w:val="00050C9F"/>
    <w:rsid w:val="000829B9"/>
    <w:rsid w:val="00152A1E"/>
    <w:rsid w:val="00350AD0"/>
    <w:rsid w:val="00401592"/>
    <w:rsid w:val="0043400F"/>
    <w:rsid w:val="00454A8D"/>
    <w:rsid w:val="00477758"/>
    <w:rsid w:val="0048725F"/>
    <w:rsid w:val="004B23BC"/>
    <w:rsid w:val="004D4406"/>
    <w:rsid w:val="005B2BDC"/>
    <w:rsid w:val="00625C93"/>
    <w:rsid w:val="007F268F"/>
    <w:rsid w:val="00850139"/>
    <w:rsid w:val="00867960"/>
    <w:rsid w:val="00A92BD7"/>
    <w:rsid w:val="00AF583E"/>
    <w:rsid w:val="00B07CA3"/>
    <w:rsid w:val="00B95A88"/>
    <w:rsid w:val="00B965FB"/>
    <w:rsid w:val="00BD5EBC"/>
    <w:rsid w:val="00BE6951"/>
    <w:rsid w:val="00C80744"/>
    <w:rsid w:val="00C907C8"/>
    <w:rsid w:val="00CD1F20"/>
    <w:rsid w:val="00CE09E7"/>
    <w:rsid w:val="00E437C6"/>
    <w:rsid w:val="00E937C2"/>
    <w:rsid w:val="00EC59A6"/>
    <w:rsid w:val="00F6362F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4252</izvorni_sadrzaj>
    <derivirana_varijabla naziv="DomainObject.Predmet.Broj_1">4252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St-4252/2016</izvorni_sadrzaj>
    <derivirana_varijabla naziv="DomainObject.Predmet.OznakaBroj_1">St-4252/2016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GRUPA d.d. zastupanog po punomoćniku MIRELLA PAOLA FRLAN</izvorni_sadrzaj>
    <derivirana_varijabla naziv="DomainObject.Predmet.ProtustrankaFormated_1">  INDUSTROGRADNJA GRUPA d.d. zastupanog po punomoćniku MIRELLA PAOLA FRLAN</derivirana_varijabla>
  </DomainObject.Predmet.ProtustrankaFormated>
  <DomainObject.Predmet.ProtustrankaFormatedOIB>
    <izvorni_sadrzaj>  INDUSTROGRADNJA GRUPA d.d., OIB 19751350811 zastupanog po punomoćniku MIRELLA PAOLA FRLAN</izvorni_sadrzaj>
    <derivirana_varijabla naziv="DomainObject.Predmet.ProtustrankaFormatedOIB_1">  INDUSTROGRADNJA GRUPA d.d., OIB 19751350811 zastupanog po punomoćniku MIRELLA PAOLA FRLAN</derivirana_varijabla>
  </DomainObject.Predmet.ProtustrankaFormatedOIB>
  <DomainObject.Predmet.ProtustrankaFormatedWithAdress>
    <izvorni_sadrzaj> INDUSTROGRADNJA GRUPA d.d., Kennedyjev trg 2, 10000 Zagreb zastupanog po punomoćniku MIRELLA PAOLA FRLAN</izvorni_sadrzaj>
    <derivirana_varijabla naziv="DomainObject.Predmet.ProtustrankaFormatedWithAdress_1"> INDUSTROGRADNJA GRUPA d.d., Kennedyjev trg 2, 10000 Zagreb zastupanog po punomoćniku MIRELLA PAOLA FRLAN</derivirana_varijabla>
  </DomainObject.Predmet.ProtustrankaFormatedWithAdress>
  <DomainObject.Predmet.ProtustrankaFormatedWithAdressOIB>
    <izvorni_sadrzaj> INDUSTROGRADNJA GRUPA d.d., OIB 19751350811, Kennedyjev trg 2, 10000 Zagreb zastupanog po punomoćniku MIRELLA PAOLA FRLAN</izvorni_sadrzaj>
    <derivirana_varijabla naziv="DomainObject.Predmet.ProtustrankaFormatedWithAdressOIB_1"> INDUSTROGRADNJA GRUPA d.d., OIB 19751350811, Kennedyjev trg 2, 10000 Zagreb zastupanog po punomoćniku MIRELLA PAOLA FRLAN</derivirana_varijabla>
  </DomainObject.Predmet.ProtustrankaFormatedWithAdressOIB>
  <DomainObject.Predmet.ProtustrankaWithAdress>
    <izvorni_sadrzaj>INDUSTROGRADNJA GRUPA d.d. Kennedyjev trg 2, 10000 Zagreb</izvorni_sadrzaj>
    <derivirana_varijabla naziv="DomainObject.Predmet.ProtustrankaWithAdress_1">INDUSTROGRADNJA GRUPA d.d. Kennedyjev trg 2, 10000 Zagreb</derivirana_varijabla>
  </DomainObject.Predmet.ProtustrankaWithAdress>
  <DomainObject.Predmet.ProtustrankaWithAdressOIB>
    <izvorni_sadrzaj>INDUSTROGRADNJA GRUPA d.d., OIB 19751350811, Kennedyjev trg 2, 10000 Zagreb</izvorni_sadrzaj>
    <derivirana_varijabla naziv="DomainObject.Predmet.ProtustrankaWithAdressOIB_1">INDUSTROGRADNJA GRUPA d.d., OIB 19751350811, Kennedyjev trg 2, 10000 Zagreb</derivirana_varijabla>
  </DomainObject.Predmet.ProtustrankaWithAdressOIB>
  <DomainObject.Predmet.ProtustrankaNazivFormated>
    <izvorni_sadrzaj>INDUSTROGRADNJA GRUPA d.d.</izvorni_sadrzaj>
    <derivirana_varijabla naziv="DomainObject.Predmet.ProtustrankaNazivFormated_1">INDUSTROGRADNJA GRUPA d.d.</derivirana_varijabla>
  </DomainObject.Predmet.ProtustrankaNazivFormated>
  <DomainObject.Predmet.ProtustrankaNazivFormatedOIB>
    <izvorni_sadrzaj>INDUSTROGRADNJA GRUPA d.d., OIB 19751350811</izvorni_sadrzaj>
    <derivirana_varijabla naziv="DomainObject.Predmet.ProtustrankaNazivFormatedOIB_1">INDUSTROGRADNJA GRUPA d.d., OIB 19751350811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INDUSTROGRADNJA GRUPA d.d. zastupanog po punomoćniku MIRELLA PAOLA FRLAN</item>
    </izvorni_sadrzaj>
    <derivirana_varijabla naziv="DomainObject.Predmet.ProtuStrankaListFormated_1">
      <item>INDUSTROGRADNJA GRUPA d.d. zastupanog po punomoćniku MIRELLA PAOLA FRLAN</item>
    </derivirana_varijabla>
  </DomainObject.Predmet.ProtuStrankaListFormated>
  <DomainObject.Predmet.ProtuStrankaListFormatedOIB>
    <izvorni_sadrzaj>
      <item>INDUSTROGRADNJA GRUPA d.d., OIB 19751350811 zastupanog po punomoćniku MIRELLA PAOLA FRLAN</item>
    </izvorni_sadrzaj>
    <derivirana_varijabla naziv="DomainObject.Predmet.ProtuStrankaListFormatedOIB_1">
      <item>INDUSTROGRADNJA GRUPA d.d., OIB 19751350811 zastupanog po punomoćniku MIRELLA PAOLA FRLAN</item>
    </derivirana_varijabla>
  </DomainObject.Predmet.ProtuStrankaListFormatedOIB>
  <DomainObject.Predmet.ProtuStrankaListFormatedWithAdress>
    <izvorni_sadrzaj>
      <item>INDUSTROGRADNJA GRUPA d.d., Kennedyjev trg 2, 10000 Zagreb zastupanog po punomoćniku MIRELLA PAOLA FRLAN</item>
    </izvorni_sadrzaj>
    <derivirana_varijabla naziv="DomainObject.Predmet.ProtuStrankaListFormatedWithAdress_1">
      <item>INDUSTROGRADNJA GRUPA d.d., Kennedyjev trg 2, 10000 Zagreb zastupanog po punomoćniku MIRELLA PAOLA FRLAN</item>
    </derivirana_varijabla>
  </DomainObject.Predmet.ProtuStrankaListFormatedWithAdress>
  <DomainObject.Predmet.ProtuStrankaListFormatedWithAdressOIB>
    <izvorni_sadrzaj>
      <item>INDUSTROGRADNJA GRUPA d.d., OIB 19751350811, Kennedyjev trg 2, 10000 Zagreb zastupanog po punomoćniku MIRELLA PAOLA FRLAN</item>
    </izvorni_sadrzaj>
    <derivirana_varijabla naziv="DomainObject.Predmet.ProtuStrankaListFormatedWithAdressOIB_1">
      <item>INDUSTROGRADNJA GRUPA d.d., OIB 19751350811, Kennedyjev trg 2, 10000 Zagreb zastupanog po punomoćniku MIRELLA PAOLA FRLAN</item>
    </derivirana_varijabla>
  </DomainObject.Predmet.ProtuStrankaListFormatedWithAdressOIB>
  <DomainObject.Predmet.ProtuStrankaListNazivFormated>
    <izvorni_sadrzaj>
      <item>INDUSTROGRADNJA GRUPA d.d.</item>
    </izvorni_sadrzaj>
    <derivirana_varijabla naziv="DomainObject.Predmet.ProtuStrankaListNazivFormated_1">
      <item>INDUSTROGRADNJA GRUPA d.d.</item>
    </derivirana_varijabla>
  </DomainObject.Predmet.ProtuStrankaListNazivFormated>
  <DomainObject.Predmet.ProtuStrankaListNazivFormatedOIB>
    <izvorni_sadrzaj>
      <item>INDUSTROGRADNJA GRUPA d.d., OIB 19751350811</item>
    </izvorni_sadrzaj>
    <derivirana_varijabla naziv="DomainObject.Predmet.ProtuStrankaListNazivFormatedOIB_1">
      <item>INDUSTROGRADNJA GRUPA d.d., OIB 19751350811</item>
    </derivirana_varijabla>
  </DomainObject.Predmet.ProtuStrankaListNazivFormatedOIB>
  <DomainObject.Predmet.OstaliListFormated>
    <izvorni_sadrzaj>
      <item>MIRELLA PAOLA FRLAN punomoćnik sudionika u postupku INDUSTROGRADNJA GRUPA d.d.</item>
    </izvorni_sadrzaj>
    <derivirana_varijabla naziv="DomainObject.Predmet.OstaliListFormated_1">
      <item>MIRELLA PAOLA FRLAN punomoćnik sudionika u postupku INDUSTROGRADNJA GRUPA d.d.</item>
    </derivirana_varijabla>
  </DomainObject.Predmet.OstaliListFormated>
  <DomainObject.Predmet.OstaliListFormatedOIB>
    <izvorni_sadrzaj>
      <item>MIRELLA PAOLA FRLAN punomoćnik sudionika u postupku INDUSTROGRADNJA GRUPA d.d.</item>
    </izvorni_sadrzaj>
    <derivirana_varijabla naziv="DomainObject.Predmet.OstaliListFormatedOIB_1">
      <item>MIRELLA PAOLA FRLAN punomoćnik sudionika u postupku INDUSTROGRADNJA GRUPA d.d.</item>
    </derivirana_varijabla>
  </DomainObject.Predmet.OstaliListFormatedOIB>
  <DomainObject.Predmet.OstaliListFormatedWithAdress>
    <izvorni_sadrzaj>
      <item>MIRELLA PAOLA FRLAN, Jaruščica 5A, 10000 Zagreb punomoćnik sudionika u postupku INDUSTROGRADNJA GRUPA d.d.</item>
    </izvorni_sadrzaj>
    <derivirana_varijabla naziv="DomainObject.Predmet.OstaliListFormatedWithAdress_1">
      <item>MIRELLA PAOLA FRLAN, Jaruščica 5A, 10000 Zagreb punomoćnik sudionika u postupku INDUSTROGRADNJA GRUPA d.d.</item>
    </derivirana_varijabla>
  </DomainObject.Predmet.OstaliListFormatedWithAdress>
  <DomainObject.Predmet.OstaliListFormatedWithAdressOIB>
    <izvorni_sadrzaj>
      <item>MIRELLA PAOLA FRLAN, Jaruščica 5A, 10000 Zagreb punomoćnik sudionika u postupku INDUSTROGRADNJA GRUPA d.d.</item>
    </izvorni_sadrzaj>
    <derivirana_varijabla naziv="DomainObject.Predmet.OstaliListFormatedWithAdressOIB_1">
      <item>MIRELLA PAOLA FRLAN, Jaruščica 5A, 10000 Zagreb punomoćnik sudionika u postupku INDUSTROGRADNJA GRUPA d.d.</item>
    </derivirana_varijabla>
  </DomainObject.Predmet.OstaliListFormatedWithAdressOIB>
  <DomainObject.Predmet.OstaliListNazivFormated>
    <izvorni_sadrzaj>
      <item>MIRELLA PAOLA FRLAN</item>
    </izvorni_sadrzaj>
    <derivirana_varijabla naziv="DomainObject.Predmet.OstaliListNazivFormated_1">
      <item>MIRELLA PAOLA FRLAN</item>
    </derivirana_varijabla>
  </DomainObject.Predmet.OstaliListNazivFormated>
  <DomainObject.Predmet.OstaliListNazivFormatedOIB>
    <izvorni_sadrzaj>
      <item>MIRELLA PAOLA FRLAN</item>
    </izvorni_sadrzaj>
    <derivirana_varijabla naziv="DomainObject.Predmet.OstaliListNazivFormatedOIB_1">
      <item>MIRELLA PAOLA FRLAN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INDUSTROGRADNJA GRUPA d.d.</izvorni_sadrzaj>
    <derivirana_varijabla naziv="DomainObject.Predmet.ProtustrankaIDrugi_1">INDUSTROGRADNJA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INDUSTROGRADNJA GRUPA d.d., OIB 19751350811, Kennedyjev trg 2, 10000 Zagreb</izvorni_sadrzaj>
    <derivirana_varijabla naziv="DomainObject.Predmet.ProtustrankaIDrugiAdressOIB_1">INDUSTROGRADNJA GRUPA d.d., OIB 19751350811,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INDUSTROGRADNJA GRUPA d.d.</item>
      <item>MIRELLA PAOLA FRLAN</item>
    </izvorni_sadrzaj>
    <derivirana_varijabla naziv="DomainObject.Predmet.SudioniciListNaziv_1">
      <item>FINA Regionalni centar Zagreb</item>
      <item>INDUSTROGRADNJA GRUPA d.d.</item>
      <item>MIRELLA PAOLA FRLAN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INDUSTROGRADNJA GRUPA d.d., OIB 19751350811, Kennedyjev trg 2,10000 Zagreb</item>
      <item>MIRELLA PAOLA FRLAN, Jaruščica 5A,10000 Zagreb</item>
    </izvorni_sadrzaj>
    <derivirana_varijabla naziv="DomainObject.Predmet.SudioniciListAdressOIB_1">
      <item>FINA Regionalni centar Zagreb, OIB 85821130368, Trg svibanjskih žrtava 1995. 1,10000 Zagreb</item>
      <item>INDUSTROGRADNJA GRUPA d.d., OIB 19751350811, Kennedyjev trg 2,10000 Zagreb</item>
      <item>MIRELLA PAOLA FRLAN,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19751350811</item>
      <item>, OIB null</item>
    </izvorni_sadrzaj>
    <derivirana_varijabla naziv="DomainObject.Predmet.SudioniciListNazivOIB_1">
      <item>, OIB 85821130368</item>
      <item>, OIB 19751350811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1570</properties:Characters>
  <properties:Lines>47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2018-09-28T06:52:00Z</cp:lastPrinted>
  <dcterms:modified xmlns:xsi="http://www.w3.org/2001/XMLSchema-instance" xsi:type="dcterms:W3CDTF">2018-09-28T06:52:00Z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