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72e2" w14:paraId="04172e2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0D0411">
        <w:t>777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0D0411">
        <w:t>PORS d.o.o., Tisno, Istočna Gomilica 6, OIB: 47392335322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513327">
        <w:t>1</w:t>
      </w:r>
      <w:r w:rsidR="000D0411">
        <w:t>8. travnja 2016.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0D0411">
        <w:t>PORS d.o.o., Tisno, Istočna Gomilica 6, OIB: 47392335322</w:t>
      </w:r>
      <w:r w:rsidR="007046CC">
        <w:t xml:space="preserve">, sa danom </w:t>
      </w:r>
      <w:r w:rsidR="00513327">
        <w:t>1</w:t>
      </w:r>
      <w:r w:rsidR="000D0411">
        <w:t>8. travnja 2016. godine</w:t>
      </w:r>
      <w:r w:rsidR="007046CC">
        <w:t>,</w:t>
      </w:r>
      <w:r w:rsidR="00513327">
        <w:t xml:space="preserve"> u 14.00 sati, </w:t>
      </w:r>
      <w:r w:rsidR="007046CC">
        <w:t xml:space="preserve">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513327">
        <w:t>Hrvoje Kraljičković iz Zagreba, Trg Hrvatskih Velikana 4, OIB: 63875916042.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0D0411">
        <w:t>PORS d.o.o., Tisno, Istočna Gomilica 6, OIB: 47392335322</w:t>
      </w:r>
      <w:r>
        <w:t xml:space="preserve">, sa danom </w:t>
      </w:r>
      <w:r w:rsidR="00513327">
        <w:t>1</w:t>
      </w:r>
      <w:r w:rsidR="000D0411">
        <w:t>8. travnja 2016.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2</w:t>
      </w:r>
      <w:r w:rsidR="00DE15E4">
        <w:t>7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0D0411">
        <w:t>PORS d.o.o., Tisno, Istočna Gomilica 6, OIB: 47392335322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0D0411">
        <w:t>777</w:t>
      </w:r>
      <w:r>
        <w:t>/2015</w:t>
      </w:r>
      <w:r w:rsidR="007046CC">
        <w:t xml:space="preserve"> od dana </w:t>
      </w:r>
      <w:r w:rsidR="000D0411">
        <w:t>04. prosinca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</w:t>
      </w:r>
      <w:r w:rsidR="002F64AC">
        <w:t xml:space="preserve"> </w:t>
      </w:r>
      <w:r w:rsidR="00A4361C">
        <w:t>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0D0411">
        <w:t>04. prosinca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513327">
        <w:t>1</w:t>
      </w:r>
      <w:r w:rsidR="000D0411">
        <w:t>8. travnja 2016.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513327">
        <w:t>dužniku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</w:t>
      </w:r>
      <w:r w:rsidR="00513327">
        <w:t xml:space="preserve"> </w:t>
      </w:r>
      <w:r>
        <w:t>po pravomoćnosti</w:t>
      </w:r>
    </w:p>
    <w:p w:rsidRDefault="00185DE6" w:rsidP="00185DE6" w:rsidR="00185DE6">
      <w:r>
        <w:t>6. porezna uprava, ispostava Šibenik</w:t>
      </w:r>
    </w:p>
    <w:p w:rsidRDefault="00185DE6" w:rsidP="00185DE6" w:rsidR="00185DE6">
      <w:r>
        <w:t>7. ŽDO, Građansko-upravni odjel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556" w:rsidP="00EB4DE6" w:rsidR="001E5556">
      <w:r>
        <w:separator/>
      </w:r>
    </w:p>
  </w:endnote>
  <w:endnote w:id="0" w:type="continuationSeparator">
    <w:p w:rsidRDefault="001E5556" w:rsidP="00EB4DE6" w:rsidR="001E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556" w:rsidP="00EB4DE6" w:rsidR="001E5556">
      <w:r>
        <w:separator/>
      </w:r>
    </w:p>
  </w:footnote>
  <w:footnote w:id="0" w:type="continuationSeparator">
    <w:p w:rsidRDefault="001E5556" w:rsidP="00EB4DE6" w:rsidR="001E5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97841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0D0411">
      <w:t>777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D0411"/>
    <w:rsid w:val="000F68AC"/>
    <w:rsid w:val="00122CE6"/>
    <w:rsid w:val="0012595C"/>
    <w:rsid w:val="0015754B"/>
    <w:rsid w:val="00167A45"/>
    <w:rsid w:val="0017049D"/>
    <w:rsid w:val="00185DE6"/>
    <w:rsid w:val="001A052D"/>
    <w:rsid w:val="001A1043"/>
    <w:rsid w:val="001C36B2"/>
    <w:rsid w:val="001E5556"/>
    <w:rsid w:val="001F5F1A"/>
    <w:rsid w:val="00221738"/>
    <w:rsid w:val="00245AAE"/>
    <w:rsid w:val="00270605"/>
    <w:rsid w:val="002A3D3A"/>
    <w:rsid w:val="002A577B"/>
    <w:rsid w:val="002B4B1E"/>
    <w:rsid w:val="002F64AC"/>
    <w:rsid w:val="003038A0"/>
    <w:rsid w:val="00347B56"/>
    <w:rsid w:val="00353ACD"/>
    <w:rsid w:val="003C7C29"/>
    <w:rsid w:val="003F271C"/>
    <w:rsid w:val="004052EA"/>
    <w:rsid w:val="004D127C"/>
    <w:rsid w:val="004D1A15"/>
    <w:rsid w:val="004E0233"/>
    <w:rsid w:val="00512737"/>
    <w:rsid w:val="00513327"/>
    <w:rsid w:val="00527C04"/>
    <w:rsid w:val="00575BD4"/>
    <w:rsid w:val="005944A7"/>
    <w:rsid w:val="005A65D7"/>
    <w:rsid w:val="005D784B"/>
    <w:rsid w:val="005E392A"/>
    <w:rsid w:val="00640F3D"/>
    <w:rsid w:val="00641917"/>
    <w:rsid w:val="00693FAB"/>
    <w:rsid w:val="00695110"/>
    <w:rsid w:val="006951CE"/>
    <w:rsid w:val="006B0D58"/>
    <w:rsid w:val="006E3CDE"/>
    <w:rsid w:val="006E5648"/>
    <w:rsid w:val="007046CC"/>
    <w:rsid w:val="00744774"/>
    <w:rsid w:val="00760461"/>
    <w:rsid w:val="00765CC8"/>
    <w:rsid w:val="00791DC6"/>
    <w:rsid w:val="007A70EC"/>
    <w:rsid w:val="007F02FD"/>
    <w:rsid w:val="008068F2"/>
    <w:rsid w:val="008074FB"/>
    <w:rsid w:val="0083216F"/>
    <w:rsid w:val="0085146B"/>
    <w:rsid w:val="00867989"/>
    <w:rsid w:val="008B03EF"/>
    <w:rsid w:val="008B163C"/>
    <w:rsid w:val="008B205A"/>
    <w:rsid w:val="009229A6"/>
    <w:rsid w:val="009D1154"/>
    <w:rsid w:val="009D6110"/>
    <w:rsid w:val="009F4ED6"/>
    <w:rsid w:val="00A05719"/>
    <w:rsid w:val="00A30D2E"/>
    <w:rsid w:val="00A4361C"/>
    <w:rsid w:val="00AC5066"/>
    <w:rsid w:val="00AE6B36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4E78"/>
    <w:rsid w:val="00CC19DD"/>
    <w:rsid w:val="00CD2D78"/>
    <w:rsid w:val="00D140B1"/>
    <w:rsid w:val="00D3065F"/>
    <w:rsid w:val="00DE15E4"/>
    <w:rsid w:val="00E04CB1"/>
    <w:rsid w:val="00E113E9"/>
    <w:rsid w:val="00E1175B"/>
    <w:rsid w:val="00E83EE3"/>
    <w:rsid w:val="00E97841"/>
    <w:rsid w:val="00EB4DE6"/>
    <w:rsid w:val="00EC15DD"/>
    <w:rsid w:val="00F2096A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97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St-777/2015</izvorni_sadrzaj>
    <derivirana_varijabla naziv="DomainObject.Predmet.OznakaBroj_1">St-777/2015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PORS d.o.o. trgovina, ugostiteljstvo, putnička agencija</izvorni_sadrzaj>
    <derivirana_varijabla naziv="DomainObject.Predmet.ProtustrankaFormated_1">  PORS d.o.o. trgovina, ugostiteljstvo, putnička agencija</derivirana_varijabla>
  </DomainObject.Predmet.ProtustrankaFormated>
  <DomainObject.Predmet.ProtustrankaFormatedOIB>
    <izvorni_sadrzaj>  PORS d.o.o. trgovina, ugostiteljstvo, putnička agencija, OIB 47392335322</izvorni_sadrzaj>
    <derivirana_varijabla naziv="DomainObject.Predmet.ProtustrankaFormatedOIB_1">  PORS d.o.o. trgovina, ugostiteljstvo, putnička agencija, OIB 47392335322</derivirana_varijabla>
  </DomainObject.Predmet.ProtustrankaFormatedOIB>
  <DomainObject.Predmet.ProtustrankaFormatedWithAdress>
    <izvorni_sadrzaj> PORS d.o.o. trgovina, ugostiteljstvo, putnička agencija, Istočna Gomilica 6, 22240 Tisno</izvorni_sadrzaj>
    <derivirana_varijabla naziv="DomainObject.Predmet.ProtustrankaFormatedWithAdress_1"> PORS d.o.o. trgovina, ugostiteljstvo, putnička agencija, Istočna Gomilica 6, 22240 Tisno</derivirana_varijabla>
  </DomainObject.Predmet.ProtustrankaFormatedWithAdress>
  <DomainObject.Predmet.ProtustrankaFormatedWithAdressOIB>
    <izvorni_sadrzaj> PORS d.o.o. trgovina, ugostiteljstvo, putnička agencija, OIB 47392335322, Istočna Gomilica 6, 22240 Tisno</izvorni_sadrzaj>
    <derivirana_varijabla naziv="DomainObject.Predmet.ProtustrankaFormatedWithAdressOIB_1"> PORS d.o.o. trgovina, ugostiteljstvo, putnička agencija, OIB 47392335322, Istočna Gomilica 6, 22240 Tisno</derivirana_varijabla>
  </DomainObject.Predmet.ProtustrankaFormatedWithAdressOIB>
  <DomainObject.Predmet.ProtustrankaWithAdress>
    <izvorni_sadrzaj>PORS d.o.o. trgovina, ugostiteljstvo, putnička agencija Istočna Gomilica 6, 22240 Tisno</izvorni_sadrzaj>
    <derivirana_varijabla naziv="DomainObject.Predmet.ProtustrankaWithAdress_1">PORS d.o.o. trgovina, ugostiteljstvo, putnička agencija Istočna Gomilica 6, 22240 Tisno</derivirana_varijabla>
  </DomainObject.Predmet.ProtustrankaWithAdress>
  <DomainObject.Predmet.ProtustrankaWithAdressOIB>
    <izvorni_sadrzaj>PORS d.o.o. trgovina, ugostiteljstvo, putnička agencija, OIB 47392335322, Istočna Gomilica 6, 22240 Tisno</izvorni_sadrzaj>
    <derivirana_varijabla naziv="DomainObject.Predmet.ProtustrankaWithAdressOIB_1">PORS d.o.o. trgovina, ugostiteljstvo, putnička agencija, OIB 47392335322, Istočna Gomilica 6, 22240 Tisno</derivirana_varijabla>
  </DomainObject.Predmet.ProtustrankaWithAdressOIB>
  <DomainObject.Predmet.ProtustrankaNazivFormated>
    <izvorni_sadrzaj>PORS d.o.o. trgovina, ugostiteljstvo, putnička agencija</izvorni_sadrzaj>
    <derivirana_varijabla naziv="DomainObject.Predmet.ProtustrankaNazivFormated_1">PORS d.o.o. trgovina, ugostiteljstvo, putnička agencija</derivirana_varijabla>
  </DomainObject.Predmet.ProtustrankaNazivFormated>
  <DomainObject.Predmet.ProtustrankaNazivFormatedOIB>
    <izvorni_sadrzaj>PORS d.o.o. trgovina, ugostiteljstvo, putnička agencija, OIB 47392335322</izvorni_sadrzaj>
    <derivirana_varijabla naziv="DomainObject.Predmet.ProtustrankaNazivFormatedOIB_1">PORS d.o.o. trgovina, ugostiteljstvo, putnička agencija, OIB 47392335322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PORS d.o.o. trgovina, ugostiteljstvo, putnička agencija</item>
    </izvorni_sadrzaj>
    <derivirana_varijabla naziv="DomainObject.Predmet.ProtuStrankaListFormated_1">
      <item>PORS d.o.o. trgovina, ugostiteljstvo, putnička agencija</item>
    </derivirana_varijabla>
  </DomainObject.Predmet.ProtuStrankaListFormated>
  <DomainObject.Predmet.ProtuStrankaListFormatedOIB>
    <izvorni_sadrzaj>
      <item>PORS d.o.o. trgovina, ugostiteljstvo, putnička agencija, OIB 47392335322</item>
    </izvorni_sadrzaj>
    <derivirana_varijabla naziv="DomainObject.Predmet.ProtuStrankaListFormatedOIB_1">
      <item>PORS d.o.o. trgovina, ugostiteljstvo, putnička agencija, OIB 47392335322</item>
    </derivirana_varijabla>
  </DomainObject.Predmet.ProtuStrankaListFormatedOIB>
  <DomainObject.Predmet.ProtuStrankaListFormatedWithAdress>
    <izvorni_sadrzaj>
      <item>PORS d.o.o. trgovina, ugostiteljstvo, putnička agencija, Istočna Gomilica 6, 22240 Tisno</item>
    </izvorni_sadrzaj>
    <derivirana_varijabla naziv="DomainObject.Predmet.ProtuStrankaListFormatedWithAdress_1">
      <item>PORS d.o.o. trgovina, ugostiteljstvo, putnička agencija, Istočna Gomilica 6, 22240 Tisno</item>
    </derivirana_varijabla>
  </DomainObject.Predmet.ProtuStrankaListFormatedWithAdress>
  <DomainObject.Predmet.ProtuStrankaListFormatedWithAdressOIB>
    <izvorni_sadrzaj>
      <item>PORS d.o.o. trgovina, ugostiteljstvo, putnička agencija, OIB 47392335322, Istočna Gomilica 6, 22240 Tisno</item>
    </izvorni_sadrzaj>
    <derivirana_varijabla naziv="DomainObject.Predmet.ProtuStrankaListFormatedWithAdressOIB_1">
      <item>PORS d.o.o. trgovina, ugostiteljstvo, putnička agencija, OIB 47392335322, Istočna Gomilica 6, 22240 Tisno</item>
    </derivirana_varijabla>
  </DomainObject.Predmet.ProtuStrankaListFormatedWithAdressOIB>
  <DomainObject.Predmet.ProtuStrankaListNazivFormated>
    <izvorni_sadrzaj>
      <item>PORS d.o.o. trgovina, ugostiteljstvo, putnička agencija</item>
    </izvorni_sadrzaj>
    <derivirana_varijabla naziv="DomainObject.Predmet.ProtuStrankaListNazivFormated_1">
      <item>PORS d.o.o. trgovina, ugostiteljstvo, putnička agencija</item>
    </derivirana_varijabla>
  </DomainObject.Predmet.ProtuStrankaListNazivFormated>
  <DomainObject.Predmet.ProtuStrankaListNazivFormatedOIB>
    <izvorni_sadrzaj>
      <item>PORS d.o.o. trgovina, ugostiteljstvo, putnička agencija, OIB 47392335322</item>
    </izvorni_sadrzaj>
    <derivirana_varijabla naziv="DomainObject.Predmet.ProtuStrankaListNazivFormatedOIB_1">
      <item>PORS d.o.o. trgovina, ugostiteljstvo, putnička agencija, OIB 47392335322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PORS d.o.o. trgovina, ugostiteljstvo, putnička agencija</izvorni_sadrzaj>
    <derivirana_varijabla naziv="DomainObject.Predmet.ProtustrankaIDrugi_1">PORS d.o.o. trgovina, ugostiteljstvo, putnička agencija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PORS d.o.o. trgovina, ugostiteljstvo, putnička agencija, OIB 47392335322, Istočna Gomilica 6, 22240 Tisno</izvorni_sadrzaj>
    <derivirana_varijabla naziv="DomainObject.Predmet.ProtustrankaIDrugiAdressOIB_1">PORS d.o.o. trgovina, ugostiteljstvo, putnička agencija, OIB 47392335322, Istočna Gomilica 6,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PORS d.o.o. trgovina, ugostiteljstvo, putnička agencija</item>
    </izvorni_sadrzaj>
    <derivirana_varijabla naziv="DomainObject.Predmet.SudioniciListNaziv_1">
      <item>fina - Podružnica Šibenik</item>
      <item>PORS d.o.o. trgovina, ugostiteljstvo, putnička agencija</item>
    </derivirana_varijabla>
  </DomainObject.Predmet.SudioniciListNaziv>
  <DomainObject.Predmet.SudioniciListAdressOIB>
    <izvorni_sadrzaj>
      <item>fina - Podružnica Šibenik, OIB 85821130368, Perivoj Luje Maruna 1,22000 Šibenik</item>
      <item>PORS d.o.o. trgovina, ugostiteljstvo, putnička agencija, OIB 47392335322, Istočna Gomilica 6,22240 Tisno</item>
    </izvorni_sadrzaj>
    <derivirana_varijabla naziv="DomainObject.Predmet.SudioniciListAdressOIB_1">
      <item>fina - Podružnica Šibenik, OIB 85821130368, Perivoj Luje Maruna 1,22000 Šibenik</item>
      <item>PORS d.o.o. trgovina, ugostiteljstvo, putnička agencija, OIB 47392335322, Istočna Gomilica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47392335322</item>
    </izvorni_sadrzaj>
    <derivirana_varijabla naziv="DomainObject.Predmet.SudioniciListNazivOIB_1">
      <item>, OIB 85821130368</item>
      <item>, OIB 47392335322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467</properties:Words>
  <properties:Characters>2528</properties:Characters>
  <properties:Lines>94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2016-04-07T08:16:00Z</dcterms:created>
  <dc:creator>mgulin1</dc:creator>
  <cp:lastModifiedBy>Marina Gulin</cp:lastModifiedBy>
  <dcterms:modified xmlns:xsi="http://www.w3.org/2001/XMLSchema-instance" xsi:type="dcterms:W3CDTF">2016-04-18T09:55:00Z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