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3e879" w14:paraId="253e879" w:rsidRDefault="00072DCA" w:rsidP="00072DCA" w:rsidR="00816607" w:rsidRPr="00072DCA">
      <w:pPr>
        <w:pStyle w:val="Naslov2"/>
        <w:jc w:val="right"/>
        <w15:collapsed w:val="false"/>
        <w:rPr>
          <w:b w:val="false"/>
        </w:rPr>
      </w:pPr>
      <w:bookmarkStart w:name="_GoBack" w:id="0"/>
      <w:bookmarkEnd w:id="0"/>
      <w:r>
        <w:rPr>
          <w:b w:val="false"/>
        </w:rPr>
        <w:t>Sp-3/17</w:t>
      </w:r>
    </w:p>
    <w:p w:rsidRDefault="00C55843" w:rsidP="00B21D46" w:rsidR="00B21D46" w:rsidRPr="002E5370">
      <w:pPr>
        <w:jc w:val="both"/>
      </w:pPr>
      <w:r>
        <w:t xml:space="preserve">            </w:t>
      </w:r>
      <w:r w:rsidR="00072DCA" w:rsidRPr="00701D7D">
        <w:rPr>
          <w:noProof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1D46" w:rsidP="00B21D46" w:rsidR="00B21D46" w:rsidRPr="002E5370">
      <w:pPr>
        <w:jc w:val="both"/>
      </w:pPr>
      <w:r w:rsidRPr="002E5370">
        <w:t>REPUBLIKA  HRVATSKA</w:t>
      </w:r>
    </w:p>
    <w:p w:rsidRDefault="00B21D46" w:rsidP="00B21D46" w:rsidR="00B21D46" w:rsidRPr="002E5370">
      <w:pPr>
        <w:jc w:val="both"/>
      </w:pPr>
      <w:r w:rsidRPr="002E5370">
        <w:t>OPĆINSKI SUD U SPLITU</w:t>
      </w:r>
    </w:p>
    <w:p w:rsidRDefault="00B21D46" w:rsidP="00B21D46" w:rsidR="00B21D46" w:rsidRPr="002E5370">
      <w:pPr>
        <w:jc w:val="both"/>
      </w:pPr>
    </w:p>
    <w:p w:rsidRDefault="00B21D46" w:rsidP="00B21D46" w:rsidR="00B21D46" w:rsidRPr="002E5370">
      <w:pPr>
        <w:jc w:val="center"/>
      </w:pPr>
      <w:r w:rsidRPr="002E5370">
        <w:t>REPUBLIKA  HRVATSKA</w:t>
      </w:r>
    </w:p>
    <w:p w:rsidRDefault="00B21D46" w:rsidP="00B21D46" w:rsidR="00B21D46" w:rsidRPr="002E5370">
      <w:pPr>
        <w:jc w:val="center"/>
      </w:pPr>
    </w:p>
    <w:p w:rsidRDefault="00B21D46" w:rsidP="00B21D46" w:rsidR="00B21D46" w:rsidRPr="002E5370">
      <w:pPr>
        <w:jc w:val="center"/>
        <w:rPr>
          <w:bCs/>
        </w:rPr>
      </w:pPr>
      <w:r w:rsidRPr="002E5370">
        <w:t>Z A K L J U Č A K</w:t>
      </w:r>
    </w:p>
    <w:p w:rsidRDefault="00816607" w:rsidR="00816607" w:rsidRPr="002E5370">
      <w:pPr>
        <w:jc w:val="both"/>
        <w:rPr>
          <w:bCs/>
        </w:rPr>
      </w:pPr>
    </w:p>
    <w:p w:rsidRDefault="004A31FC" w:rsidR="00816607" w:rsidRPr="002E5370">
      <w:pPr>
        <w:jc w:val="both"/>
      </w:pPr>
      <w:r w:rsidRPr="002E5370">
        <w:rPr>
          <w:bCs/>
        </w:rPr>
        <w:tab/>
      </w:r>
      <w:r w:rsidR="00072DCA" w:rsidRPr="00701D7D">
        <w:t>Općinski sud u Splitu, po sucu ovog suda Josi Puljiću, kao sucu pojedincu, u pravnoj stvari predlagatelja-dužnika Ane Marije Medić iz Splita, Drniška 11, OIB: 21656963803, radi stečaja potrošača nad imovinom predlagatelja, izvan ročišta</w:t>
      </w:r>
      <w:r w:rsidR="00816607" w:rsidRPr="002E5370">
        <w:rPr>
          <w:bCs/>
          <w:i/>
          <w:iCs/>
        </w:rPr>
        <w:t xml:space="preserve">, </w:t>
      </w:r>
      <w:r w:rsidR="00816607" w:rsidRPr="002E5370">
        <w:t xml:space="preserve">izvan ročišta, </w:t>
      </w:r>
      <w:r w:rsidR="00072DCA">
        <w:t>dana 23</w:t>
      </w:r>
      <w:r w:rsidR="00B21D46" w:rsidRPr="002E5370">
        <w:t>.veljače 2018.</w:t>
      </w:r>
    </w:p>
    <w:p w:rsidRDefault="00B21D46" w:rsidR="00B21D46">
      <w:pPr>
        <w:jc w:val="both"/>
      </w:pPr>
    </w:p>
    <w:p w:rsidRDefault="002E5370" w:rsidR="002E5370" w:rsidRPr="002E5370">
      <w:pPr>
        <w:jc w:val="both"/>
      </w:pPr>
    </w:p>
    <w:p w:rsidRDefault="00B21D46" w:rsidP="00B21D46" w:rsidR="00B21D46" w:rsidRPr="002E5370">
      <w:pPr>
        <w:jc w:val="center"/>
      </w:pPr>
      <w:r w:rsidRPr="002E5370">
        <w:t>z a k l j u č i o  j e:</w:t>
      </w:r>
    </w:p>
    <w:p w:rsidRDefault="00B21D46" w:rsidP="00B21D46" w:rsidR="00B21D46">
      <w:pPr>
        <w:jc w:val="center"/>
      </w:pPr>
    </w:p>
    <w:p w:rsidRDefault="002E5370" w:rsidP="00B21D46" w:rsidR="002E5370" w:rsidRPr="002E5370">
      <w:pPr>
        <w:jc w:val="center"/>
      </w:pPr>
    </w:p>
    <w:p w:rsidRDefault="00B21D46" w:rsidP="00B21D46" w:rsidR="00B21D46" w:rsidRPr="002E5370">
      <w:pPr>
        <w:jc w:val="both"/>
      </w:pPr>
      <w:r w:rsidRPr="002E5370">
        <w:tab/>
        <w:t>Poziva</w:t>
      </w:r>
      <w:r w:rsidR="002E5370" w:rsidRPr="002E5370">
        <w:t xml:space="preserve"> se </w:t>
      </w:r>
      <w:r w:rsidR="00072DCA">
        <w:t>predlagatelj-dužnik</w:t>
      </w:r>
      <w:r w:rsidR="00E90970">
        <w:t xml:space="preserve"> </w:t>
      </w:r>
      <w:r w:rsidR="00072DCA">
        <w:t>da u roku od 8</w:t>
      </w:r>
      <w:r w:rsidRPr="002E5370">
        <w:t xml:space="preserve"> dana </w:t>
      </w:r>
      <w:r w:rsidR="00E90970">
        <w:t>i</w:t>
      </w:r>
      <w:r w:rsidR="00072DCA">
        <w:t>spravi i dopuni plan ispunjenja obveza na način da isti u potpunosti bude u skladu s čl.17.</w:t>
      </w:r>
      <w:r w:rsidR="00072DCA" w:rsidRPr="00701D7D">
        <w:t xml:space="preserve">Zakona o stečaju potrošača (Narodne novine br. 100/15, dalje: ZSP) </w:t>
      </w:r>
      <w:r w:rsidR="00072DCA">
        <w:t>te da tako ispravljenog i dopunjenog dostavi sudu u istom roku jer će se u protivnom prijedlog za otvaranje stečaja potrošača odbaciti</w:t>
      </w:r>
      <w:r w:rsidRPr="002E5370">
        <w:t xml:space="preserve">.  </w:t>
      </w:r>
    </w:p>
    <w:p w:rsidRDefault="002E5370" w:rsidP="00B21D46" w:rsidR="002E5370" w:rsidRPr="002E5370">
      <w:pPr>
        <w:pStyle w:val="Tijeloteksta"/>
      </w:pPr>
    </w:p>
    <w:p w:rsidRDefault="00816607" w:rsidP="00B21D46" w:rsidR="00DE4540" w:rsidRPr="002E5370">
      <w:pPr>
        <w:jc w:val="center"/>
      </w:pPr>
      <w:r w:rsidRPr="002E5370">
        <w:t>U</w:t>
      </w:r>
      <w:r w:rsidR="00B21D46" w:rsidRPr="002E5370">
        <w:t xml:space="preserve"> Splitu</w:t>
      </w:r>
      <w:r w:rsidR="00DE4540" w:rsidRPr="002E5370">
        <w:t xml:space="preserve">, dana </w:t>
      </w:r>
      <w:r w:rsidR="00072DCA">
        <w:t>23</w:t>
      </w:r>
      <w:r w:rsidR="00B21D46" w:rsidRPr="002E5370">
        <w:t>.veljače 2018.</w:t>
      </w:r>
    </w:p>
    <w:p w:rsidRDefault="00DE4540" w:rsidP="004A31FC" w:rsidR="00DE4540" w:rsidRPr="002E5370"/>
    <w:p w:rsidRDefault="004A31FC" w:rsidP="00DE4540" w:rsidR="00B21D46" w:rsidRPr="002E5370">
      <w:pPr>
        <w:jc w:val="right"/>
      </w:pPr>
      <w:r w:rsidRPr="002E5370">
        <w:t>S</w:t>
      </w:r>
      <w:r w:rsidR="00B21D46" w:rsidRPr="002E5370">
        <w:t xml:space="preserve"> </w:t>
      </w:r>
      <w:r w:rsidRPr="002E5370">
        <w:t>U</w:t>
      </w:r>
      <w:r w:rsidR="00B21D46" w:rsidRPr="002E5370">
        <w:t xml:space="preserve"> </w:t>
      </w:r>
      <w:r w:rsidRPr="002E5370">
        <w:t>D</w:t>
      </w:r>
      <w:r w:rsidR="00B21D46" w:rsidRPr="002E5370">
        <w:t xml:space="preserve"> A C</w:t>
      </w:r>
    </w:p>
    <w:p w:rsidRDefault="00B21D46" w:rsidP="00DE4540" w:rsidR="00B21D46" w:rsidRPr="002E5370">
      <w:pPr>
        <w:jc w:val="right"/>
      </w:pPr>
    </w:p>
    <w:p w:rsidRDefault="004A31FC" w:rsidP="00DE4540" w:rsidR="004A31FC" w:rsidRPr="002E5370">
      <w:pPr>
        <w:jc w:val="right"/>
      </w:pPr>
      <w:r w:rsidRPr="002E5370">
        <w:t>Joso Puljić</w:t>
      </w:r>
    </w:p>
    <w:p w:rsidRDefault="00816607" w:rsidR="00816607" w:rsidRPr="002E5370">
      <w:pPr>
        <w:jc w:val="both"/>
      </w:pPr>
    </w:p>
    <w:p w:rsidRDefault="00816607" w:rsidP="00DE4540" w:rsidR="00816607" w:rsidRPr="002E5370">
      <w:pPr>
        <w:jc w:val="center"/>
        <w:rPr>
          <w:bCs/>
        </w:rPr>
      </w:pPr>
      <w:r w:rsidRPr="002E5370">
        <w:rPr>
          <w:bCs/>
        </w:rPr>
        <w:t xml:space="preserve"> </w:t>
      </w:r>
      <w:r w:rsidR="00DE4540" w:rsidRPr="002E5370">
        <w:rPr>
          <w:bCs/>
        </w:rPr>
        <w:t xml:space="preserve">                    </w:t>
      </w:r>
      <w:r w:rsidR="00DE4540" w:rsidRPr="002E5370">
        <w:rPr>
          <w:bCs/>
        </w:rPr>
        <w:tab/>
      </w:r>
      <w:r w:rsidR="00DE4540" w:rsidRPr="002E5370">
        <w:rPr>
          <w:bCs/>
        </w:rPr>
        <w:tab/>
      </w:r>
      <w:r w:rsidR="00DE4540" w:rsidRPr="002E5370">
        <w:rPr>
          <w:bCs/>
        </w:rPr>
        <w:tab/>
      </w:r>
      <w:r w:rsidR="00DE4540" w:rsidRPr="002E5370">
        <w:rPr>
          <w:bCs/>
        </w:rPr>
        <w:tab/>
      </w:r>
      <w:r w:rsidRPr="002E5370">
        <w:rPr>
          <w:bCs/>
        </w:rPr>
        <w:tab/>
      </w:r>
      <w:r w:rsidRPr="002E5370">
        <w:rPr>
          <w:bCs/>
        </w:rPr>
        <w:tab/>
      </w:r>
    </w:p>
    <w:p w:rsidRDefault="00816607" w:rsidR="00816607" w:rsidRPr="002E5370">
      <w:pPr>
        <w:jc w:val="center"/>
      </w:pPr>
      <w:r w:rsidRPr="002E5370">
        <w:rPr>
          <w:bCs/>
        </w:rPr>
        <w:tab/>
      </w:r>
      <w:r w:rsidRPr="002E5370">
        <w:t xml:space="preserve">                                                                                                      </w:t>
      </w:r>
    </w:p>
    <w:p w:rsidRDefault="00816607" w:rsidR="00816607" w:rsidRPr="002E5370">
      <w:pPr>
        <w:jc w:val="both"/>
        <w:rPr>
          <w:bCs/>
        </w:rPr>
      </w:pPr>
      <w:r w:rsidRPr="002E5370">
        <w:rPr>
          <w:bCs/>
        </w:rPr>
        <w:t>UPUTA O PRAVNOM LIJEKU:</w:t>
      </w:r>
    </w:p>
    <w:p w:rsidRDefault="00091420" w:rsidR="00816607" w:rsidRPr="002E5370">
      <w:pPr>
        <w:jc w:val="both"/>
      </w:pPr>
      <w:r w:rsidRPr="002E5370">
        <w:t xml:space="preserve">Protiv </w:t>
      </w:r>
      <w:r w:rsidR="00816607" w:rsidRPr="002E5370">
        <w:t>zaključka nije dopušten pravni lijek.</w:t>
      </w:r>
    </w:p>
    <w:p w:rsidRDefault="00816607" w:rsidR="00816607" w:rsidRPr="002E5370">
      <w:pPr>
        <w:jc w:val="both"/>
      </w:pPr>
    </w:p>
    <w:p w:rsidRDefault="00B21D46" w:rsidR="00DE4540" w:rsidRPr="002E5370">
      <w:pPr>
        <w:jc w:val="both"/>
        <w:rPr>
          <w:bCs/>
        </w:rPr>
      </w:pPr>
      <w:r w:rsidRPr="002E5370">
        <w:rPr>
          <w:bCs/>
        </w:rPr>
        <w:t>DNA:</w:t>
      </w:r>
    </w:p>
    <w:p w:rsidRDefault="006B48F0" w:rsidR="00B21D46" w:rsidRPr="002E5370">
      <w:pPr>
        <w:jc w:val="both"/>
        <w:rPr>
          <w:bCs/>
        </w:rPr>
      </w:pPr>
      <w:r>
        <w:rPr>
          <w:bCs/>
        </w:rPr>
        <w:t>-</w:t>
      </w:r>
      <w:r w:rsidR="00072DCA">
        <w:rPr>
          <w:bCs/>
        </w:rPr>
        <w:t>predlagatelju (pute</w:t>
      </w:r>
      <w:r w:rsidR="003C1A52">
        <w:rPr>
          <w:bCs/>
        </w:rPr>
        <w:t>m</w:t>
      </w:r>
      <w:r w:rsidR="00072DCA">
        <w:rPr>
          <w:bCs/>
        </w:rPr>
        <w:t xml:space="preserve"> e-oglasne ploče)</w:t>
      </w:r>
    </w:p>
    <w:p w:rsidRDefault="00816607" w:rsidP="00DE4540" w:rsidR="00816607" w:rsidRPr="002E5370">
      <w:pPr>
        <w:ind w:left="720"/>
        <w:jc w:val="both"/>
      </w:pPr>
      <w:r w:rsidRPr="002E5370">
        <w:t xml:space="preserve"> </w:t>
      </w:r>
    </w:p>
    <w:p w:rsidRDefault="00B21D46" w:rsidP="00DE4540" w:rsidR="00B21D46" w:rsidRPr="002E5370">
      <w:pPr>
        <w:ind w:left="720"/>
        <w:jc w:val="both"/>
      </w:pPr>
    </w:p>
    <w:p w:rsidRDefault="00B21D46" w:rsidP="00B21D46" w:rsidR="00B21D46" w:rsidRPr="002E5370">
      <w:pPr>
        <w:jc w:val="center"/>
      </w:pPr>
      <w:r w:rsidRPr="002E5370">
        <w:t>Za točnost otpravka</w:t>
      </w:r>
    </w:p>
    <w:p w:rsidRDefault="00B21D46" w:rsidP="00B21D46" w:rsidR="00B21D46" w:rsidRPr="002E5370">
      <w:pPr>
        <w:jc w:val="center"/>
      </w:pPr>
      <w:r w:rsidRPr="002E5370">
        <w:t xml:space="preserve">Ovlašteni službenik </w:t>
      </w:r>
      <w:r w:rsidR="00072DCA">
        <w:t>Kristina Tomić</w:t>
      </w:r>
    </w:p>
    <w:p w:rsidRDefault="00B21D46" w:rsidP="00B21D46" w:rsidR="00B21D46" w:rsidRPr="002E5370">
      <w:pPr>
        <w:ind w:left="720"/>
        <w:jc w:val="center"/>
      </w:pPr>
    </w:p>
    <w:p w:rsidRDefault="00816607" w:rsidR="00816607" w:rsidRPr="002E5370">
      <w:pPr>
        <w:ind w:left="360"/>
      </w:pPr>
    </w:p>
    <w:p w:rsidRDefault="00816607" w:rsidR="00816607" w:rsidRPr="002E5370">
      <w:pPr>
        <w:jc w:val="both"/>
      </w:pPr>
    </w:p>
    <w:p w:rsidRDefault="00816607" w:rsidR="00816607" w:rsidRPr="002E5370"/>
    <w:p w:rsidRDefault="00816607" w:rsidR="00816607" w:rsidRPr="002E5370">
      <w:pPr>
        <w:jc w:val="both"/>
      </w:pPr>
    </w:p>
    <w:p w:rsidRDefault="00816607" w:rsidR="00816607" w:rsidRPr="002E5370"/>
    <w:sectPr w:rsidSect="00091420" w:rsidR="00816607" w:rsidRPr="002E5370">
      <w:headerReference w:type="even" r:id="rId10"/>
      <w:headerReference w:type="default" r:id="rId11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7537" w:rsidR="00E27537">
      <w:r>
        <w:separator/>
      </w:r>
    </w:p>
  </w:endnote>
  <w:endnote w:id="0" w:type="continuationSeparator">
    <w:p w:rsidRDefault="00E27537" w:rsidR="00E27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7537" w:rsidR="00E27537">
      <w:r>
        <w:separator/>
      </w:r>
    </w:p>
  </w:footnote>
  <w:footnote w:id="0" w:type="continuationSeparator">
    <w:p w:rsidRDefault="00E27537" w:rsidR="00E27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274" w:rsidP="002D7C2C" w:rsidR="00F262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26274" w:rsidR="00F262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274" w:rsidP="002D7C2C" w:rsidR="00F262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53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26274" w:rsidP="00091420" w:rsidR="00F26274">
    <w:pPr>
      <w:pStyle w:val="Zaglavlje"/>
      <w:jc w:val="right"/>
    </w:pPr>
    <w:r>
      <w:t>Ovr-160/00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CA7F1B"/>
    <w:multiLevelType w:val="hybridMultilevel"/>
    <w:tmpl w:val="1CDC8DC6"/>
    <w:lvl w:tplc="D38662C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4F97"/>
    <w:rsid w:val="00023177"/>
    <w:rsid w:val="00072DCA"/>
    <w:rsid w:val="0007421A"/>
    <w:rsid w:val="00091420"/>
    <w:rsid w:val="000F70C8"/>
    <w:rsid w:val="002C2F3F"/>
    <w:rsid w:val="002D7C2C"/>
    <w:rsid w:val="002E5370"/>
    <w:rsid w:val="00345391"/>
    <w:rsid w:val="003C1A52"/>
    <w:rsid w:val="004A31FC"/>
    <w:rsid w:val="004D6AB1"/>
    <w:rsid w:val="005D4F97"/>
    <w:rsid w:val="006B0C56"/>
    <w:rsid w:val="006B48F0"/>
    <w:rsid w:val="0074094E"/>
    <w:rsid w:val="00816607"/>
    <w:rsid w:val="00897ED3"/>
    <w:rsid w:val="009E46B2"/>
    <w:rsid w:val="00B21D46"/>
    <w:rsid w:val="00B94A1D"/>
    <w:rsid w:val="00C1084A"/>
    <w:rsid w:val="00C31485"/>
    <w:rsid w:val="00C55843"/>
    <w:rsid w:val="00C70169"/>
    <w:rsid w:val="00C764E9"/>
    <w:rsid w:val="00D13771"/>
    <w:rsid w:val="00DE4540"/>
    <w:rsid w:val="00E27537"/>
    <w:rsid w:val="00E90970"/>
    <w:rsid w:val="00EF73BD"/>
    <w:rsid w:val="00F26274"/>
    <w:rsid w:val="00F55BE0"/>
    <w:rsid w:val="00FA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rFonts w:eastAsia="Arial Unicode MS"/>
      <w:b/>
      <w:bCs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eastAsia="Arial Unicode MS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09142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91420"/>
  </w:style>
  <w:style w:styleId="Podnoje" w:type="paragraph">
    <w:name w:val="footer"/>
    <w:basedOn w:val="Normal"/>
    <w:rsid w:val="0009142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72D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72DC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08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8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8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8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8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rFonts w:eastAsia="Arial Unicode MS"/>
      <w:b/>
      <w:bCs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eastAsia="Arial Unicode MS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09142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91420"/>
  </w:style>
  <w:style w:styleId="Podnoje" w:type="paragraph">
    <w:name w:val="footer"/>
    <w:basedOn w:val="Normal"/>
    <w:rsid w:val="0009142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72D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72DC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08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8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8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8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8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Puljić</izvorni_sadrzaj>
    <derivirana_varijabla naziv="DomainObject.DonositeljOdluke.Prezime_1">Puljić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otvorenje postupka osobnog stečaja potrošača</izvorni_sadrzaj>
    <derivirana_varijabla naziv="DomainObject.Predmet.Opis_1">zahtjev za otvorenje postupka osobnog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Sp-3/2017</izvorni_sadrzaj>
    <derivirana_varijabla naziv="DomainObject.Predmet.OznakaBroj_1">Sp-3/2017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 Ovr - Puljić Joso</izvorni_sadrzaj>
    <derivirana_varijabla naziv="DomainObject.Predmet.Referada.Naziv_1">10 Ovr - Puljić Joso</derivirana_varijabla>
  </DomainObject.Predmet.Referada.Naziv>
  <DomainObject.Predmet.Referada.Oznaka>
    <izvorni_sadrzaj>10 Ovr</izvorni_sadrzaj>
    <derivirana_varijabla naziv="DomainObject.Predmet.Referada.Oznaka_1">10 Ovr</derivirana_varijabla>
  </DomainObject.Predmet.Referada.Oznaka>
  <DomainObject.Predmet.Referada.Prostorija.Naziv>
    <izvorni_sadrzaj>Soba 37/I</izvorni_sadrzaj>
    <derivirana_varijabla naziv="DomainObject.Predmet.Referada.Prostorija.Naziv_1">Soba 37/I</derivirana_varijabla>
  </DomainObject.Predmet.Referada.Prostorija.Naziv>
  <DomainObject.Predmet.Referada.Prostorija.Oznaka>
    <izvorni_sadrzaj>Soba 37/I</izvorni_sadrzaj>
    <derivirana_varijabla naziv="DomainObject.Predmet.Referada.Prostorija.Oznaka_1">Soba 37/I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Joso Puljić</izvorni_sadrzaj>
    <derivirana_varijabla naziv="DomainObject.Predmet.Referada.Sudac_1">Joso Puljić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Marija Medić</izvorni_sadrzaj>
    <derivirana_varijabla naziv="DomainObject.Predmet.StrankaFormated_1">  Ana Marija Medić</derivirana_varijabla>
  </DomainObject.Predmet.StrankaFormated>
  <DomainObject.Predmet.StrankaFormatedOIB>
    <izvorni_sadrzaj>  Ana Marija Medić, OIB 21656963803</izvorni_sadrzaj>
    <derivirana_varijabla naziv="DomainObject.Predmet.StrankaFormatedOIB_1">  Ana Marija Medić, OIB 21656963803</derivirana_varijabla>
  </DomainObject.Predmet.StrankaFormatedOIB>
  <DomainObject.Predmet.StrankaFormatedWithAdress>
    <izvorni_sadrzaj> Ana Marija Medić, Hercegovačka 100, 21000 Split</izvorni_sadrzaj>
    <derivirana_varijabla naziv="DomainObject.Predmet.StrankaFormatedWithAdress_1"> Ana Marija Medić, Hercegovačka 100, 21000 Split</derivirana_varijabla>
  </DomainObject.Predmet.StrankaFormatedWithAdress>
  <DomainObject.Predmet.StrankaFormatedWithAdressOIB>
    <izvorni_sadrzaj> Ana Marija Medić, OIB 21656963803, Hercegovačka 100, 21000 Split</izvorni_sadrzaj>
    <derivirana_varijabla naziv="DomainObject.Predmet.StrankaFormatedWithAdressOIB_1"> Ana Marija Medić, OIB 21656963803, Hercegovačka 100, 21000 Split</derivirana_varijabla>
  </DomainObject.Predmet.StrankaFormatedWithAdressOIB>
  <DomainObject.Predmet.StrankaWithAdress>
    <izvorni_sadrzaj>Ana Marija Medić Hercegovačka 100,21000 Split</izvorni_sadrzaj>
    <derivirana_varijabla naziv="DomainObject.Predmet.StrankaWithAdress_1">Ana Marija Medić Hercegovačka 100,21000 Split</derivirana_varijabla>
  </DomainObject.Predmet.StrankaWithAdress>
  <DomainObject.Predmet.StrankaWithAdressOIB>
    <izvorni_sadrzaj>Ana Marija Medić, OIB 21656963803, Hercegovačka 100,21000 Split</izvorni_sadrzaj>
    <derivirana_varijabla naziv="DomainObject.Predmet.StrankaWithAdressOIB_1">Ana Marija Medić, OIB 21656963803, Hercegovačka 100,21000 Split</derivirana_varijabla>
  </DomainObject.Predmet.StrankaWithAdressOIB>
  <DomainObject.Predmet.StrankaNazivFormated>
    <izvorni_sadrzaj>Ana Marija Medić</izvorni_sadrzaj>
    <derivirana_varijabla naziv="DomainObject.Predmet.StrankaNazivFormated_1">Ana Marija Medić</derivirana_varijabla>
  </DomainObject.Predmet.StrankaNazivFormated>
  <DomainObject.Predmet.StrankaNazivFormatedOIB>
    <izvorni_sadrzaj>Ana Marija Medić, OIB 21656963803</izvorni_sadrzaj>
    <derivirana_varijabla naziv="DomainObject.Predmet.StrankaNazivFormatedOIB_1">Ana Marija Medić, OIB 21656963803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 Ovr - Puljić Joso</izvorni_sadrzaj>
    <derivirana_varijabla naziv="DomainObject.Predmet.TrenutnaLokacijaSpisa.Naziv_1">10 Ovr - Puljić Joso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Mirjana Parat</izvorni_sadrzaj>
    <derivirana_varijabla naziv="DomainObject.Predmet.Zapisnicar_1">Mirjana Parat</derivirana_varijabla>
  </DomainObject.Predmet.Zapisnicar>
  <DomainObject.Predmet.StrankaListFormated>
    <izvorni_sadrzaj>
      <item>Ana Marija Medić</item>
    </izvorni_sadrzaj>
    <derivirana_varijabla naziv="DomainObject.Predmet.StrankaListFormated_1">
      <item>Ana Marija Medić</item>
    </derivirana_varijabla>
  </DomainObject.Predmet.StrankaListFormated>
  <DomainObject.Predmet.StrankaListFormatedOIB>
    <izvorni_sadrzaj>
      <item>Ana Marija Medić, OIB 21656963803</item>
    </izvorni_sadrzaj>
    <derivirana_varijabla naziv="DomainObject.Predmet.StrankaListFormatedOIB_1">
      <item>Ana Marija Medić, OIB 21656963803</item>
    </derivirana_varijabla>
  </DomainObject.Predmet.StrankaListFormatedOIB>
  <DomainObject.Predmet.StrankaListFormatedWithAdress>
    <izvorni_sadrzaj>
      <item>Ana Marija Medić, Hercegovačka 100, 21000 Split</item>
    </izvorni_sadrzaj>
    <derivirana_varijabla naziv="DomainObject.Predmet.StrankaListFormatedWithAdress_1">
      <item>Ana Marija Medić, Hercegovačka 100, 21000 Split</item>
    </derivirana_varijabla>
  </DomainObject.Predmet.StrankaListFormatedWithAdress>
  <DomainObject.Predmet.StrankaListFormatedWithAdressOIB>
    <izvorni_sadrzaj>
      <item>Ana Marija Medić, OIB 21656963803, Hercegovačka 100, 21000 Split</item>
    </izvorni_sadrzaj>
    <derivirana_varijabla naziv="DomainObject.Predmet.StrankaListFormatedWithAdressOIB_1">
      <item>Ana Marija Medić, OIB 21656963803, Hercegovačka 100, 21000 Split</item>
    </derivirana_varijabla>
  </DomainObject.Predmet.StrankaListFormatedWithAdressOIB>
  <DomainObject.Predmet.StrankaListNazivFormated>
    <izvorni_sadrzaj>
      <item>Ana Marija Medić</item>
    </izvorni_sadrzaj>
    <derivirana_varijabla naziv="DomainObject.Predmet.StrankaListNazivFormated_1">
      <item>Ana Marija Medić</item>
    </derivirana_varijabla>
  </DomainObject.Predmet.StrankaListNazivFormated>
  <DomainObject.Predmet.StrankaListNazivFormatedOIB>
    <izvorni_sadrzaj>
      <item>Ana Marija Medić, OIB 21656963803</item>
    </izvorni_sadrzaj>
    <derivirana_varijabla naziv="DomainObject.Predmet.StrankaListNazivFormatedOIB_1">
      <item>Ana Marija Medić, OIB 21656963803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Ana Marija Medić</izvorni_sadrzaj>
    <derivirana_varijabla naziv="DomainObject.Predmet.StrankaIDrugi_1">Ana Marija Medić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Ana Marija Medić, OIB 21656963803, Hercegovačka 100, 21000 Split</izvorni_sadrzaj>
    <derivirana_varijabla naziv="DomainObject.Predmet.StrankaIDrugiAdressOIB_1">Ana Marija Medić, OIB 21656963803, Hercegovačka 100,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Marija Medić</item>
    </izvorni_sadrzaj>
    <derivirana_varijabla naziv="DomainObject.Predmet.SudioniciListNaziv_1">
      <item>Ana Marija Medić</item>
    </derivirana_varijabla>
  </DomainObject.Predmet.SudioniciListNaziv>
  <DomainObject.Predmet.SudioniciListAdressOIB>
    <izvorni_sadrzaj>
      <item>Ana Marija Medić, OIB 21656963803, Hercegovačka 100,21000 Split</item>
    </izvorni_sadrzaj>
    <derivirana_varijabla naziv="DomainObject.Predmet.SudioniciListAdressOIB_1">
      <item>Ana Marija Medić, OIB 21656963803, Hercegovačka 100,21000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21656963803</item>
    </izvorni_sadrzaj>
    <derivirana_varijabla naziv="DomainObject.Predmet.SudioniciListNazivOIB_1">
      <item>, OIB 21656963803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OPĆINSKI SUD U SUPETRU</properties:Company>
  <properties:Pages>1</properties:Pages>
  <properties:Words>159</properties:Words>
  <properties:Characters>792</properties:Characters>
  <properties:Lines>45</properties:Lines>
  <properties:Paragraphs>17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>REPUBLIKA HRVATSKA</vt:lpstr>
      <vt:lpstr>    Ovr-5010/09</vt:lpstr>
      <vt:lpstr>    </vt:lpstr>
      <vt:lpstr>    </vt:lpstr>
    </vt:vector>
  </properties:TitlesOfParts>
  <properties:LinksUpToDate>false</properties:LinksUpToDate>
  <properties:CharactersWithSpaces>1084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2018-02-23T06:52:00Z</dcterms:created>
  <dc:creator>OPĆINSKI SUD U SUPETRU</dc:creator>
  <cp:lastModifiedBy>Joso Puljić</cp:lastModifiedBy>
  <cp:lastPrinted>2006-09-08T08:41:00Z</cp:lastPrinted>
  <dcterms:modified xmlns:xsi="http://www.w3.org/2001/XMLSchema-instance" xsi:type="dcterms:W3CDTF">2018-02-23T07:24:00Z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(Sp 3 17 zaklj-ispravak plan.docx)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