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a759" w14:paraId="c72a759" w:rsidRDefault="00A15858" w:rsidP="00A15858" w:rsidR="00A15858" w:rsidRPr="00D967EF">
      <w:pPr>
        <w15:collapsed w:val="false"/>
        <w:rPr>
          <w:color w:val="FF0000"/>
          <w:sz w:val="24"/>
          <w:szCs w:val="24"/>
        </w:rPr>
      </w:pPr>
      <w:bookmarkStart w:name="_GoBack" w:id="0"/>
      <w:bookmarkEnd w:id="0"/>
    </w:p>
    <w:p w:rsidRDefault="00A15858" w:rsidP="00A15858" w:rsidR="00A15858" w:rsidRPr="00D967EF">
      <w:pPr>
        <w:contextualSpacing/>
        <w:rPr>
          <w:color w:val="FF0000"/>
          <w:sz w:val="24"/>
          <w:szCs w:val="24"/>
        </w:rPr>
      </w:pPr>
      <w:r w:rsidRPr="00D967EF">
        <w:rPr>
          <w:color w:val="FF0000"/>
          <w:sz w:val="24"/>
          <w:szCs w:val="24"/>
        </w:rPr>
        <w:t xml:space="preserve">                  </w:t>
      </w:r>
      <w:r w:rsidRPr="00D967EF">
        <w:rPr>
          <w:noProof/>
          <w:color w:val="FF0000"/>
          <w:sz w:val="24"/>
          <w:szCs w:val="24"/>
          <w:lang w:eastAsia="hr-HR"/>
        </w:rPr>
        <w:drawing>
          <wp:inline distR="0" distL="0" distB="0" distT="0">
            <wp:extent cy="615343" cx="504967"/>
            <wp:effectExtent b="0" r="9525" t="0" l="0"/>
            <wp:docPr descr="HR grb" name="Slika 1" id="1"/>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628" cx="502739"/>
                    </a:xfrm>
                    <a:prstGeom prst="rect">
                      <a:avLst/>
                    </a:prstGeom>
                    <a:noFill/>
                    <a:ln>
                      <a:noFill/>
                    </a:ln>
                  </pic:spPr>
                </pic:pic>
              </a:graphicData>
            </a:graphic>
          </wp:inline>
        </w:drawing>
      </w:r>
      <w:r w:rsidRPr="00D967EF">
        <w:rPr>
          <w:color w:val="FF0000"/>
          <w:sz w:val="24"/>
          <w:szCs w:val="24"/>
        </w:rPr>
        <w:t xml:space="preserve">                                            </w:t>
      </w:r>
      <w:r w:rsidRPr="00D967EF">
        <w:rPr>
          <w:color w:val="FF0000"/>
          <w:sz w:val="24"/>
          <w:szCs w:val="24"/>
        </w:rPr>
        <w:tab/>
        <w:t xml:space="preserve">                      </w:t>
      </w:r>
    </w:p>
    <w:p w:rsidRDefault="00A15858" w:rsidP="00A15858" w:rsidR="00A15858" w:rsidRPr="00D967EF">
      <w:pPr>
        <w:contextualSpacing/>
        <w:rPr>
          <w:sz w:val="24"/>
          <w:szCs w:val="24"/>
        </w:rPr>
      </w:pPr>
      <w:r w:rsidRPr="00D967EF">
        <w:rPr>
          <w:sz w:val="24"/>
          <w:szCs w:val="24"/>
        </w:rPr>
        <w:t xml:space="preserve">   REPUBLIKA HRVATSKA</w:t>
      </w:r>
    </w:p>
    <w:p w:rsidRDefault="00A15858" w:rsidP="00A15858" w:rsidR="00A15858" w:rsidRPr="00D967EF">
      <w:pPr>
        <w:contextualSpacing/>
        <w:rPr>
          <w:sz w:val="24"/>
          <w:szCs w:val="24"/>
        </w:rPr>
      </w:pPr>
      <w:r w:rsidRPr="00D967EF">
        <w:rPr>
          <w:sz w:val="24"/>
          <w:szCs w:val="24"/>
        </w:rPr>
        <w:t xml:space="preserve"> TRGOVAČKI SUD U PAZINU</w:t>
      </w:r>
    </w:p>
    <w:p w:rsidRDefault="00A15858" w:rsidP="00A15858" w:rsidR="00A15858" w:rsidRPr="00D967EF">
      <w:pPr>
        <w:contextualSpacing/>
        <w:rPr>
          <w:sz w:val="24"/>
          <w:szCs w:val="24"/>
        </w:rPr>
      </w:pPr>
      <w:r w:rsidRPr="00D967EF">
        <w:rPr>
          <w:sz w:val="24"/>
          <w:szCs w:val="24"/>
        </w:rPr>
        <w:t xml:space="preserve">             Pazin, Dršćevka 1</w:t>
      </w:r>
    </w:p>
    <w:p w:rsidRDefault="00A15858" w:rsidP="00A15858" w:rsidR="00A15858" w:rsidRPr="00D967EF">
      <w:pPr>
        <w:rPr>
          <w:sz w:val="24"/>
          <w:szCs w:val="24"/>
        </w:rPr>
      </w:pPr>
    </w:p>
    <w:p w:rsidRDefault="00A15858" w:rsidP="00A15858" w:rsidR="00A15858" w:rsidRPr="00D967EF">
      <w:pPr>
        <w:jc w:val="center"/>
        <w:rPr>
          <w:sz w:val="24"/>
          <w:szCs w:val="24"/>
        </w:rPr>
      </w:pPr>
      <w:r w:rsidRPr="00D967EF">
        <w:rPr>
          <w:sz w:val="24"/>
          <w:szCs w:val="24"/>
        </w:rPr>
        <w:t>U  I M E  R E P U B L I K E  H R V A T S K E</w:t>
      </w:r>
    </w:p>
    <w:p w:rsidRDefault="00A15858" w:rsidP="00A15858" w:rsidR="00A15858" w:rsidRPr="00D967EF">
      <w:pPr>
        <w:jc w:val="center"/>
        <w:rPr>
          <w:sz w:val="24"/>
          <w:szCs w:val="24"/>
        </w:rPr>
      </w:pPr>
      <w:r w:rsidRPr="00D967EF">
        <w:rPr>
          <w:sz w:val="24"/>
          <w:szCs w:val="24"/>
        </w:rPr>
        <w:t>R J E Š E N J E</w:t>
      </w:r>
    </w:p>
    <w:p w:rsidRDefault="00A15858" w:rsidP="00A15858" w:rsidR="00A15858" w:rsidRPr="00D967EF">
      <w:pPr>
        <w:jc w:val="both"/>
        <w:rPr>
          <w:sz w:val="24"/>
          <w:szCs w:val="24"/>
        </w:rPr>
      </w:pPr>
      <w:r w:rsidRPr="00D967EF">
        <w:rPr>
          <w:sz w:val="24"/>
          <w:szCs w:val="24"/>
        </w:rPr>
        <w:tab/>
        <w:t xml:space="preserve">Trgovački sud u Pazinu, po stečajnom sucu Damiru Rabar, u stečajnom postupku nad dužnikom </w:t>
      </w:r>
      <w:r w:rsidR="00505E6C" w:rsidRPr="00D967EF">
        <w:rPr>
          <w:sz w:val="24"/>
          <w:szCs w:val="24"/>
        </w:rPr>
        <w:t>EQUITO d.o.o. u stečaju, Šetalište Vladimira Gortana 36, Umag, OIB: 95517075455</w:t>
      </w:r>
      <w:r w:rsidRPr="00D967EF">
        <w:rPr>
          <w:sz w:val="24"/>
          <w:szCs w:val="24"/>
        </w:rPr>
        <w:t xml:space="preserve">, </w:t>
      </w:r>
      <w:r w:rsidR="00837F53">
        <w:rPr>
          <w:sz w:val="24"/>
          <w:szCs w:val="24"/>
        </w:rPr>
        <w:t>5</w:t>
      </w:r>
      <w:r w:rsidRPr="00D967EF">
        <w:rPr>
          <w:sz w:val="24"/>
          <w:szCs w:val="24"/>
        </w:rPr>
        <w:t xml:space="preserve">. </w:t>
      </w:r>
      <w:r w:rsidR="00505E6C" w:rsidRPr="00D967EF">
        <w:rPr>
          <w:sz w:val="24"/>
          <w:szCs w:val="24"/>
        </w:rPr>
        <w:t xml:space="preserve">rujna </w:t>
      </w:r>
      <w:r w:rsidRPr="00D967EF">
        <w:rPr>
          <w:sz w:val="24"/>
          <w:szCs w:val="24"/>
        </w:rPr>
        <w:t xml:space="preserve">2017. </w:t>
      </w:r>
    </w:p>
    <w:p w:rsidRDefault="00A15858" w:rsidP="00A15858" w:rsidR="00A15858" w:rsidRPr="00D967EF">
      <w:pPr>
        <w:jc w:val="center"/>
        <w:rPr>
          <w:sz w:val="24"/>
          <w:szCs w:val="24"/>
        </w:rPr>
      </w:pPr>
      <w:r w:rsidRPr="00D967EF">
        <w:rPr>
          <w:sz w:val="24"/>
          <w:szCs w:val="24"/>
        </w:rPr>
        <w:t>r i j e š i o     j e</w:t>
      </w:r>
    </w:p>
    <w:p w:rsidRDefault="00A15858" w:rsidP="00A15858" w:rsidR="00A15858" w:rsidRPr="00D967EF">
      <w:pPr>
        <w:jc w:val="both"/>
        <w:rPr>
          <w:color w:val="FF0000"/>
          <w:sz w:val="24"/>
          <w:szCs w:val="24"/>
        </w:rPr>
      </w:pPr>
      <w:r w:rsidRPr="00D967EF">
        <w:rPr>
          <w:sz w:val="24"/>
          <w:szCs w:val="24"/>
        </w:rPr>
        <w:t>I.</w:t>
      </w:r>
      <w:r w:rsidRPr="00D967EF">
        <w:rPr>
          <w:sz w:val="24"/>
          <w:szCs w:val="24"/>
        </w:rPr>
        <w:tab/>
        <w:t xml:space="preserve">Zaključuje se stečajni postupak nad dužnikom </w:t>
      </w:r>
      <w:r w:rsidR="00505E6C" w:rsidRPr="00D967EF">
        <w:rPr>
          <w:sz w:val="24"/>
          <w:szCs w:val="24"/>
        </w:rPr>
        <w:t>EQUITO d.o.o. u stečaju, Šetalište Vladimira Gortana 36, Umag, OIB: 95517075455</w:t>
      </w:r>
      <w:r w:rsidRPr="00D967EF">
        <w:rPr>
          <w:color w:val="FF0000"/>
          <w:sz w:val="24"/>
          <w:szCs w:val="24"/>
        </w:rPr>
        <w:t xml:space="preserve">. </w:t>
      </w:r>
    </w:p>
    <w:p w:rsidRDefault="00A15858" w:rsidP="00A15858" w:rsidR="00A15858" w:rsidRPr="00D967EF">
      <w:pPr>
        <w:jc w:val="both"/>
        <w:rPr>
          <w:sz w:val="24"/>
          <w:szCs w:val="24"/>
        </w:rPr>
      </w:pPr>
      <w:r w:rsidRPr="00D967EF">
        <w:rPr>
          <w:sz w:val="24"/>
          <w:szCs w:val="24"/>
        </w:rPr>
        <w:t>II.</w:t>
      </w:r>
      <w:r w:rsidRPr="00D967EF">
        <w:rPr>
          <w:sz w:val="24"/>
          <w:szCs w:val="24"/>
        </w:rPr>
        <w:tab/>
        <w:t>Ovo rješenje i osnova zaključenja stečajnog postupka objavit će se na mrežnoj stranici e-oglasna ploča sudova.</w:t>
      </w:r>
    </w:p>
    <w:p w:rsidRDefault="00A15858" w:rsidP="00A15858" w:rsidR="00A15858" w:rsidRPr="00D967EF">
      <w:pPr>
        <w:jc w:val="both"/>
        <w:rPr>
          <w:sz w:val="24"/>
          <w:szCs w:val="24"/>
        </w:rPr>
      </w:pPr>
      <w:r w:rsidRPr="00D967EF">
        <w:rPr>
          <w:sz w:val="24"/>
          <w:szCs w:val="24"/>
        </w:rPr>
        <w:t>III.</w:t>
      </w:r>
      <w:r w:rsidRPr="00D967EF">
        <w:rPr>
          <w:sz w:val="24"/>
          <w:szCs w:val="24"/>
        </w:rPr>
        <w:tab/>
        <w:t>Ovo rješenje će se po pravomoćnosti dostaviti sudskom registru ovog suda radi brisanja dužnika iz sudskog registra.</w:t>
      </w:r>
    </w:p>
    <w:p w:rsidRDefault="00A15858" w:rsidP="00A15858" w:rsidR="00A15858" w:rsidRPr="00D967EF">
      <w:pPr>
        <w:jc w:val="center"/>
        <w:rPr>
          <w:sz w:val="24"/>
          <w:szCs w:val="24"/>
        </w:rPr>
      </w:pPr>
      <w:r w:rsidRPr="00D967EF">
        <w:rPr>
          <w:sz w:val="24"/>
          <w:szCs w:val="24"/>
        </w:rPr>
        <w:t>Obrazloženje</w:t>
      </w:r>
    </w:p>
    <w:p w:rsidRDefault="00A15858" w:rsidP="00A15858" w:rsidR="00A15858" w:rsidRPr="006C668E">
      <w:pPr>
        <w:jc w:val="both"/>
        <w:rPr>
          <w:sz w:val="24"/>
          <w:szCs w:val="24"/>
        </w:rPr>
      </w:pPr>
      <w:r w:rsidRPr="00D967EF">
        <w:rPr>
          <w:sz w:val="24"/>
          <w:szCs w:val="24"/>
        </w:rPr>
        <w:tab/>
        <w:t xml:space="preserve">Nakon što je uvidom u spis utvrđeno da je okončano unovčenje stečajne mase, temeljem odredbi članka 192. Stečajnog zakona („Narodne novine“ broj: 44/96, 29/99, 129/00, 123/03, 82/06,  116/10, 25/12 i 133/12, dalje: Stečajni zakon), ovosudnim zaključkom </w:t>
      </w:r>
      <w:r w:rsidR="00D967EF" w:rsidRPr="00D967EF">
        <w:rPr>
          <w:sz w:val="24"/>
          <w:szCs w:val="24"/>
        </w:rPr>
        <w:t>posl. br</w:t>
      </w:r>
      <w:r w:rsidR="00D967EF" w:rsidRPr="006C668E">
        <w:rPr>
          <w:sz w:val="24"/>
          <w:szCs w:val="24"/>
        </w:rPr>
        <w:t>. St-36/</w:t>
      </w:r>
      <w:r w:rsidRPr="006C668E">
        <w:rPr>
          <w:sz w:val="24"/>
          <w:szCs w:val="24"/>
        </w:rPr>
        <w:t>15-</w:t>
      </w:r>
      <w:r w:rsidR="00D967EF" w:rsidRPr="006C668E">
        <w:rPr>
          <w:sz w:val="24"/>
          <w:szCs w:val="24"/>
        </w:rPr>
        <w:t>80</w:t>
      </w:r>
      <w:r w:rsidRPr="006C668E">
        <w:rPr>
          <w:sz w:val="24"/>
          <w:szCs w:val="24"/>
        </w:rPr>
        <w:t xml:space="preserve"> od </w:t>
      </w:r>
      <w:r w:rsidR="00D967EF" w:rsidRPr="006C668E">
        <w:rPr>
          <w:sz w:val="24"/>
          <w:szCs w:val="24"/>
        </w:rPr>
        <w:t>21. lipnja 2017</w:t>
      </w:r>
      <w:r w:rsidRPr="006C668E">
        <w:rPr>
          <w:sz w:val="24"/>
          <w:szCs w:val="24"/>
        </w:rPr>
        <w:t>.</w:t>
      </w:r>
      <w:r w:rsidR="00D967EF" w:rsidRPr="006C668E">
        <w:rPr>
          <w:sz w:val="24"/>
          <w:szCs w:val="24"/>
        </w:rPr>
        <w:t xml:space="preserve"> </w:t>
      </w:r>
      <w:r w:rsidRPr="006C668E">
        <w:rPr>
          <w:sz w:val="24"/>
          <w:szCs w:val="24"/>
        </w:rPr>
        <w:t>stečajnom upravitelju je dana suglasnost na predloženu završnu diobu prema podnijetom završnom diobnom popisu.</w:t>
      </w:r>
    </w:p>
    <w:p w:rsidRDefault="00A15858" w:rsidP="00A15858" w:rsidR="00A15858" w:rsidRPr="006C668E">
      <w:pPr>
        <w:jc w:val="both"/>
        <w:rPr>
          <w:sz w:val="24"/>
          <w:szCs w:val="24"/>
        </w:rPr>
      </w:pPr>
      <w:r w:rsidRPr="006C668E">
        <w:rPr>
          <w:sz w:val="24"/>
          <w:szCs w:val="24"/>
        </w:rPr>
        <w:tab/>
        <w:t xml:space="preserve">Sukladno odredbi članka 193. Stečajnog zakona, istim je zaključkom određeno završno ročište vjerovnika za dan </w:t>
      </w:r>
      <w:r w:rsidR="006C668E" w:rsidRPr="006C668E">
        <w:rPr>
          <w:sz w:val="24"/>
          <w:szCs w:val="24"/>
        </w:rPr>
        <w:t>27. srpnja 2017</w:t>
      </w:r>
      <w:r w:rsidRPr="006C668E">
        <w:rPr>
          <w:color w:val="FF0000"/>
          <w:sz w:val="24"/>
          <w:szCs w:val="24"/>
        </w:rPr>
        <w:t>.</w:t>
      </w:r>
      <w:r w:rsidRPr="006C668E">
        <w:rPr>
          <w:sz w:val="24"/>
          <w:szCs w:val="24"/>
        </w:rPr>
        <w:t>, radi rasprave o završnom računu stečajnoga upravitelja, podnošenja prigovora na završni popis, te radi donošenja odluke o zadržanim sredstvima.</w:t>
      </w:r>
    </w:p>
    <w:p w:rsidRDefault="00A15858" w:rsidP="00A15858" w:rsidR="00A15858" w:rsidRPr="006C668E">
      <w:pPr>
        <w:jc w:val="both"/>
        <w:rPr>
          <w:sz w:val="24"/>
          <w:szCs w:val="24"/>
        </w:rPr>
      </w:pPr>
      <w:r w:rsidRPr="006C668E">
        <w:rPr>
          <w:sz w:val="24"/>
          <w:szCs w:val="24"/>
        </w:rPr>
        <w:tab/>
        <w:t xml:space="preserve">Na završno ročište vjerovnici su pozvani objavom oglasa na e-oglasnoj ploči sudova dana </w:t>
      </w:r>
      <w:r w:rsidR="00837F53">
        <w:rPr>
          <w:sz w:val="24"/>
          <w:szCs w:val="24"/>
        </w:rPr>
        <w:t>21. lipnja</w:t>
      </w:r>
      <w:r w:rsidR="006C668E" w:rsidRPr="006C668E">
        <w:rPr>
          <w:sz w:val="24"/>
          <w:szCs w:val="24"/>
        </w:rPr>
        <w:t xml:space="preserve"> 2017</w:t>
      </w:r>
      <w:r w:rsidRPr="006C668E">
        <w:rPr>
          <w:sz w:val="24"/>
          <w:szCs w:val="24"/>
        </w:rPr>
        <w:t xml:space="preserve">. </w:t>
      </w:r>
    </w:p>
    <w:p w:rsidRDefault="00A15858" w:rsidP="00A15858" w:rsidR="00A15858" w:rsidRPr="006C668E">
      <w:pPr>
        <w:jc w:val="both"/>
        <w:rPr>
          <w:sz w:val="24"/>
          <w:szCs w:val="24"/>
        </w:rPr>
      </w:pPr>
      <w:r w:rsidRPr="006C668E">
        <w:rPr>
          <w:sz w:val="24"/>
          <w:szCs w:val="24"/>
        </w:rPr>
        <w:tab/>
        <w:t>Na završnom ročištu stečajni upravitelj je izložio kao u svom izvješću od 1</w:t>
      </w:r>
      <w:r w:rsidR="006C668E" w:rsidRPr="006C668E">
        <w:rPr>
          <w:sz w:val="24"/>
          <w:szCs w:val="24"/>
        </w:rPr>
        <w:t>7</w:t>
      </w:r>
      <w:r w:rsidRPr="006C668E">
        <w:rPr>
          <w:sz w:val="24"/>
          <w:szCs w:val="24"/>
        </w:rPr>
        <w:t xml:space="preserve">. </w:t>
      </w:r>
      <w:r w:rsidR="006C668E" w:rsidRPr="006C668E">
        <w:rPr>
          <w:sz w:val="24"/>
          <w:szCs w:val="24"/>
        </w:rPr>
        <w:t xml:space="preserve">svibnja </w:t>
      </w:r>
      <w:r w:rsidRPr="006C668E">
        <w:rPr>
          <w:sz w:val="24"/>
          <w:szCs w:val="24"/>
        </w:rPr>
        <w:t>2017. te je raspravljen završni račun stečajnog upravitelja.</w:t>
      </w:r>
    </w:p>
    <w:p w:rsidRDefault="00A15858" w:rsidP="00A15858" w:rsidR="00A15858" w:rsidRPr="00D967EF">
      <w:pPr>
        <w:jc w:val="both"/>
        <w:rPr>
          <w:sz w:val="24"/>
          <w:szCs w:val="24"/>
        </w:rPr>
      </w:pPr>
      <w:r w:rsidRPr="00D967EF">
        <w:rPr>
          <w:sz w:val="24"/>
          <w:szCs w:val="24"/>
        </w:rPr>
        <w:lastRenderedPageBreak/>
        <w:tab/>
        <w:t>Uvidom u spis je utvrđeno da nije zaprimljen niti jedan prigovor na diobni popis, niti su na završnom ročištu prisutni vjerovnici imali prigovor na diobni popis.</w:t>
      </w:r>
    </w:p>
    <w:p w:rsidRDefault="00A15858" w:rsidP="00A15858" w:rsidR="00A15858" w:rsidRPr="00D967EF">
      <w:pPr>
        <w:jc w:val="both"/>
        <w:rPr>
          <w:sz w:val="24"/>
          <w:szCs w:val="24"/>
        </w:rPr>
      </w:pPr>
      <w:r w:rsidRPr="00D967EF">
        <w:rPr>
          <w:sz w:val="24"/>
          <w:szCs w:val="24"/>
        </w:rPr>
        <w:tab/>
        <w:t>Uvidom u izvješća koja je tijekom postupka stečajni upravitelj podnosio sudu sukladno odredbi članka 25. stavka 2. Stečajnog zakona, utvrđen</w:t>
      </w:r>
      <w:r w:rsidR="00176B0B">
        <w:rPr>
          <w:sz w:val="24"/>
          <w:szCs w:val="24"/>
        </w:rPr>
        <w:t xml:space="preserve">o je da je stečajni upravitelj </w:t>
      </w:r>
      <w:r w:rsidRPr="00D967EF">
        <w:rPr>
          <w:sz w:val="24"/>
          <w:szCs w:val="24"/>
        </w:rPr>
        <w:t>doveo u red očevidnik knjigovodstvenih podataka do dana otvaranja stečajnoga postu</w:t>
      </w:r>
      <w:r w:rsidR="00176B0B">
        <w:rPr>
          <w:sz w:val="24"/>
          <w:szCs w:val="24"/>
        </w:rPr>
        <w:t xml:space="preserve">pka, unovčio imovinu dužnika i </w:t>
      </w:r>
      <w:r w:rsidRPr="00D967EF">
        <w:rPr>
          <w:sz w:val="24"/>
          <w:szCs w:val="24"/>
        </w:rPr>
        <w:t xml:space="preserve">pripremio isplatu stečajnih vjerovnika. </w:t>
      </w:r>
    </w:p>
    <w:p w:rsidRDefault="00A15858" w:rsidP="00C903E8" w:rsidR="00A15858">
      <w:pPr>
        <w:contextualSpacing/>
        <w:jc w:val="both"/>
        <w:rPr>
          <w:sz w:val="24"/>
          <w:szCs w:val="24"/>
        </w:rPr>
      </w:pPr>
      <w:r w:rsidRPr="00057458">
        <w:rPr>
          <w:sz w:val="24"/>
          <w:szCs w:val="24"/>
        </w:rPr>
        <w:tab/>
        <w:t xml:space="preserve">Nadalje je uvidom u spis utvrđeno da su tijekom stečajnog postupka utvrđene tražbine stečajnih vjerovnika i to </w:t>
      </w:r>
      <w:r w:rsidRPr="00057458">
        <w:rPr>
          <w:bCs/>
          <w:sz w:val="24"/>
          <w:szCs w:val="24"/>
        </w:rPr>
        <w:t>tražbine stečajnih vjerovnika p</w:t>
      </w:r>
      <w:r w:rsidRPr="00057458">
        <w:rPr>
          <w:sz w:val="24"/>
          <w:szCs w:val="24"/>
        </w:rPr>
        <w:t xml:space="preserve">rvog višeg isplatnog reda u iznosu od </w:t>
      </w:r>
      <w:r w:rsidR="00057458" w:rsidRPr="00057458">
        <w:rPr>
          <w:sz w:val="24"/>
          <w:szCs w:val="24"/>
        </w:rPr>
        <w:t>357.848,64</w:t>
      </w:r>
      <w:r w:rsidRPr="00057458">
        <w:rPr>
          <w:sz w:val="24"/>
          <w:szCs w:val="24"/>
        </w:rPr>
        <w:t xml:space="preserve"> kn, te tražbine stečajnih vjerovnika drugog višeg isplatnog reda u iznosu od </w:t>
      </w:r>
      <w:r w:rsidR="00057458" w:rsidRPr="00057458">
        <w:rPr>
          <w:sz w:val="24"/>
          <w:szCs w:val="24"/>
        </w:rPr>
        <w:t>3.318.432,96</w:t>
      </w:r>
      <w:r w:rsidRPr="00057458">
        <w:rPr>
          <w:sz w:val="24"/>
          <w:szCs w:val="24"/>
        </w:rPr>
        <w:t xml:space="preserve"> kn.</w:t>
      </w:r>
    </w:p>
    <w:p w:rsidRDefault="00C903E8" w:rsidP="00C903E8" w:rsidR="00C903E8" w:rsidRPr="00057458">
      <w:pPr>
        <w:contextualSpacing/>
        <w:jc w:val="both"/>
        <w:rPr>
          <w:sz w:val="24"/>
          <w:szCs w:val="24"/>
        </w:rPr>
      </w:pPr>
    </w:p>
    <w:p w:rsidRDefault="00A15858" w:rsidP="00C903E8" w:rsidR="00A15858" w:rsidRPr="00C903E8">
      <w:pPr>
        <w:contextualSpacing/>
        <w:jc w:val="both"/>
        <w:rPr>
          <w:sz w:val="24"/>
          <w:szCs w:val="24"/>
        </w:rPr>
      </w:pPr>
      <w:r w:rsidRPr="00D967EF">
        <w:rPr>
          <w:sz w:val="24"/>
          <w:szCs w:val="24"/>
        </w:rPr>
        <w:tab/>
        <w:t xml:space="preserve">Sukladno odredbi članka 85. Stečajnog zakona, tijekom stečajnog postupka su iz </w:t>
      </w:r>
      <w:r w:rsidRPr="00C903E8">
        <w:rPr>
          <w:sz w:val="24"/>
          <w:szCs w:val="24"/>
        </w:rPr>
        <w:t>stečajne mase najprije namireni troškovi stečajnoga postupka i ostale obveze stečajne mase.</w:t>
      </w:r>
    </w:p>
    <w:p w:rsidRDefault="00A15858" w:rsidP="00C903E8" w:rsidR="00C903E8">
      <w:pPr>
        <w:contextualSpacing/>
        <w:jc w:val="both"/>
        <w:rPr>
          <w:sz w:val="24"/>
          <w:szCs w:val="24"/>
        </w:rPr>
      </w:pPr>
      <w:r w:rsidRPr="00C903E8">
        <w:rPr>
          <w:sz w:val="24"/>
          <w:szCs w:val="24"/>
        </w:rPr>
        <w:tab/>
      </w:r>
    </w:p>
    <w:p w:rsidRDefault="00C903E8" w:rsidP="00C903E8" w:rsidR="00F3140E" w:rsidRPr="00C903E8">
      <w:pPr>
        <w:contextualSpacing/>
        <w:jc w:val="both"/>
        <w:rPr>
          <w:sz w:val="24"/>
          <w:szCs w:val="24"/>
        </w:rPr>
      </w:pPr>
      <w:r>
        <w:rPr>
          <w:sz w:val="24"/>
          <w:szCs w:val="24"/>
        </w:rPr>
        <w:tab/>
      </w:r>
      <w:r w:rsidR="00A15858" w:rsidRPr="00C903E8">
        <w:rPr>
          <w:sz w:val="24"/>
          <w:szCs w:val="24"/>
        </w:rPr>
        <w:t xml:space="preserve">Iz </w:t>
      </w:r>
      <w:r w:rsidR="00ED7B12" w:rsidRPr="00C903E8">
        <w:rPr>
          <w:sz w:val="24"/>
          <w:szCs w:val="24"/>
        </w:rPr>
        <w:t>ukupnog priliva sredstava od unovčenja stečajne mase</w:t>
      </w:r>
      <w:r w:rsidR="00654272" w:rsidRPr="00C903E8">
        <w:rPr>
          <w:sz w:val="24"/>
          <w:szCs w:val="24"/>
        </w:rPr>
        <w:t xml:space="preserve"> i ostvarenog priliva u stečajnom postupku</w:t>
      </w:r>
      <w:r w:rsidR="00837F53">
        <w:rPr>
          <w:sz w:val="24"/>
          <w:szCs w:val="24"/>
        </w:rPr>
        <w:t xml:space="preserve"> koji je iznosi</w:t>
      </w:r>
      <w:r w:rsidR="00176B0B">
        <w:rPr>
          <w:sz w:val="24"/>
          <w:szCs w:val="24"/>
        </w:rPr>
        <w:t xml:space="preserve">o je </w:t>
      </w:r>
      <w:r w:rsidR="00837F53">
        <w:rPr>
          <w:sz w:val="24"/>
          <w:szCs w:val="24"/>
        </w:rPr>
        <w:t xml:space="preserve">sveukupno </w:t>
      </w:r>
      <w:r w:rsidR="00F3140E" w:rsidRPr="00C903E8">
        <w:rPr>
          <w:sz w:val="24"/>
          <w:szCs w:val="24"/>
        </w:rPr>
        <w:t>273.890,11  kn, podijeljeno je kako slijedi:</w:t>
      </w:r>
    </w:p>
    <w:p w:rsidRDefault="00F3140E" w:rsidP="00C903E8" w:rsidR="00F3140E" w:rsidRPr="00DA5CCF">
      <w:pPr>
        <w:pStyle w:val="Odlomakpopisa"/>
        <w:numPr>
          <w:ilvl w:val="0"/>
          <w:numId w:val="5"/>
        </w:numPr>
        <w:contextualSpacing/>
      </w:pPr>
      <w:r w:rsidRPr="00DA5CCF">
        <w:t>60.554,89 kn dobavljači</w:t>
      </w:r>
      <w:r w:rsidR="00DA5CCF">
        <w:t>ma</w:t>
      </w:r>
      <w:r w:rsidRPr="00DA5CCF">
        <w:t xml:space="preserve"> za: voda, pečat, platni promet, pošta, procjena, zakup prostora, knj</w:t>
      </w:r>
      <w:r w:rsidR="00176B0B">
        <w:t>igovodstveni poslovi statistika</w:t>
      </w:r>
      <w:r w:rsidRPr="00DA5CCF">
        <w:t xml:space="preserve"> i sl.</w:t>
      </w:r>
    </w:p>
    <w:p w:rsidRDefault="00F3140E" w:rsidP="00DA5CCF" w:rsidR="00F3140E" w:rsidRPr="00DA5CCF">
      <w:pPr>
        <w:pStyle w:val="Odlomakpopisa"/>
        <w:numPr>
          <w:ilvl w:val="0"/>
          <w:numId w:val="5"/>
        </w:numPr>
      </w:pPr>
      <w:r w:rsidRPr="00DA5CCF">
        <w:t xml:space="preserve">82.936,69 kn </w:t>
      </w:r>
      <w:r w:rsidR="00C903E8">
        <w:t>za</w:t>
      </w:r>
      <w:r w:rsidRPr="00DA5CCF">
        <w:t xml:space="preserve"> plaće radnika (čl. 86. S.Z.) </w:t>
      </w:r>
    </w:p>
    <w:p w:rsidRDefault="00F3140E" w:rsidP="00DA5CCF" w:rsidR="00F3140E" w:rsidRPr="00DA5CCF">
      <w:pPr>
        <w:pStyle w:val="Odlomakpopisa"/>
        <w:numPr>
          <w:ilvl w:val="0"/>
          <w:numId w:val="5"/>
        </w:numPr>
      </w:pPr>
      <w:r w:rsidRPr="00DA5CCF">
        <w:t>7.600,00 kn</w:t>
      </w:r>
      <w:r w:rsidR="00C903E8">
        <w:t xml:space="preserve"> za</w:t>
      </w:r>
      <w:r w:rsidRPr="00DA5CCF">
        <w:t xml:space="preserve"> parničn</w:t>
      </w:r>
      <w:r w:rsidR="00C903E8">
        <w:t>e</w:t>
      </w:r>
      <w:r w:rsidRPr="00DA5CCF">
        <w:t xml:space="preserve"> i ovršn</w:t>
      </w:r>
      <w:r w:rsidR="00C903E8">
        <w:t>e</w:t>
      </w:r>
      <w:r w:rsidRPr="00DA5CCF">
        <w:t xml:space="preserve"> troškov</w:t>
      </w:r>
      <w:r w:rsidR="00C903E8">
        <w:t>e</w:t>
      </w:r>
    </w:p>
    <w:p w:rsidRDefault="00F3140E" w:rsidP="00DA5CCF" w:rsidR="00F3140E" w:rsidRPr="00DA5CCF">
      <w:pPr>
        <w:pStyle w:val="Odlomakpopisa"/>
        <w:numPr>
          <w:ilvl w:val="0"/>
          <w:numId w:val="5"/>
        </w:numPr>
      </w:pPr>
      <w:r w:rsidRPr="00DA5CCF">
        <w:t>10.687,11 kn privremen</w:t>
      </w:r>
      <w:r w:rsidR="00C903E8">
        <w:t>om</w:t>
      </w:r>
      <w:r w:rsidRPr="00DA5CCF">
        <w:t xml:space="preserve"> stečajn</w:t>
      </w:r>
      <w:r w:rsidR="00C903E8">
        <w:t>om</w:t>
      </w:r>
      <w:r w:rsidRPr="00DA5CCF">
        <w:t xml:space="preserve"> upravitelj</w:t>
      </w:r>
      <w:r w:rsidR="00C903E8">
        <w:t>u</w:t>
      </w:r>
      <w:r w:rsidRPr="00DA5CCF">
        <w:t xml:space="preserve"> za troškove i nagradu - bruto</w:t>
      </w:r>
    </w:p>
    <w:p w:rsidRDefault="00F3140E" w:rsidP="00DA5CCF" w:rsidR="00C903E8">
      <w:pPr>
        <w:pStyle w:val="Odlomakpopisa"/>
        <w:numPr>
          <w:ilvl w:val="0"/>
          <w:numId w:val="5"/>
        </w:numPr>
      </w:pPr>
      <w:r w:rsidRPr="00DA5CCF">
        <w:t xml:space="preserve">36.807,86 kn </w:t>
      </w:r>
      <w:r w:rsidR="00C903E8">
        <w:t>stečajnom</w:t>
      </w:r>
      <w:r w:rsidRPr="00DA5CCF">
        <w:t xml:space="preserve"> upravitelj za troškove i nagradu </w:t>
      </w:r>
    </w:p>
    <w:p w:rsidRDefault="00F3140E" w:rsidP="00DA5CCF" w:rsidR="00F3140E" w:rsidRPr="00DA5CCF">
      <w:pPr>
        <w:pStyle w:val="Odlomakpopisa"/>
        <w:numPr>
          <w:ilvl w:val="0"/>
          <w:numId w:val="5"/>
        </w:numPr>
      </w:pPr>
      <w:r w:rsidRPr="00DA5CCF">
        <w:t xml:space="preserve">38.699,01 kn </w:t>
      </w:r>
      <w:r w:rsidR="00C903E8">
        <w:t>za</w:t>
      </w:r>
      <w:r w:rsidRPr="00DA5CCF">
        <w:t xml:space="preserve"> porez</w:t>
      </w:r>
      <w:r w:rsidR="00C903E8">
        <w:t>e</w:t>
      </w:r>
      <w:r w:rsidRPr="00DA5CCF">
        <w:t xml:space="preserve"> i doprinos</w:t>
      </w:r>
      <w:r w:rsidR="00C903E8">
        <w:t>e</w:t>
      </w:r>
      <w:r w:rsidRPr="00DA5CCF">
        <w:t xml:space="preserve"> na nakna</w:t>
      </w:r>
      <w:r w:rsidR="00C903E8">
        <w:t xml:space="preserve">du troškova i nagradu stečajnom </w:t>
      </w:r>
      <w:r w:rsidRPr="00DA5CCF">
        <w:t>upravitelju</w:t>
      </w:r>
      <w:r w:rsidR="00176B0B">
        <w:t xml:space="preserve"> </w:t>
      </w:r>
    </w:p>
    <w:p w:rsidRDefault="00F3140E" w:rsidP="00DA5CCF" w:rsidR="00F3140E" w:rsidRPr="00DA5CCF">
      <w:pPr>
        <w:pStyle w:val="Odlomakpopisa"/>
        <w:numPr>
          <w:ilvl w:val="0"/>
          <w:numId w:val="5"/>
        </w:numPr>
      </w:pPr>
      <w:r w:rsidRPr="00DA5CCF">
        <w:t>11.668,17 kn</w:t>
      </w:r>
      <w:r w:rsidR="00C903E8">
        <w:t xml:space="preserve"> na ime </w:t>
      </w:r>
      <w:r w:rsidRPr="00DA5CCF">
        <w:t>PDV</w:t>
      </w:r>
      <w:r w:rsidR="00C903E8">
        <w:t>a</w:t>
      </w:r>
    </w:p>
    <w:p w:rsidRDefault="00F3140E" w:rsidP="00DA5CCF" w:rsidR="00F3140E" w:rsidRPr="00DA5CCF">
      <w:pPr>
        <w:pStyle w:val="Odlomakpopisa"/>
        <w:numPr>
          <w:ilvl w:val="0"/>
          <w:numId w:val="5"/>
        </w:numPr>
      </w:pPr>
      <w:r w:rsidRPr="00DA5CCF">
        <w:t xml:space="preserve">3.690,00 kn </w:t>
      </w:r>
      <w:r w:rsidR="00C903E8">
        <w:t>za</w:t>
      </w:r>
      <w:r w:rsidR="00176B0B">
        <w:t xml:space="preserve"> </w:t>
      </w:r>
      <w:r w:rsidRPr="00DA5CCF">
        <w:t xml:space="preserve">namirenje razlučnog vjerovnika </w:t>
      </w:r>
    </w:p>
    <w:p w:rsidRDefault="00F3140E" w:rsidP="00DA5CCF" w:rsidR="00F3140E" w:rsidRPr="00DA5CCF">
      <w:pPr>
        <w:pStyle w:val="Odlomakpopisa"/>
        <w:numPr>
          <w:ilvl w:val="0"/>
          <w:numId w:val="5"/>
        </w:numPr>
      </w:pPr>
      <w:r w:rsidRPr="00DA5CCF">
        <w:t xml:space="preserve">17.176,73 kn </w:t>
      </w:r>
      <w:r w:rsidR="00C903E8">
        <w:t>z</w:t>
      </w:r>
      <w:r w:rsidRPr="00DA5CCF">
        <w:t xml:space="preserve">a namirenje stečajnih vjerovnika </w:t>
      </w:r>
    </w:p>
    <w:p w:rsidRDefault="00F3140E" w:rsidP="00DA5CCF" w:rsidR="00F3140E" w:rsidRPr="00DA5CCF">
      <w:pPr>
        <w:pStyle w:val="Odlomakpopisa"/>
        <w:numPr>
          <w:ilvl w:val="0"/>
          <w:numId w:val="5"/>
        </w:numPr>
      </w:pPr>
      <w:r w:rsidRPr="00DA5CCF">
        <w:t xml:space="preserve">1.050,38 kn </w:t>
      </w:r>
      <w:bookmarkStart w:name="_Hlk482472982" w:id="1"/>
      <w:r w:rsidRPr="00DA5CCF">
        <w:t xml:space="preserve">rezervirana </w:t>
      </w:r>
      <w:r w:rsidR="00C903E8">
        <w:t xml:space="preserve">su </w:t>
      </w:r>
      <w:r w:rsidRPr="00DA5CCF">
        <w:t xml:space="preserve">sredstva za plaće radnika (čl. 86. S.Z.)   </w:t>
      </w:r>
      <w:bookmarkEnd w:id="1"/>
    </w:p>
    <w:p w:rsidRDefault="00F3140E" w:rsidP="00DA5CCF" w:rsidR="00F3140E" w:rsidRPr="00DA5CCF">
      <w:pPr>
        <w:pStyle w:val="Odlomakpopisa"/>
        <w:numPr>
          <w:ilvl w:val="0"/>
          <w:numId w:val="5"/>
        </w:numPr>
      </w:pPr>
      <w:r w:rsidRPr="00DA5CCF">
        <w:t xml:space="preserve">2.219,27 kn rezervirana </w:t>
      </w:r>
      <w:r w:rsidR="00C903E8">
        <w:t xml:space="preserve">su </w:t>
      </w:r>
      <w:r w:rsidRPr="00DA5CCF">
        <w:t>sredstva za namirenje obveza ste</w:t>
      </w:r>
      <w:r w:rsidR="00176B0B">
        <w:t>čajne mase</w:t>
      </w:r>
      <w:r w:rsidRPr="00DA5CCF">
        <w:t xml:space="preserve"> </w:t>
      </w:r>
      <w:r w:rsidR="00C903E8">
        <w:t>(</w:t>
      </w:r>
      <w:r w:rsidRPr="00DA5CCF">
        <w:t>statistika, pošta, knjigovodstvo i naknada banci za vođenje i zatvaranje računa).</w:t>
      </w:r>
    </w:p>
    <w:p w:rsidRDefault="00F3140E" w:rsidP="00A15858" w:rsidR="00F3140E" w:rsidRPr="00C903E8">
      <w:pPr>
        <w:pStyle w:val="Odlomakpopisa"/>
        <w:numPr>
          <w:ilvl w:val="0"/>
          <w:numId w:val="5"/>
        </w:numPr>
        <w:jc w:val="both"/>
        <w:rPr>
          <w:color w:val="FF0000"/>
        </w:rPr>
      </w:pPr>
      <w:r w:rsidRPr="00DA5CCF">
        <w:t xml:space="preserve">800,00 kn rezervirana </w:t>
      </w:r>
      <w:r w:rsidR="00C903E8">
        <w:t xml:space="preserve">su </w:t>
      </w:r>
      <w:r w:rsidRPr="00DA5CCF">
        <w:t xml:space="preserve">sredstva za naknada stvarnih troškova stečajnog upravitelja </w:t>
      </w:r>
      <w:r w:rsidR="00176B0B">
        <w:t xml:space="preserve">u bruto iznosu do zaključenja </w:t>
      </w:r>
      <w:r w:rsidRPr="00DA5CCF">
        <w:t>stečaja</w:t>
      </w:r>
    </w:p>
    <w:p w:rsidRDefault="00C903E8" w:rsidP="00C903E8" w:rsidR="00C903E8">
      <w:pPr>
        <w:pStyle w:val="Odlomakpopisa"/>
        <w:ind w:left="720"/>
        <w:jc w:val="both"/>
        <w:rPr>
          <w:color w:val="FF0000"/>
        </w:rPr>
      </w:pPr>
    </w:p>
    <w:p w:rsidRDefault="00563803" w:rsidP="00563803" w:rsidR="00563803" w:rsidRPr="00563803">
      <w:pPr>
        <w:contextualSpacing/>
        <w:jc w:val="both"/>
        <w:rPr>
          <w:sz w:val="24"/>
          <w:szCs w:val="24"/>
        </w:rPr>
      </w:pPr>
      <w:r>
        <w:rPr>
          <w:sz w:val="24"/>
          <w:szCs w:val="24"/>
        </w:rPr>
        <w:tab/>
      </w:r>
      <w:r w:rsidR="00176B0B">
        <w:rPr>
          <w:sz w:val="24"/>
          <w:szCs w:val="24"/>
        </w:rPr>
        <w:t>Jedan stečajni</w:t>
      </w:r>
      <w:r w:rsidRPr="00563803">
        <w:rPr>
          <w:sz w:val="24"/>
          <w:szCs w:val="24"/>
        </w:rPr>
        <w:t xml:space="preserve"> vjerovnik je djelomično namirio svoje tra</w:t>
      </w:r>
      <w:r w:rsidR="00176B0B">
        <w:rPr>
          <w:sz w:val="24"/>
          <w:szCs w:val="24"/>
        </w:rPr>
        <w:t xml:space="preserve">žbine, kao razlučni vjerovnik, </w:t>
      </w:r>
      <w:r w:rsidRPr="00563803">
        <w:rPr>
          <w:sz w:val="24"/>
          <w:szCs w:val="24"/>
        </w:rPr>
        <w:t>putem odvojenog namirenja na pokretninam</w:t>
      </w:r>
      <w:r w:rsidR="00176B0B">
        <w:rPr>
          <w:sz w:val="24"/>
          <w:szCs w:val="24"/>
        </w:rPr>
        <w:t>a</w:t>
      </w:r>
      <w:r w:rsidRPr="00563803">
        <w:rPr>
          <w:sz w:val="24"/>
          <w:szCs w:val="24"/>
        </w:rPr>
        <w:t xml:space="preserve"> stečaj</w:t>
      </w:r>
      <w:r w:rsidR="00176B0B">
        <w:rPr>
          <w:sz w:val="24"/>
          <w:szCs w:val="24"/>
        </w:rPr>
        <w:t>nog dužnika u ukupnom iznosu od</w:t>
      </w:r>
      <w:r w:rsidRPr="00563803">
        <w:rPr>
          <w:sz w:val="24"/>
          <w:szCs w:val="24"/>
        </w:rPr>
        <w:t xml:space="preserve"> 3.690,00 kn.</w:t>
      </w:r>
    </w:p>
    <w:p w:rsidRDefault="00563803" w:rsidP="00563803" w:rsidR="00563803">
      <w:pPr>
        <w:contextualSpacing/>
        <w:jc w:val="both"/>
        <w:rPr>
          <w:sz w:val="24"/>
          <w:szCs w:val="24"/>
        </w:rPr>
      </w:pPr>
    </w:p>
    <w:p w:rsidRDefault="00563803" w:rsidP="00A15858" w:rsidR="00DF5967">
      <w:pPr>
        <w:contextualSpacing/>
        <w:jc w:val="both"/>
        <w:rPr>
          <w:sz w:val="24"/>
          <w:szCs w:val="24"/>
        </w:rPr>
      </w:pPr>
      <w:r>
        <w:rPr>
          <w:sz w:val="24"/>
          <w:szCs w:val="24"/>
        </w:rPr>
        <w:tab/>
      </w:r>
      <w:r w:rsidRPr="00563803">
        <w:rPr>
          <w:sz w:val="24"/>
          <w:szCs w:val="24"/>
        </w:rPr>
        <w:t>Raspoloživi iznos stečajne mase koji</w:t>
      </w:r>
      <w:r w:rsidR="00176B0B">
        <w:rPr>
          <w:sz w:val="24"/>
          <w:szCs w:val="24"/>
        </w:rPr>
        <w:t xml:space="preserve"> će se rasporediti vjerovnicima</w:t>
      </w:r>
      <w:r w:rsidRPr="00563803">
        <w:rPr>
          <w:sz w:val="24"/>
          <w:szCs w:val="24"/>
        </w:rPr>
        <w:t xml:space="preserve"> iznosi 17.176,73 kn.   Pri  završnoj diobi ukupni iznos tražbina koje se uzima</w:t>
      </w:r>
      <w:r w:rsidR="00176B0B">
        <w:rPr>
          <w:sz w:val="24"/>
          <w:szCs w:val="24"/>
        </w:rPr>
        <w:t xml:space="preserve">ju u obzir iznosi 3.672.591,60 </w:t>
      </w:r>
      <w:r w:rsidRPr="00563803">
        <w:rPr>
          <w:sz w:val="24"/>
          <w:szCs w:val="24"/>
        </w:rPr>
        <w:t>kn.</w:t>
      </w:r>
      <w:r w:rsidR="00DF5967">
        <w:rPr>
          <w:sz w:val="24"/>
          <w:szCs w:val="24"/>
        </w:rPr>
        <w:t xml:space="preserve"> </w:t>
      </w:r>
      <w:r w:rsidRPr="00563803">
        <w:rPr>
          <w:sz w:val="24"/>
          <w:szCs w:val="24"/>
        </w:rPr>
        <w:t>Ukupni iznos tražbina namir</w:t>
      </w:r>
      <w:r w:rsidR="00CB2DCE">
        <w:rPr>
          <w:sz w:val="24"/>
          <w:szCs w:val="24"/>
        </w:rPr>
        <w:t xml:space="preserve">en </w:t>
      </w:r>
      <w:r w:rsidR="00176B0B">
        <w:rPr>
          <w:sz w:val="24"/>
          <w:szCs w:val="24"/>
        </w:rPr>
        <w:t>pri završnoj diobi iznosi</w:t>
      </w:r>
      <w:r w:rsidRPr="00563803">
        <w:rPr>
          <w:sz w:val="24"/>
          <w:szCs w:val="24"/>
        </w:rPr>
        <w:t xml:space="preserve"> 17.176,73 kn</w:t>
      </w:r>
      <w:r w:rsidR="00DF5967">
        <w:rPr>
          <w:sz w:val="24"/>
          <w:szCs w:val="24"/>
        </w:rPr>
        <w:t xml:space="preserve"> i to p</w:t>
      </w:r>
      <w:r w:rsidRPr="00563803">
        <w:rPr>
          <w:sz w:val="24"/>
          <w:szCs w:val="24"/>
        </w:rPr>
        <w:t>rvi viši isplatni red s namirenjem</w:t>
      </w:r>
      <w:r w:rsidR="00DF5967">
        <w:rPr>
          <w:sz w:val="24"/>
          <w:szCs w:val="24"/>
        </w:rPr>
        <w:t xml:space="preserve"> </w:t>
      </w:r>
      <w:r w:rsidRPr="00563803">
        <w:rPr>
          <w:sz w:val="24"/>
          <w:szCs w:val="24"/>
        </w:rPr>
        <w:t>4,80 %</w:t>
      </w:r>
      <w:r w:rsidR="00DF5967">
        <w:rPr>
          <w:sz w:val="24"/>
          <w:szCs w:val="24"/>
        </w:rPr>
        <w:t>.</w:t>
      </w:r>
    </w:p>
    <w:p w:rsidRDefault="00CB2DCE" w:rsidP="00A15858" w:rsidR="00CB2DCE">
      <w:pPr>
        <w:contextualSpacing/>
        <w:jc w:val="both"/>
        <w:rPr>
          <w:sz w:val="24"/>
          <w:szCs w:val="24"/>
        </w:rPr>
      </w:pPr>
    </w:p>
    <w:p w:rsidRDefault="00A15858" w:rsidP="00A15858" w:rsidR="00A15858">
      <w:pPr>
        <w:contextualSpacing/>
        <w:jc w:val="both"/>
        <w:rPr>
          <w:sz w:val="24"/>
          <w:szCs w:val="24"/>
        </w:rPr>
      </w:pPr>
      <w:r w:rsidRPr="00D967EF">
        <w:rPr>
          <w:sz w:val="24"/>
          <w:szCs w:val="24"/>
        </w:rPr>
        <w:tab/>
        <w:t>Unovčenjem cjelokupne stečajne mase dužnika u cije</w:t>
      </w:r>
      <w:r w:rsidR="00176B0B">
        <w:rPr>
          <w:sz w:val="24"/>
          <w:szCs w:val="24"/>
        </w:rPr>
        <w:t xml:space="preserve">losti su ispunjeni </w:t>
      </w:r>
      <w:r w:rsidRPr="00D967EF">
        <w:rPr>
          <w:sz w:val="24"/>
          <w:szCs w:val="24"/>
        </w:rPr>
        <w:t>zakonski uvjeti za provođenje završne diobe.</w:t>
      </w:r>
    </w:p>
    <w:p w:rsidRDefault="00CB2DCE" w:rsidP="00A15858" w:rsidR="00CB2DCE" w:rsidRPr="00D967EF">
      <w:pPr>
        <w:contextualSpacing/>
        <w:jc w:val="both"/>
        <w:rPr>
          <w:sz w:val="24"/>
          <w:szCs w:val="24"/>
        </w:rPr>
      </w:pPr>
    </w:p>
    <w:p w:rsidRDefault="00A15858" w:rsidP="00A15858" w:rsidR="00A15858" w:rsidRPr="00296F98">
      <w:pPr>
        <w:jc w:val="both"/>
        <w:rPr>
          <w:sz w:val="24"/>
          <w:szCs w:val="24"/>
        </w:rPr>
      </w:pPr>
      <w:r w:rsidRPr="00D967EF">
        <w:rPr>
          <w:sz w:val="24"/>
          <w:szCs w:val="24"/>
        </w:rPr>
        <w:tab/>
      </w:r>
      <w:r w:rsidRPr="00296F98">
        <w:rPr>
          <w:sz w:val="24"/>
          <w:szCs w:val="24"/>
        </w:rPr>
        <w:t xml:space="preserve">Nakon održanja završnog ročišta vjerovnika, dana 27. </w:t>
      </w:r>
      <w:r w:rsidR="00B013A7" w:rsidRPr="00296F98">
        <w:rPr>
          <w:sz w:val="24"/>
          <w:szCs w:val="24"/>
        </w:rPr>
        <w:t>srpnja</w:t>
      </w:r>
      <w:r w:rsidRPr="00296F98">
        <w:rPr>
          <w:sz w:val="24"/>
          <w:szCs w:val="24"/>
        </w:rPr>
        <w:t xml:space="preserve"> 2017. godine, stečajni upravitelj je </w:t>
      </w:r>
      <w:r w:rsidR="00B013A7" w:rsidRPr="00296F98">
        <w:rPr>
          <w:sz w:val="24"/>
          <w:szCs w:val="24"/>
        </w:rPr>
        <w:t>16</w:t>
      </w:r>
      <w:r w:rsidRPr="00296F98">
        <w:rPr>
          <w:sz w:val="24"/>
          <w:szCs w:val="24"/>
        </w:rPr>
        <w:t xml:space="preserve">. </w:t>
      </w:r>
      <w:r w:rsidR="00B013A7" w:rsidRPr="00296F98">
        <w:rPr>
          <w:sz w:val="24"/>
          <w:szCs w:val="24"/>
        </w:rPr>
        <w:t xml:space="preserve">kolovoza </w:t>
      </w:r>
      <w:r w:rsidRPr="00296F98">
        <w:rPr>
          <w:sz w:val="24"/>
          <w:szCs w:val="24"/>
        </w:rPr>
        <w:t>2017. podnio izvješće iz kojeg je utvrđeno da je završna dioba okončana. Naime, uz izvješće je stečajni upravitelj podnio dokaz da su sukladno završnom popisu namirene tražbine stečajnih vjerovnika, te ostale obveze stečajne mase.</w:t>
      </w:r>
    </w:p>
    <w:p w:rsidRDefault="00A15858" w:rsidP="00A15858" w:rsidR="00A15858" w:rsidRPr="001E5BDB">
      <w:pPr>
        <w:jc w:val="both"/>
        <w:rPr>
          <w:sz w:val="24"/>
          <w:szCs w:val="24"/>
        </w:rPr>
      </w:pPr>
      <w:r w:rsidRPr="001E5BDB">
        <w:rPr>
          <w:sz w:val="24"/>
          <w:szCs w:val="24"/>
        </w:rPr>
        <w:tab/>
        <w:t xml:space="preserve">Kako je odredbom članka 196. stavka 1. Stečajnog zakona propisano da će stečajni sudac odmah nakon okončanja završne diobe donijeti rješenje o zaključenju stečajnoga postupka, te kako je uvidom u spis utvrđeno da su u stečaju svi odnosi riješeni, valjalo je odlučiti kao pod točkom I. izreke ovog rješenja. </w:t>
      </w:r>
    </w:p>
    <w:p w:rsidRDefault="00A15858" w:rsidP="00A15858" w:rsidR="00A15858" w:rsidRPr="00D967EF">
      <w:pPr>
        <w:jc w:val="both"/>
        <w:rPr>
          <w:sz w:val="24"/>
          <w:szCs w:val="24"/>
        </w:rPr>
      </w:pPr>
      <w:r w:rsidRPr="00D967EF">
        <w:rPr>
          <w:sz w:val="24"/>
          <w:szCs w:val="24"/>
        </w:rPr>
        <w:tab/>
        <w:t xml:space="preserve">Sukladno odredbi članka 196. stavka 3. Stečajnog zakona, određeno je da će se rješenje o zaključenju stečajnog postupka po pravomoćnosti dostaviti sudskom registru, te je odlučeno kao pod točkom III. izreke ovog rješenja. </w:t>
      </w:r>
    </w:p>
    <w:p w:rsidRDefault="00A15858" w:rsidP="00A15858" w:rsidR="00A15858" w:rsidRPr="00D967EF">
      <w:pPr>
        <w:jc w:val="center"/>
        <w:rPr>
          <w:sz w:val="24"/>
          <w:szCs w:val="24"/>
        </w:rPr>
      </w:pPr>
      <w:r w:rsidRPr="00D967EF">
        <w:rPr>
          <w:sz w:val="24"/>
          <w:szCs w:val="24"/>
        </w:rPr>
        <w:t xml:space="preserve">U Pazinu, dana </w:t>
      </w:r>
      <w:r w:rsidR="00176B0B">
        <w:rPr>
          <w:sz w:val="24"/>
          <w:szCs w:val="24"/>
        </w:rPr>
        <w:t>5</w:t>
      </w:r>
      <w:r w:rsidRPr="00D967EF">
        <w:rPr>
          <w:sz w:val="24"/>
          <w:szCs w:val="24"/>
        </w:rPr>
        <w:t xml:space="preserve">. </w:t>
      </w:r>
      <w:r w:rsidR="00780174" w:rsidRPr="00D967EF">
        <w:rPr>
          <w:sz w:val="24"/>
          <w:szCs w:val="24"/>
        </w:rPr>
        <w:t xml:space="preserve">rujna </w:t>
      </w:r>
      <w:r w:rsidRPr="00D967EF">
        <w:rPr>
          <w:sz w:val="24"/>
          <w:szCs w:val="24"/>
        </w:rPr>
        <w:t xml:space="preserve">2017. </w:t>
      </w:r>
    </w:p>
    <w:p w:rsidRDefault="00A15858" w:rsidP="00A15858" w:rsidR="00A15858" w:rsidRPr="00D967EF">
      <w:pPr>
        <w:rPr>
          <w:sz w:val="24"/>
          <w:szCs w:val="24"/>
        </w:rPr>
      </w:pPr>
      <w:r w:rsidRPr="00D967EF">
        <w:rPr>
          <w:sz w:val="24"/>
          <w:szCs w:val="24"/>
        </w:rPr>
        <w:t xml:space="preserve">                                                                                 </w:t>
      </w:r>
      <w:r w:rsidRPr="00D967EF">
        <w:rPr>
          <w:sz w:val="24"/>
          <w:szCs w:val="24"/>
        </w:rPr>
        <w:tab/>
      </w:r>
      <w:r w:rsidRPr="00D967EF">
        <w:rPr>
          <w:sz w:val="24"/>
          <w:szCs w:val="24"/>
        </w:rPr>
        <w:tab/>
        <w:t xml:space="preserve">   </w:t>
      </w:r>
      <w:r w:rsidRPr="00D967EF">
        <w:rPr>
          <w:sz w:val="24"/>
          <w:szCs w:val="24"/>
        </w:rPr>
        <w:tab/>
        <w:t xml:space="preserve">     Stečajni sudac </w:t>
      </w:r>
    </w:p>
    <w:p w:rsidRDefault="00A15858" w:rsidP="00A15858" w:rsidR="00A15858" w:rsidRPr="00D967EF">
      <w:pPr>
        <w:rPr>
          <w:sz w:val="24"/>
          <w:szCs w:val="24"/>
        </w:rPr>
      </w:pPr>
      <w:r w:rsidRPr="00D967EF">
        <w:rPr>
          <w:sz w:val="24"/>
          <w:szCs w:val="24"/>
        </w:rPr>
        <w:t xml:space="preserve">                                                                                      </w:t>
      </w:r>
      <w:r w:rsidRPr="00D967EF">
        <w:rPr>
          <w:sz w:val="24"/>
          <w:szCs w:val="24"/>
        </w:rPr>
        <w:tab/>
      </w:r>
      <w:r w:rsidRPr="00D967EF">
        <w:rPr>
          <w:sz w:val="24"/>
          <w:szCs w:val="24"/>
        </w:rPr>
        <w:tab/>
        <w:t xml:space="preserve">    </w:t>
      </w:r>
      <w:r w:rsidR="00780174" w:rsidRPr="00D967EF">
        <w:rPr>
          <w:sz w:val="24"/>
          <w:szCs w:val="24"/>
        </w:rPr>
        <w:t xml:space="preserve">   </w:t>
      </w:r>
      <w:r w:rsidRPr="00D967EF">
        <w:rPr>
          <w:sz w:val="24"/>
          <w:szCs w:val="24"/>
        </w:rPr>
        <w:t>Damir Rabar</w:t>
      </w:r>
    </w:p>
    <w:p w:rsidRDefault="00A15858" w:rsidP="00A15858" w:rsidR="00A15858" w:rsidRPr="00D967EF">
      <w:pPr>
        <w:rPr>
          <w:sz w:val="24"/>
          <w:szCs w:val="24"/>
        </w:rPr>
      </w:pPr>
    </w:p>
    <w:p w:rsidRDefault="00A15858" w:rsidP="00A15858" w:rsidR="00A15858" w:rsidRPr="00D967EF">
      <w:pPr>
        <w:contextualSpacing/>
        <w:rPr>
          <w:sz w:val="24"/>
          <w:szCs w:val="24"/>
        </w:rPr>
      </w:pPr>
      <w:r w:rsidRPr="00D967EF">
        <w:rPr>
          <w:sz w:val="24"/>
          <w:szCs w:val="24"/>
        </w:rPr>
        <w:t>UPUTA  O  PRAVNOM  LIJEKU</w:t>
      </w:r>
    </w:p>
    <w:p w:rsidRDefault="00A15858" w:rsidP="00A15858" w:rsidR="00A15858" w:rsidRPr="00D967EF">
      <w:pPr>
        <w:contextualSpacing/>
        <w:jc w:val="both"/>
        <w:rPr>
          <w:sz w:val="24"/>
          <w:szCs w:val="24"/>
        </w:rPr>
      </w:pPr>
      <w:r w:rsidRPr="00D967EF">
        <w:rPr>
          <w:sz w:val="24"/>
          <w:szCs w:val="24"/>
        </w:rPr>
        <w:tab/>
        <w:t>Protiv ovog rješenja dopuštena je žalba. Žalba se podnosi u roku 8 dana od objave rješenja na e-oglasnoj ploči ili dostave prijepisa rješenja osobama kojima se dostavlja. Žalba se podnosi u tri istovjetna primjerka, a o žalbi odlučuje Visoki trgovački sud Republike Hrvatske.</w:t>
      </w:r>
    </w:p>
    <w:p w:rsidRDefault="00A15858" w:rsidP="00A15858" w:rsidR="00A15858" w:rsidRPr="00D967EF">
      <w:pPr>
        <w:jc w:val="both"/>
        <w:rPr>
          <w:sz w:val="24"/>
          <w:szCs w:val="24"/>
        </w:rPr>
      </w:pPr>
    </w:p>
    <w:p w:rsidRDefault="00A15858" w:rsidP="00A15858" w:rsidR="00A15858" w:rsidRPr="00D967EF">
      <w:pPr>
        <w:contextualSpacing/>
        <w:rPr>
          <w:sz w:val="24"/>
          <w:szCs w:val="24"/>
        </w:rPr>
      </w:pPr>
      <w:r w:rsidRPr="00D967EF">
        <w:rPr>
          <w:sz w:val="24"/>
          <w:szCs w:val="24"/>
        </w:rPr>
        <w:t xml:space="preserve">  DNA</w:t>
      </w:r>
    </w:p>
    <w:p w:rsidRDefault="00A15858" w:rsidP="00A15858" w:rsidR="00A15858" w:rsidRPr="00D967EF">
      <w:pPr>
        <w:pStyle w:val="Odlomakpopisa"/>
        <w:numPr>
          <w:ilvl w:val="0"/>
          <w:numId w:val="1"/>
        </w:numPr>
        <w:contextualSpacing/>
      </w:pPr>
      <w:r w:rsidRPr="00D967EF">
        <w:t xml:space="preserve">stečajni upravitelj </w:t>
      </w:r>
      <w:r w:rsidR="00B57E46" w:rsidRPr="00D967EF">
        <w:t>Damir Majstorović</w:t>
      </w:r>
      <w:r w:rsidR="00277156">
        <w:t xml:space="preserve">, </w:t>
      </w:r>
      <w:r w:rsidR="00B57E46" w:rsidRPr="00D967EF">
        <w:t>Pul</w:t>
      </w:r>
      <w:r w:rsidR="00277156">
        <w:t>a</w:t>
      </w:r>
      <w:r w:rsidRPr="00D967EF">
        <w:t xml:space="preserve">, </w:t>
      </w:r>
      <w:r w:rsidR="00B57E46" w:rsidRPr="00D967EF">
        <w:t>Koparska 37,</w:t>
      </w:r>
    </w:p>
    <w:p w:rsidRDefault="00A15858" w:rsidP="00A15858" w:rsidR="00A15858" w:rsidRPr="00D967EF">
      <w:pPr>
        <w:pStyle w:val="Odlomakpopisa"/>
        <w:numPr>
          <w:ilvl w:val="0"/>
          <w:numId w:val="1"/>
        </w:numPr>
        <w:contextualSpacing/>
      </w:pPr>
      <w:r w:rsidRPr="00D967EF">
        <w:t>Županijsko državno odvjetništvo u Puli, Pula, Rovinjska 2a,</w:t>
      </w:r>
    </w:p>
    <w:p w:rsidRDefault="00A15858" w:rsidP="00A15858" w:rsidR="00A15858" w:rsidRPr="00D967EF">
      <w:pPr>
        <w:pStyle w:val="Odlomakpopisa"/>
        <w:numPr>
          <w:ilvl w:val="0"/>
          <w:numId w:val="1"/>
        </w:numPr>
        <w:contextualSpacing/>
      </w:pPr>
      <w:r w:rsidRPr="00D967EF">
        <w:t>Ministarstvo financija, Porezna uprava, Područni ured Istra, Primorje i Lika, M.B. Rašana 2/4, Pazin</w:t>
      </w:r>
      <w:r w:rsidR="00176B0B">
        <w:t>,</w:t>
      </w:r>
      <w:r w:rsidRPr="00D967EF">
        <w:t xml:space="preserve"> </w:t>
      </w:r>
    </w:p>
    <w:p w:rsidRDefault="00277156" w:rsidP="00A15858" w:rsidR="00176B0B" w:rsidRPr="00176B0B">
      <w:pPr>
        <w:pStyle w:val="Odlomakpopisa"/>
        <w:numPr>
          <w:ilvl w:val="0"/>
          <w:numId w:val="1"/>
        </w:numPr>
        <w:contextualSpacing/>
      </w:pPr>
      <w:r>
        <w:t>ADDIKO BANK d.d. Zagreb, Slavonska avenija 6,</w:t>
      </w:r>
    </w:p>
    <w:p w:rsidRDefault="00176B0B" w:rsidP="00A15858" w:rsidR="00176B0B" w:rsidRPr="00176B0B">
      <w:pPr>
        <w:pStyle w:val="Odlomakpopisa"/>
        <w:numPr>
          <w:ilvl w:val="0"/>
          <w:numId w:val="1"/>
        </w:numPr>
        <w:contextualSpacing/>
      </w:pPr>
      <w:r>
        <w:t>ERSTE&amp;STEIERMARKISCHE BANK d.d.</w:t>
      </w:r>
      <w:r w:rsidR="00277156">
        <w:t xml:space="preserve"> Zagreb, Varšavska ul. 3,</w:t>
      </w:r>
    </w:p>
    <w:p w:rsidRDefault="00176B0B" w:rsidP="00A15858" w:rsidR="00176B0B">
      <w:pPr>
        <w:pStyle w:val="Odlomakpopisa"/>
        <w:numPr>
          <w:ilvl w:val="0"/>
          <w:numId w:val="1"/>
        </w:numPr>
        <w:contextualSpacing/>
      </w:pPr>
      <w:r>
        <w:t>CROATIA BANKA d.d. Zagreb, Roberta Frangeša Mihanovića 9,</w:t>
      </w:r>
    </w:p>
    <w:p w:rsidRDefault="00176B0B" w:rsidP="00A15858" w:rsidR="00176B0B" w:rsidRPr="00176B0B">
      <w:pPr>
        <w:pStyle w:val="Odlomakpopisa"/>
        <w:numPr>
          <w:ilvl w:val="0"/>
          <w:numId w:val="1"/>
        </w:numPr>
        <w:contextualSpacing/>
      </w:pPr>
      <w:r>
        <w:t>VENETO BANKA d.d. Zagreb, Draškovićeva ul. 58,</w:t>
      </w:r>
    </w:p>
    <w:p w:rsidRDefault="00A15858" w:rsidP="00A15858" w:rsidR="00A15858" w:rsidRPr="00D967EF">
      <w:pPr>
        <w:pStyle w:val="Odlomakpopisa"/>
        <w:numPr>
          <w:ilvl w:val="0"/>
          <w:numId w:val="1"/>
        </w:numPr>
        <w:contextualSpacing/>
      </w:pPr>
      <w:r w:rsidRPr="00D967EF">
        <w:t>e-oglasna ploča suda 8 dana</w:t>
      </w:r>
      <w:r w:rsidR="00277156">
        <w:t>,</w:t>
      </w:r>
    </w:p>
    <w:p w:rsidRDefault="00A15858" w:rsidP="00A15858" w:rsidR="00A15858" w:rsidRPr="00D967EF">
      <w:pPr>
        <w:pStyle w:val="Odlomakpopisa"/>
        <w:numPr>
          <w:ilvl w:val="0"/>
          <w:numId w:val="1"/>
        </w:numPr>
        <w:contextualSpacing/>
      </w:pPr>
      <w:r w:rsidRPr="00D967EF">
        <w:t>sudskom registru, po pravomoćnosti</w:t>
      </w:r>
      <w:r w:rsidR="00277156">
        <w:t>.</w:t>
      </w:r>
    </w:p>
    <w:p w:rsidRDefault="00A15858" w:rsidP="00A15858" w:rsidR="00A15858" w:rsidRPr="00D967EF">
      <w:pPr>
        <w:contextualSpacing/>
        <w:rPr>
          <w:color w:val="FF0000"/>
          <w:sz w:val="24"/>
          <w:szCs w:val="24"/>
        </w:rPr>
      </w:pPr>
    </w:p>
    <w:p w:rsidRDefault="00A15858" w:rsidP="00A15858" w:rsidR="00A15858" w:rsidRPr="00D967EF">
      <w:pPr>
        <w:rPr>
          <w:color w:val="FF0000"/>
          <w:sz w:val="24"/>
          <w:szCs w:val="24"/>
        </w:rPr>
      </w:pPr>
    </w:p>
    <w:p w:rsidRDefault="00EB7624" w:rsidR="00EB7624" w:rsidRPr="00D967EF">
      <w:pPr>
        <w:rPr>
          <w:color w:val="FF0000"/>
          <w:sz w:val="24"/>
          <w:szCs w:val="24"/>
        </w:rPr>
      </w:pPr>
    </w:p>
    <w:sectPr w:rsidSect="00837F53" w:rsidR="00EB7624" w:rsidRPr="00D967E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6B0B" w:rsidP="00CA4522" w:rsidR="00176B0B">
      <w:pPr>
        <w:spacing w:lineRule="auto" w:line="240" w:after="0"/>
      </w:pPr>
      <w:r>
        <w:separator/>
      </w:r>
    </w:p>
  </w:endnote>
  <w:endnote w:id="0" w:type="continuationSeparator">
    <w:p w:rsidRDefault="00176B0B" w:rsidP="00CA4522" w:rsidR="00176B0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6B0B" w:rsidP="00CA4522" w:rsidR="00176B0B">
      <w:pPr>
        <w:spacing w:lineRule="auto" w:line="240" w:after="0"/>
      </w:pPr>
      <w:r>
        <w:separator/>
      </w:r>
    </w:p>
  </w:footnote>
  <w:footnote w:id="0" w:type="continuationSeparator">
    <w:p w:rsidRDefault="00176B0B" w:rsidP="00CA4522" w:rsidR="00176B0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B0B" w:rsidP="00837F53" w:rsidR="00176B0B">
    <w:pPr>
      <w:pStyle w:val="Zaglavlje"/>
    </w:pPr>
    <w:r>
      <w:tab/>
    </w:r>
    <w:r w:rsidRPr="003F219C">
      <w:rPr>
        <w:sz w:val="24"/>
        <w:szCs w:val="24"/>
      </w:rPr>
      <w:fldChar w:fldCharType="begin"/>
    </w:r>
    <w:r w:rsidRPr="003F219C">
      <w:rPr>
        <w:sz w:val="24"/>
        <w:szCs w:val="24"/>
      </w:rPr>
      <w:instrText xml:space="preserve"> PAGE   \* MERGEFORMAT </w:instrText>
    </w:r>
    <w:r w:rsidRPr="003F219C">
      <w:rPr>
        <w:sz w:val="24"/>
        <w:szCs w:val="24"/>
      </w:rPr>
      <w:fldChar w:fldCharType="separate"/>
    </w:r>
    <w:r w:rsidR="00F361DB">
      <w:rPr>
        <w:noProof/>
        <w:sz w:val="24"/>
        <w:szCs w:val="24"/>
      </w:rPr>
      <w:t>3</w:t>
    </w:r>
    <w:r w:rsidRPr="003F219C">
      <w:rPr>
        <w:sz w:val="24"/>
        <w:szCs w:val="24"/>
      </w:rPr>
      <w:fldChar w:fldCharType="end"/>
    </w:r>
    <w:r w:rsidRPr="001F75A5">
      <w:rPr>
        <w:sz w:val="24"/>
        <w:szCs w:val="24"/>
      </w:rPr>
      <w:t xml:space="preserve"> </w:t>
    </w:r>
    <w:r>
      <w:rPr>
        <w:sz w:val="24"/>
        <w:szCs w:val="24"/>
      </w:rPr>
      <w:tab/>
    </w:r>
    <w:r w:rsidRPr="001F75A5">
      <w:rPr>
        <w:sz w:val="24"/>
        <w:szCs w:val="24"/>
      </w:rPr>
      <w:t>Poslovni broj: 1 St-</w:t>
    </w:r>
    <w:r>
      <w:rPr>
        <w:sz w:val="24"/>
        <w:szCs w:val="24"/>
      </w:rPr>
      <w:t>36</w:t>
    </w:r>
    <w:r w:rsidRPr="001F75A5">
      <w:rPr>
        <w:sz w:val="24"/>
        <w:szCs w:val="24"/>
      </w:rPr>
      <w:t>/15-</w:t>
    </w:r>
    <w:r>
      <w:rPr>
        <w:sz w:val="24"/>
        <w:szCs w:val="24"/>
      </w:rPr>
      <w:t>85</w:t>
    </w:r>
  </w:p>
  <w:p w:rsidRDefault="00176B0B" w:rsidR="00176B0B">
    <w:pPr>
      <w:pStyle w:val="Zaglavlje"/>
      <w:jc w:val="center"/>
    </w:pPr>
  </w:p>
  <w:p w:rsidRDefault="00176B0B" w:rsidR="00176B0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B0B" w:rsidR="00176B0B">
    <w:pPr>
      <w:pStyle w:val="Zaglavlje"/>
    </w:pPr>
    <w:r>
      <w:rPr>
        <w:sz w:val="24"/>
        <w:szCs w:val="24"/>
      </w:rPr>
      <w:tab/>
    </w:r>
    <w:r>
      <w:rPr>
        <w:sz w:val="24"/>
        <w:szCs w:val="24"/>
      </w:rPr>
      <w:tab/>
    </w:r>
    <w:r w:rsidRPr="001F75A5">
      <w:rPr>
        <w:sz w:val="24"/>
        <w:szCs w:val="24"/>
      </w:rPr>
      <w:t>Poslovni broj: 1 St-</w:t>
    </w:r>
    <w:r>
      <w:rPr>
        <w:sz w:val="24"/>
        <w:szCs w:val="24"/>
      </w:rPr>
      <w:t>36</w:t>
    </w:r>
    <w:r w:rsidRPr="001F75A5">
      <w:rPr>
        <w:sz w:val="24"/>
        <w:szCs w:val="24"/>
      </w:rPr>
      <w:t>/15-</w:t>
    </w:r>
    <w:r>
      <w:rPr>
        <w:sz w:val="24"/>
        <w:szCs w:val="24"/>
      </w:rPr>
      <w:t>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multilevel"/>
    <w:tmpl w:val="00000003"/>
    <w:name w:val="WW8Num4"/>
    <w:lvl w:ilvl="0">
      <w:start w:val="2"/>
      <w:numFmt w:val="bullet"/>
      <w:lvlText w:val="-"/>
      <w:lvlJc w:val="left"/>
      <w:pPr>
        <w:tabs>
          <w:tab w:pos="720" w:val="num"/>
        </w:tabs>
        <w:ind w:hanging="360" w:left="720"/>
      </w:pPr>
      <w:rPr>
        <w:rFonts w:cs="Times New Roman" w:hAnsi="Times New Roman" w:ascii="Times New Roman"/>
      </w:rPr>
    </w:lvl>
    <w:lvl w:ilvl="1">
      <w:start w:val="1"/>
      <w:numFmt w:val="bullet"/>
      <w:lvlText w:val="o"/>
      <w:lvlJc w:val="left"/>
      <w:pPr>
        <w:tabs>
          <w:tab w:pos="1352" w:val="num"/>
        </w:tabs>
        <w:ind w:hanging="360" w:left="1352"/>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6CE4817"/>
    <w:multiLevelType w:val="hybridMultilevel"/>
    <w:tmpl w:val="B93CAB82"/>
    <w:lvl w:tplc="D444EAB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193473B"/>
    <w:multiLevelType w:val="hybridMultilevel"/>
    <w:tmpl w:val="33FE02A6"/>
    <w:lvl w:tplc="66900FCA" w:ilvl="0">
      <w:start w:val="1"/>
      <w:numFmt w:val="lowerLetter"/>
      <w:lvlText w:val="%1)"/>
      <w:lvlJc w:val="left"/>
      <w:pPr>
        <w:ind w:hanging="360" w:left="1425"/>
      </w:pPr>
    </w:lvl>
    <w:lvl w:tplc="041A0019" w:ilvl="1">
      <w:start w:val="1"/>
      <w:numFmt w:val="lowerLetter"/>
      <w:lvlText w:val="%2."/>
      <w:lvlJc w:val="left"/>
      <w:pPr>
        <w:ind w:hanging="360" w:left="2145"/>
      </w:pPr>
    </w:lvl>
    <w:lvl w:tplc="041A001B" w:ilvl="2">
      <w:start w:val="1"/>
      <w:numFmt w:val="lowerRoman"/>
      <w:lvlText w:val="%3."/>
      <w:lvlJc w:val="right"/>
      <w:pPr>
        <w:ind w:hanging="180" w:left="2865"/>
      </w:pPr>
    </w:lvl>
    <w:lvl w:tplc="041A000F" w:ilvl="3">
      <w:start w:val="1"/>
      <w:numFmt w:val="decimal"/>
      <w:lvlText w:val="%4."/>
      <w:lvlJc w:val="left"/>
      <w:pPr>
        <w:ind w:hanging="360" w:left="3585"/>
      </w:pPr>
    </w:lvl>
    <w:lvl w:tplc="041A0019" w:ilvl="4">
      <w:start w:val="1"/>
      <w:numFmt w:val="lowerLetter"/>
      <w:lvlText w:val="%5."/>
      <w:lvlJc w:val="left"/>
      <w:pPr>
        <w:ind w:hanging="360" w:left="4305"/>
      </w:pPr>
    </w:lvl>
    <w:lvl w:tplc="041A001B" w:ilvl="5">
      <w:start w:val="1"/>
      <w:numFmt w:val="lowerRoman"/>
      <w:lvlText w:val="%6."/>
      <w:lvlJc w:val="right"/>
      <w:pPr>
        <w:ind w:hanging="180" w:left="5025"/>
      </w:pPr>
    </w:lvl>
    <w:lvl w:tplc="041A000F" w:ilvl="6">
      <w:start w:val="1"/>
      <w:numFmt w:val="decimal"/>
      <w:lvlText w:val="%7."/>
      <w:lvlJc w:val="left"/>
      <w:pPr>
        <w:ind w:hanging="360" w:left="5745"/>
      </w:pPr>
    </w:lvl>
    <w:lvl w:tplc="041A0019" w:ilvl="7">
      <w:start w:val="1"/>
      <w:numFmt w:val="lowerLetter"/>
      <w:lvlText w:val="%8."/>
      <w:lvlJc w:val="left"/>
      <w:pPr>
        <w:ind w:hanging="360" w:left="6465"/>
      </w:pPr>
    </w:lvl>
    <w:lvl w:tplc="041A001B" w:ilvl="8">
      <w:start w:val="1"/>
      <w:numFmt w:val="lowerRoman"/>
      <w:lvlText w:val="%9."/>
      <w:lvlJc w:val="right"/>
      <w:pPr>
        <w:ind w:hanging="180" w:left="7185"/>
      </w:pPr>
    </w:lvl>
  </w:abstractNum>
  <w:abstractNum w:abstractNumId="3">
    <w:nsid w:val="6D940761"/>
    <w:multiLevelType w:val="hybridMultilevel"/>
    <w:tmpl w:val="867E1972"/>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F374E39"/>
    <w:multiLevelType w:val="hybridMultilevel"/>
    <w:tmpl w:val="338E47DA"/>
    <w:lvl w:tplc="4566EDC0"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3DD3C89"/>
    <w:multiLevelType w:val="hybridMultilevel"/>
    <w:tmpl w:val="251C0E54"/>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3"/>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5858"/>
    <w:rsid w:val="00057458"/>
    <w:rsid w:val="00072340"/>
    <w:rsid w:val="000A0171"/>
    <w:rsid w:val="00176B0B"/>
    <w:rsid w:val="001B0633"/>
    <w:rsid w:val="001E5BDB"/>
    <w:rsid w:val="00277156"/>
    <w:rsid w:val="00296F98"/>
    <w:rsid w:val="00450428"/>
    <w:rsid w:val="00505E6C"/>
    <w:rsid w:val="00546303"/>
    <w:rsid w:val="00563803"/>
    <w:rsid w:val="00654272"/>
    <w:rsid w:val="00663B35"/>
    <w:rsid w:val="006906B5"/>
    <w:rsid w:val="006C668E"/>
    <w:rsid w:val="00780174"/>
    <w:rsid w:val="00837F53"/>
    <w:rsid w:val="008A0AEE"/>
    <w:rsid w:val="0094691A"/>
    <w:rsid w:val="009477B4"/>
    <w:rsid w:val="00A15858"/>
    <w:rsid w:val="00A75CF6"/>
    <w:rsid w:val="00B013A7"/>
    <w:rsid w:val="00B57E46"/>
    <w:rsid w:val="00BE6B6B"/>
    <w:rsid w:val="00C3584F"/>
    <w:rsid w:val="00C903E8"/>
    <w:rsid w:val="00CA4522"/>
    <w:rsid w:val="00CB2DCE"/>
    <w:rsid w:val="00D17E89"/>
    <w:rsid w:val="00D967EF"/>
    <w:rsid w:val="00DA5CCF"/>
    <w:rsid w:val="00DF5967"/>
    <w:rsid w:val="00E653E6"/>
    <w:rsid w:val="00EB7624"/>
    <w:rsid w:val="00ED7B12"/>
    <w:rsid w:val="00F3140E"/>
    <w:rsid w:val="00F361DB"/>
    <w:rsid w:val="00F41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5858"/>
    <w:rPr>
      <w:rFonts w:cs="Times New Roman" w:eastAsia="Times New Roman" w:hAnsi="Times New Roman" w:ascii="Times New Roma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1585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15858"/>
    <w:rPr>
      <w:rFonts w:cs="Times New Roman" w:eastAsia="Times New Roman" w:hAnsi="Times New Roman" w:ascii="Times New Roman"/>
    </w:rPr>
  </w:style>
  <w:style w:styleId="Odlomakpopisa" w:type="paragraph">
    <w:name w:val="List Paragraph"/>
    <w:basedOn w:val="Normal"/>
    <w:uiPriority w:val="34"/>
    <w:qFormat/>
    <w:rsid w:val="00A15858"/>
    <w:pPr>
      <w:suppressAutoHyphens/>
      <w:spacing w:lineRule="auto" w:line="240" w:after="0"/>
      <w:ind w:left="708"/>
    </w:pPr>
    <w:rPr>
      <w:sz w:val="24"/>
      <w:szCs w:val="24"/>
      <w:lang w:eastAsia="ar-SA"/>
    </w:rPr>
  </w:style>
  <w:style w:styleId="Tekstbalonia" w:type="paragraph">
    <w:name w:val="Balloon Text"/>
    <w:basedOn w:val="Normal"/>
    <w:link w:val="TekstbaloniaChar"/>
    <w:uiPriority w:val="99"/>
    <w:semiHidden/>
    <w:unhideWhenUsed/>
    <w:rsid w:val="00A1585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5858"/>
    <w:rPr>
      <w:rFonts w:cs="Tahoma" w:eastAsia="Times New Roman" w:hAnsi="Tahoma" w:ascii="Tahoma"/>
      <w:sz w:val="16"/>
      <w:szCs w:val="16"/>
    </w:rPr>
  </w:style>
  <w:style w:styleId="Podnoje" w:type="paragraph">
    <w:name w:val="footer"/>
    <w:basedOn w:val="Normal"/>
    <w:link w:val="PodnojeChar"/>
    <w:uiPriority w:val="99"/>
    <w:unhideWhenUsed/>
    <w:rsid w:val="00CA452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A4522"/>
    <w:rPr>
      <w:rFonts w:cs="Times New Roman" w:eastAsia="Times New Roman" w:hAnsi="Times New Roman" w:ascii="Times New Roman"/>
    </w:rPr>
  </w:style>
  <w:style w:styleId="Tekstrezerviranogmjesta" w:type="character">
    <w:name w:val="Placeholder Text"/>
    <w:basedOn w:val="Zadanifontodlomka"/>
    <w:uiPriority w:val="99"/>
    <w:semiHidden/>
    <w:rsid w:val="00F361DB"/>
    <w:rPr>
      <w:color w:val="808080"/>
      <w:bdr w:space="0" w:sz="0" w:color="auto" w:val="none"/>
      <w:shd w:fill="auto" w:color="auto" w:val="clear"/>
    </w:rPr>
  </w:style>
  <w:style w:customStyle="true" w:styleId="eSPISCCParagraphDefaultFont" w:type="character">
    <w:name w:val="eSPIS_CC_Paragraph Default Font"/>
    <w:basedOn w:val="Zadanifontodlomka"/>
    <w:rsid w:val="00F361D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361D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361D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61D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5858"/>
    <w:rPr>
      <w:rFonts w:ascii="Times New Roman" w:cs="Times New Roman" w:eastAsia="Times New Roman" w:hAnsi="Times New Roma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1585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15858"/>
    <w:rPr>
      <w:rFonts w:ascii="Times New Roman" w:cs="Times New Roman" w:eastAsia="Times New Roman" w:hAnsi="Times New Roman"/>
    </w:rPr>
  </w:style>
  <w:style w:styleId="Odlomakpopisa" w:type="paragraph">
    <w:name w:val="List Paragraph"/>
    <w:basedOn w:val="Normal"/>
    <w:uiPriority w:val="34"/>
    <w:qFormat/>
    <w:rsid w:val="00A15858"/>
    <w:pPr>
      <w:suppressAutoHyphens/>
      <w:spacing w:after="0" w:line="240" w:lineRule="auto"/>
      <w:ind w:left="708"/>
    </w:pPr>
    <w:rPr>
      <w:sz w:val="24"/>
      <w:szCs w:val="24"/>
      <w:lang w:eastAsia="ar-SA"/>
    </w:rPr>
  </w:style>
  <w:style w:styleId="Tekstbalonia" w:type="paragraph">
    <w:name w:val="Balloon Text"/>
    <w:basedOn w:val="Normal"/>
    <w:link w:val="TekstbaloniaChar"/>
    <w:uiPriority w:val="99"/>
    <w:semiHidden/>
    <w:unhideWhenUsed/>
    <w:rsid w:val="00A1585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15858"/>
    <w:rPr>
      <w:rFonts w:ascii="Tahoma" w:cs="Tahoma" w:eastAsia="Times New Roman" w:hAnsi="Tahoma"/>
      <w:sz w:val="16"/>
      <w:szCs w:val="16"/>
    </w:rPr>
  </w:style>
  <w:style w:styleId="Podnoje" w:type="paragraph">
    <w:name w:val="footer"/>
    <w:basedOn w:val="Normal"/>
    <w:link w:val="PodnojeChar"/>
    <w:uiPriority w:val="99"/>
    <w:unhideWhenUsed/>
    <w:rsid w:val="00CA452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A4522"/>
    <w:rPr>
      <w:rFonts w:ascii="Times New Roman" w:cs="Times New Roman" w:eastAsia="Times New Roman" w:hAnsi="Times New Roman"/>
    </w:rPr>
  </w:style>
  <w:style w:styleId="Tekstrezerviranogmjesta" w:type="character">
    <w:name w:val="Placeholder Text"/>
    <w:basedOn w:val="Zadanifontodlomka"/>
    <w:uiPriority w:val="99"/>
    <w:semiHidden/>
    <w:rsid w:val="00F361DB"/>
    <w:rPr>
      <w:color w:val="808080"/>
      <w:bdr w:color="auto" w:space="0" w:sz="0" w:val="none"/>
      <w:shd w:color="auto" w:fill="auto" w:val="clear"/>
    </w:rPr>
  </w:style>
  <w:style w:customStyle="1" w:styleId="eSPISCCParagraphDefaultFont" w:type="character">
    <w:name w:val="eSPIS_CC_Paragraph Default Font"/>
    <w:basedOn w:val="Zadanifontodlomka"/>
    <w:rsid w:val="00F361D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361D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361D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61D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252832">
      <w:bodyDiv w:val="true"/>
      <w:marLeft w:val="0"/>
      <w:marRight w:val="0"/>
      <w:marTop w:val="0"/>
      <w:marBottom w:val="0"/>
      <w:divBdr>
        <w:top w:space="0" w:sz="0" w:color="auto" w:val="none"/>
        <w:left w:space="0" w:sz="0" w:color="auto" w:val="none"/>
        <w:bottom w:space="0" w:sz="0" w:color="auto" w:val="none"/>
        <w:right w:space="0" w:sz="0" w:color="auto" w:val="none"/>
      </w:divBdr>
    </w:div>
    <w:div w:id="15922774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2015.</izvorni_sadrzaj>
    <derivirana_varijabla naziv="DomainObject.Predmet.DatumOsnivanja_1">7.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PRILEŽE DVA REGISTRATORA (žuti i crni)</izvorni_sadrzaj>
    <derivirana_varijabla naziv="DomainObject.Predmet.Opis_1">PRILEŽE DVA REGISTRATORA (žuti i crni)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St-36/2015</izvorni_sadrzaj>
    <derivirana_varijabla naziv="DomainObject.Predmet.OznakaBroj_1">St-36/2015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EQUITO d.o.o. UMAG</izvorni_sadrzaj>
    <derivirana_varijabla naziv="DomainObject.Predmet.ProtustrankaFormated_1">  EQUITO d.o.o. UMAG</derivirana_varijabla>
  </DomainObject.Predmet.ProtustrankaFormated>
  <DomainObject.Predmet.ProtustrankaFormatedOIB>
    <izvorni_sadrzaj>  EQUITO d.o.o. UMAG, OIB 95517075455</izvorni_sadrzaj>
    <derivirana_varijabla naziv="DomainObject.Predmet.ProtustrankaFormatedOIB_1">  EQUITO d.o.o. UMAG, OIB 95517075455</derivirana_varijabla>
  </DomainObject.Predmet.ProtustrankaFormatedOIB>
  <DomainObject.Predmet.ProtustrankaFormatedWithAdress>
    <izvorni_sadrzaj> EQUITO d.o.o. UMAG, Šetalište Vladimira Gortana 36, 52470 Umag</izvorni_sadrzaj>
    <derivirana_varijabla naziv="DomainObject.Predmet.ProtustrankaFormatedWithAdress_1"> EQUITO d.o.o. UMAG, Šetalište Vladimira Gortana 36, 52470 Umag</derivirana_varijabla>
  </DomainObject.Predmet.ProtustrankaFormatedWithAdress>
  <DomainObject.Predmet.ProtustrankaFormatedWithAdressOIB>
    <izvorni_sadrzaj> EQUITO d.o.o. UMAG, OIB 95517075455, Šetalište Vladimira Gortana 36, 52470 Umag</izvorni_sadrzaj>
    <derivirana_varijabla naziv="DomainObject.Predmet.ProtustrankaFormatedWithAdressOIB_1"> EQUITO d.o.o. UMAG, OIB 95517075455, Šetalište Vladimira Gortana 36, 52470 Umag</derivirana_varijabla>
  </DomainObject.Predmet.ProtustrankaFormatedWithAdressOIB>
  <DomainObject.Predmet.ProtustrankaWithAdress>
    <izvorni_sadrzaj>EQUITO d.o.o. UMAG Šetalište Vladimira Gortana 36, 52470 Umag</izvorni_sadrzaj>
    <derivirana_varijabla naziv="DomainObject.Predmet.ProtustrankaWithAdress_1">EQUITO d.o.o. UMAG Šetalište Vladimira Gortana 36, 52470 Umag</derivirana_varijabla>
  </DomainObject.Predmet.ProtustrankaWithAdress>
  <DomainObject.Predmet.ProtustrankaWithAdressOIB>
    <izvorni_sadrzaj>EQUITO d.o.o. UMAG, OIB 95517075455, Šetalište Vladimira Gortana 36, 52470 Umag</izvorni_sadrzaj>
    <derivirana_varijabla naziv="DomainObject.Predmet.ProtustrankaWithAdressOIB_1">EQUITO d.o.o. UMAG, OIB 95517075455, Šetalište Vladimira Gortana 36, 52470 Umag</derivirana_varijabla>
  </DomainObject.Predmet.ProtustrankaWithAdressOIB>
  <DomainObject.Predmet.ProtustrankaNazivFormated>
    <izvorni_sadrzaj>EQUITO d.o.o. UMAG</izvorni_sadrzaj>
    <derivirana_varijabla naziv="DomainObject.Predmet.ProtustrankaNazivFormated_1">EQUITO d.o.o. UMAG</derivirana_varijabla>
  </DomainObject.Predmet.ProtustrankaNazivFormated>
  <DomainObject.Predmet.ProtustrankaNazivFormatedOIB>
    <izvorni_sadrzaj>EQUITO d.o.o. UMAG, OIB 95517075455</izvorni_sadrzaj>
    <derivirana_varijabla naziv="DomainObject.Predmet.ProtustrankaNazivFormatedOIB_1">EQUITO d.o.o. UMAG, OIB 95517075455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SANJA PINJUH, VINKOVCI zastupanog po punomoćniku ZOU LIVIO MARCAN I VEDRAN MARCAN</izvorni_sadrzaj>
    <derivirana_varijabla naziv="DomainObject.Predmet.StrankaFormated_1">  SANJA PINJUH, VINKOVCI zastupanog po punomoćniku ZOU LIVIO MARCAN I VEDRAN MARCAN</derivirana_varijabla>
  </DomainObject.Predmet.StrankaFormated>
  <DomainObject.Predmet.StrankaFormatedOIB>
    <izvorni_sadrzaj>  SANJA PINJUH, VINKOVCI, OIB 83228616740 zastupanog po punomoćniku ZOU LIVIO MARCAN I VEDRAN MARCAN</izvorni_sadrzaj>
    <derivirana_varijabla naziv="DomainObject.Predmet.StrankaFormatedOIB_1">  SANJA PINJUH, VINKOVCI, OIB 83228616740 zastupanog po punomoćniku ZOU LIVIO MARCAN I VEDRAN MARCAN</derivirana_varijabla>
  </DomainObject.Predmet.StrankaFormatedOIB>
  <DomainObject.Predmet.StrankaFormatedWithAdress>
    <izvorni_sadrzaj> SANJA PINJUH, VINKOVCI, Josipa Juraja Štrosmajera 9, 32100 Vinkovci zastupanog po punomoćniku ZOU LIVIO MARCAN I VEDRAN MARCAN</izvorni_sadrzaj>
    <derivirana_varijabla naziv="DomainObject.Predmet.StrankaFormatedWithAdress_1"> SANJA PINJUH, VINKOVCI, Josipa Juraja Štrosmajera 9, 32100 Vinkovci zastupanog po punomoćniku ZOU LIVIO MARCAN I VEDRAN MARCAN</derivirana_varijabla>
  </DomainObject.Predmet.StrankaFormatedWithAdress>
  <DomainObject.Predmet.StrankaFormatedWithAdressOIB>
    <izvorni_sadrzaj> SANJA PINJUH, VINKOVCI, OIB 83228616740, Josipa Juraja Štrosmajera 9, 32100 Vinkovci zastupanog po punomoćniku ZOU LIVIO MARCAN I VEDRAN MARCAN</izvorni_sadrzaj>
    <derivirana_varijabla naziv="DomainObject.Predmet.StrankaFormatedWithAdressOIB_1"> SANJA PINJUH, VINKOVCI, OIB 83228616740, Josipa Juraja Štrosmajera 9, 32100 Vinkovci zastupanog po punomoćniku ZOU LIVIO MARCAN I VEDRAN MARCAN</derivirana_varijabla>
  </DomainObject.Predmet.StrankaFormatedWithAdressOIB>
  <DomainObject.Predmet.StrankaWithAdress>
    <izvorni_sadrzaj>SANJA PINJUH, VINKOVCI Josipa Juraja Štrosmajera 9,32100 Vinkovci</izvorni_sadrzaj>
    <derivirana_varijabla naziv="DomainObject.Predmet.StrankaWithAdress_1">SANJA PINJUH, VINKOVCI Josipa Juraja Štrosmajera 9,32100 Vinkovci</derivirana_varijabla>
  </DomainObject.Predmet.StrankaWithAdress>
  <DomainObject.Predmet.StrankaWithAdressOIB>
    <izvorni_sadrzaj>SANJA PINJUH, VINKOVCI, OIB 83228616740, Josipa Juraja Štrosmajera 9,32100 Vinkovci</izvorni_sadrzaj>
    <derivirana_varijabla naziv="DomainObject.Predmet.StrankaWithAdressOIB_1">SANJA PINJUH, VINKOVCI, OIB 83228616740, Josipa Juraja Štrosmajera 9,32100 Vinkovci</derivirana_varijabla>
  </DomainObject.Predmet.StrankaWithAdressOIB>
  <DomainObject.Predmet.StrankaNazivFormated>
    <izvorni_sadrzaj>SANJA PINJUH, VINKOVCI</izvorni_sadrzaj>
    <derivirana_varijabla naziv="DomainObject.Predmet.StrankaNazivFormated_1">SANJA PINJUH, VINKOVCI</derivirana_varijabla>
  </DomainObject.Predmet.StrankaNazivFormated>
  <DomainObject.Predmet.StrankaNazivFormatedOIB>
    <izvorni_sadrzaj>SANJA PINJUH, VINKOVCI, OIB 83228616740</izvorni_sadrzaj>
    <derivirana_varijabla naziv="DomainObject.Predmet.StrankaNazivFormatedOIB_1">SANJA PINJUH, VINKOVCI, OIB 83228616740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SANJA PINJUH, VINKOVCI zastupanog po punomoćniku ZOU LIVIO MARCAN I VEDRAN MARCAN</item>
    </izvorni_sadrzaj>
    <derivirana_varijabla naziv="DomainObject.Predmet.StrankaListFormated_1">
      <item>SANJA PINJUH, VINKOVCI zastupanog po punomoćniku ZOU LIVIO MARCAN I VEDRAN MARCAN</item>
    </derivirana_varijabla>
  </DomainObject.Predmet.StrankaListFormated>
  <DomainObject.Predmet.StrankaListFormatedOIB>
    <izvorni_sadrzaj>
      <item>SANJA PINJUH, VINKOVCI, OIB 83228616740 zastupanog po punomoćniku ZOU LIVIO MARCAN I VEDRAN MARCAN</item>
    </izvorni_sadrzaj>
    <derivirana_varijabla naziv="DomainObject.Predmet.StrankaListFormatedOIB_1">
      <item>SANJA PINJUH, VINKOVCI, OIB 83228616740 zastupanog po punomoćniku ZOU LIVIO MARCAN I VEDRAN MARCAN</item>
    </derivirana_varijabla>
  </DomainObject.Predmet.StrankaListFormatedOIB>
  <DomainObject.Predmet.StrankaListFormatedWithAdress>
    <izvorni_sadrzaj>
      <item>SANJA PINJUH, VINKOVCI, Josipa Juraja Štrosmajera 9, 32100 Vinkovci zastupanog po punomoćniku ZOU LIVIO MARCAN I VEDRAN MARCAN</item>
    </izvorni_sadrzaj>
    <derivirana_varijabla naziv="DomainObject.Predmet.StrankaListFormatedWithAdress_1">
      <item>SANJA PINJUH, VINKOVCI, Josipa Juraja Štrosmajera 9, 32100 Vinkovci zastupanog po punomoćniku ZOU LIVIO MARCAN I VEDRAN MARCAN</item>
    </derivirana_varijabla>
  </DomainObject.Predmet.StrankaListFormatedWithAdress>
  <DomainObject.Predmet.StrankaListFormatedWithAdressOIB>
    <izvorni_sadrzaj>
      <item>SANJA PINJUH, VINKOVCI, OIB 83228616740, Josipa Juraja Štrosmajera 9, 32100 Vinkovci zastupanog po punomoćniku ZOU LIVIO MARCAN I VEDRAN MARCAN</item>
    </izvorni_sadrzaj>
    <derivirana_varijabla naziv="DomainObject.Predmet.StrankaListFormatedWithAdressOIB_1">
      <item>SANJA PINJUH, VINKOVCI, OIB 83228616740, Josipa Juraja Štrosmajera 9, 32100 Vinkovci zastupanog po punomoćniku ZOU LIVIO MARCAN I VEDRAN MARCAN</item>
    </derivirana_varijabla>
  </DomainObject.Predmet.StrankaListFormatedWithAdressOIB>
  <DomainObject.Predmet.StrankaListNazivFormated>
    <izvorni_sadrzaj>
      <item>SANJA PINJUH, VINKOVCI</item>
    </izvorni_sadrzaj>
    <derivirana_varijabla naziv="DomainObject.Predmet.StrankaListNazivFormated_1">
      <item>SANJA PINJUH, VINKOVCI</item>
    </derivirana_varijabla>
  </DomainObject.Predmet.StrankaListNazivFormated>
  <DomainObject.Predmet.StrankaListNazivFormatedOIB>
    <izvorni_sadrzaj>
      <item>SANJA PINJUH, VINKOVCI, OIB 83228616740</item>
    </izvorni_sadrzaj>
    <derivirana_varijabla naziv="DomainObject.Predmet.StrankaListNazivFormatedOIB_1">
      <item>SANJA PINJUH, VINKOVCI, OIB 83228616740</item>
    </derivirana_varijabla>
  </DomainObject.Predmet.StrankaListNazivFormatedOIB>
  <DomainObject.Predmet.ProtuStrankaListFormated>
    <izvorni_sadrzaj>
      <item>EQUITO d.o.o. UMAG</item>
    </izvorni_sadrzaj>
    <derivirana_varijabla naziv="DomainObject.Predmet.ProtuStrankaListFormated_1">
      <item>EQUITO d.o.o. UMAG</item>
    </derivirana_varijabla>
  </DomainObject.Predmet.ProtuStrankaListFormated>
  <DomainObject.Predmet.ProtuStrankaListFormatedOIB>
    <izvorni_sadrzaj>
      <item>EQUITO d.o.o. UMAG, OIB 95517075455</item>
    </izvorni_sadrzaj>
    <derivirana_varijabla naziv="DomainObject.Predmet.ProtuStrankaListFormatedOIB_1">
      <item>EQUITO d.o.o. UMAG, OIB 95517075455</item>
    </derivirana_varijabla>
  </DomainObject.Predmet.ProtuStrankaListFormatedOIB>
  <DomainObject.Predmet.ProtuStrankaListFormatedWithAdress>
    <izvorni_sadrzaj>
      <item>EQUITO d.o.o. UMAG, Šetalište Vladimira Gortana 36, 52470 Umag</item>
    </izvorni_sadrzaj>
    <derivirana_varijabla naziv="DomainObject.Predmet.ProtuStrankaListFormatedWithAdress_1">
      <item>EQUITO d.o.o. UMAG, Šetalište Vladimira Gortana 36, 52470 Umag</item>
    </derivirana_varijabla>
  </DomainObject.Predmet.ProtuStrankaListFormatedWithAdress>
  <DomainObject.Predmet.ProtuStrankaListFormatedWithAdressOIB>
    <izvorni_sadrzaj>
      <item>EQUITO d.o.o. UMAG, OIB 95517075455, Šetalište Vladimira Gortana 36, 52470 Umag</item>
    </izvorni_sadrzaj>
    <derivirana_varijabla naziv="DomainObject.Predmet.ProtuStrankaListFormatedWithAdressOIB_1">
      <item>EQUITO d.o.o. UMAG, OIB 95517075455, Šetalište Vladimira Gortana 36, 52470 Umag</item>
    </derivirana_varijabla>
  </DomainObject.Predmet.ProtuStrankaListFormatedWithAdressOIB>
  <DomainObject.Predmet.ProtuStrankaListNazivFormated>
    <izvorni_sadrzaj>
      <item>EQUITO d.o.o. UMAG</item>
    </izvorni_sadrzaj>
    <derivirana_varijabla naziv="DomainObject.Predmet.ProtuStrankaListNazivFormated_1">
      <item>EQUITO d.o.o. UMAG</item>
    </derivirana_varijabla>
  </DomainObject.Predmet.ProtuStrankaListNazivFormated>
  <DomainObject.Predmet.ProtuStrankaListNazivFormatedOIB>
    <izvorni_sadrzaj>
      <item>EQUITO d.o.o. UMAG, OIB 95517075455</item>
    </izvorni_sadrzaj>
    <derivirana_varijabla naziv="DomainObject.Predmet.ProtuStrankaListNazivFormatedOIB_1">
      <item>EQUITO d.o.o. UMAG, OIB 95517075455</item>
    </derivirana_varijabla>
  </DomainObject.Predmet.ProtuStrankaListNazivFormatedOIB>
  <DomainObject.Predmet.OstaliListFormated>
    <izvorni_sadrzaj>
      <item>ZOU LIVIO MARCAN I VEDRAN MARCAN punomoćnik sudionika u postupku SANJA PINJUH, VINKOVCI</item>
      <item>Damir Majstorović</item>
      <item>BUTERIN &amp; POSAVEC odvjetničko društvo j.t.d.</item>
      <item>GRAD UMAG</item>
      <item>RENATA BELETIĆ dipl.iur.</item>
      <item>ŽUPANIJSKO DRŽAVNO ODVJETNIŠTVO U PULI</item>
      <item>DALEN MIKULJAN</item>
    </izvorni_sadrzaj>
    <derivirana_varijabla naziv="DomainObject.Predmet.OstaliListFormated_1">
      <item>ZOU LIVIO MARCAN I VEDRAN MARCAN punomoćnik sudionika u postupku SANJA PINJUH, VINKOVCI</item>
      <item>Damir Majstorović</item>
      <item>BUTERIN &amp; POSAVEC odvjetničko društvo j.t.d.</item>
      <item>GRAD UMAG</item>
      <item>RENATA BELETIĆ dipl.iur.</item>
      <item>ŽUPANIJSKO DRŽAVNO ODVJETNIŠTVO U PULI</item>
      <item>DALEN MIKULJAN</item>
    </derivirana_varijabla>
  </DomainObject.Predmet.OstaliListFormated>
  <DomainObject.Predmet.OstaliListFormatedOIB>
    <izvorni_sadrzaj>
      <item>ZOU LIVIO MARCAN I VEDRAN MARCAN punomoćnik sudionika u postupku SANJA PINJUH, VINKOVCI</item>
      <item>Damir Majstorović, OIB 49931983367</item>
      <item>BUTERIN &amp; POSAVEC odvjetničko društvo j.t.d.</item>
      <item>GRAD UMAG</item>
      <item>RENATA BELETIĆ dipl.iur.</item>
      <item>ŽUPANIJSKO DRŽAVNO ODVJETNIŠTVO U PULI</item>
      <item>DALEN MIKULJAN</item>
    </izvorni_sadrzaj>
    <derivirana_varijabla naziv="DomainObject.Predmet.OstaliListFormatedOIB_1">
      <item>ZOU LIVIO MARCAN I VEDRAN MARCAN punomoćnik sudionika u postupku SANJA PINJUH, VINKOVCI</item>
      <item>Damir Majstorović, OIB 49931983367</item>
      <item>BUTERIN &amp; POSAVEC odvjetničko društvo j.t.d.</item>
      <item>GRAD UMAG</item>
      <item>RENATA BELETIĆ dipl.iur.</item>
      <item>ŽUPANIJSKO DRŽAVNO ODVJETNIŠTVO U PULI</item>
      <item>DALEN MIKULJAN</item>
    </derivirana_varijabla>
  </DomainObject.Predmet.OstaliListFormatedOIB>
  <DomainObject.Predmet.OstaliListFormatedWithAdress>
    <izvorni_sadrzaj>
      <item>ZOU LIVIO MARCAN I VEDRAN MARCAN, 1. svibnja 4/I, 52470 Umag punomoćnik sudionika u postupku SANJA PINJUH, VINKOVCI</item>
      <item>Damir Majstorović, Koparska 37, 52100 Pula</item>
      <item>BUTERIN &amp; POSAVEC odvjetničko društvo j.t.d., Draškovićeva 82, 10000 Zagreb</item>
      <item>GRAD UMAG</item>
      <item>RENATA BELETIĆ dipl.iur., Radnička 20, 52470 Umag</item>
      <item>ŽUPANIJSKO DRŽAVNO ODVJETNIŠTVO U PULI</item>
      <item>DALEN MIKULJAN</item>
    </izvorni_sadrzaj>
    <derivirana_varijabla naziv="DomainObject.Predmet.OstaliListFormatedWithAdress_1">
      <item>ZOU LIVIO MARCAN I VEDRAN MARCAN, 1. svibnja 4/I, 52470 Umag punomoćnik sudionika u postupku SANJA PINJUH, VINKOVCI</item>
      <item>Damir Majstorović, Koparska 37, 52100 Pula</item>
      <item>BUTERIN &amp; POSAVEC odvjetničko društvo j.t.d., Draškovićeva 82, 10000 Zagreb</item>
      <item>GRAD UMAG</item>
      <item>RENATA BELETIĆ dipl.iur., Radnička 20, 52470 Umag</item>
      <item>ŽUPANIJSKO DRŽAVNO ODVJETNIŠTVO U PULI</item>
      <item>DALEN MIKULJAN</item>
    </derivirana_varijabla>
  </DomainObject.Predmet.OstaliListFormatedWithAdress>
  <DomainObject.Predmet.OstaliListFormatedWithAdressOIB>
    <izvorni_sadrzaj>
      <item>ZOU LIVIO MARCAN I VEDRAN MARCAN, 1. svibnja 4/I, 52470 Umag punomoćnik sudionika u postupku SANJA PINJUH, VINKOVCI</item>
      <item>Damir Majstorović, OIB 49931983367, Koparska 37, 52100 Pula</item>
      <item>BUTERIN &amp; POSAVEC odvjetničko društvo j.t.d., Draškovićeva 82, 10000 Zagreb</item>
      <item>GRAD UMAG</item>
      <item>RENATA BELETIĆ dipl.iur., Radnička 20, 52470 Umag</item>
      <item>ŽUPANIJSKO DRŽAVNO ODVJETNIŠTVO U PULI</item>
      <item>DALEN MIKULJAN</item>
    </izvorni_sadrzaj>
    <derivirana_varijabla naziv="DomainObject.Predmet.OstaliListFormatedWithAdressOIB_1">
      <item>ZOU LIVIO MARCAN I VEDRAN MARCAN, 1. svibnja 4/I, 52470 Umag punomoćnik sudionika u postupku SANJA PINJUH, VINKOVCI</item>
      <item>Damir Majstorović, OIB 49931983367, Koparska 37, 52100 Pula</item>
      <item>BUTERIN &amp; POSAVEC odvjetničko društvo j.t.d., Draškovićeva 82, 10000 Zagreb</item>
      <item>GRAD UMAG</item>
      <item>RENATA BELETIĆ dipl.iur., Radnička 20, 52470 Umag</item>
      <item>ŽUPANIJSKO DRŽAVNO ODVJETNIŠTVO U PULI</item>
      <item>DALEN MIKULJAN</item>
    </derivirana_varijabla>
  </DomainObject.Predmet.OstaliListFormatedWithAdressOIB>
  <DomainObject.Predmet.OstaliListNazivFormated>
    <izvorni_sadrzaj>
      <item>ZOU LIVIO MARCAN I VEDRAN MARCAN</item>
      <item>Damir Majstorović</item>
      <item>BUTERIN &amp; POSAVEC odvjetničko društvo j.t.d.</item>
      <item>GRAD UMAG</item>
      <item>RENATA BELETIĆ dipl.iur.</item>
      <item>ŽUPANIJSKO DRŽAVNO ODVJETNIŠTVO U PULI</item>
      <item>DALEN MIKULJAN</item>
    </izvorni_sadrzaj>
    <derivirana_varijabla naziv="DomainObject.Predmet.OstaliListNazivFormated_1">
      <item>ZOU LIVIO MARCAN I VEDRAN MARCAN</item>
      <item>Damir Majstorović</item>
      <item>BUTERIN &amp; POSAVEC odvjetničko društvo j.t.d.</item>
      <item>GRAD UMAG</item>
      <item>RENATA BELETIĆ dipl.iur.</item>
      <item>ŽUPANIJSKO DRŽAVNO ODVJETNIŠTVO U PULI</item>
      <item>DALEN MIKULJAN</item>
    </derivirana_varijabla>
  </DomainObject.Predmet.OstaliListNazivFormated>
  <DomainObject.Predmet.OstaliListNazivFormatedOIB>
    <izvorni_sadrzaj>
      <item>ZOU LIVIO MARCAN I VEDRAN MARCAN</item>
      <item>Damir Majstorović, OIB 49931983367</item>
      <item>BUTERIN &amp; POSAVEC odvjetničko društvo j.t.d.</item>
      <item>GRAD UMAG</item>
      <item>RENATA BELETIĆ dipl.iur.</item>
      <item>ŽUPANIJSKO DRŽAVNO ODVJETNIŠTVO U PULI</item>
      <item>DALEN MIKULJAN</item>
    </izvorni_sadrzaj>
    <derivirana_varijabla naziv="DomainObject.Predmet.OstaliListNazivFormatedOIB_1">
      <item>ZOU LIVIO MARCAN I VEDRAN MARCAN</item>
      <item>Damir Majstorović, OIB 49931983367</item>
      <item>BUTERIN &amp; POSAVEC odvjetničko društvo j.t.d.</item>
      <item>GRAD UMAG</item>
      <item>RENATA BELETIĆ dipl.iur.</item>
      <item>ŽUPANIJSKO DRŽAVNO ODVJETNIŠTVO U PULI</item>
      <item>DALEN MIKULJAN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SANJA PINJUH, VINKOVCI</izvorni_sadrzaj>
    <derivirana_varijabla naziv="DomainObject.Predmet.StrankaIDrugi_1">SANJA PINJUH, VINKOVCI</derivirana_varijabla>
  </DomainObject.Predmet.StrankaIDrugi>
  <DomainObject.Predmet.ProtustrankaIDrugi>
    <izvorni_sadrzaj>EQUITO d.o.o. UMAG</izvorni_sadrzaj>
    <derivirana_varijabla naziv="DomainObject.Predmet.ProtustrankaIDrugi_1">EQUITO d.o.o. UMAG</derivirana_varijabla>
  </DomainObject.Predmet.ProtustrankaIDrugi>
  <DomainObject.Predmet.StrankaIDrugiAdressOIB>
    <izvorni_sadrzaj>SANJA PINJUH, VINKOVCI, OIB 83228616740, Josipa Juraja Štrosmajera 9, 32100 Vinkovci</izvorni_sadrzaj>
    <derivirana_varijabla naziv="DomainObject.Predmet.StrankaIDrugiAdressOIB_1">SANJA PINJUH, VINKOVCI, OIB 83228616740, Josipa Juraja Štrosmajera 9, 32100 Vinkovci</derivirana_varijabla>
  </DomainObject.Predmet.StrankaIDrugiAdressOIB>
  <DomainObject.Predmet.ProtustrankaIDrugiAdressOIB>
    <izvorni_sadrzaj>EQUITO d.o.o. UMAG, OIB 95517075455, Šetalište Vladimira Gortana 36, 52470 Umag</izvorni_sadrzaj>
    <derivirana_varijabla naziv="DomainObject.Predmet.ProtustrankaIDrugiAdressOIB_1">EQUITO d.o.o. UMAG, OIB 95517075455, Šetalište Vladimira Gortana 36,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PINJUH, VINKOVCI</item>
      <item>EQUITO d.o.o. UMAG</item>
      <item>ZOU LIVIO MARCAN I VEDRAN MARCAN</item>
      <item>Damir Majstorović</item>
      <item>BUTERIN &amp; POSAVEC odvjetničko društvo j.t.d.</item>
      <item>GRAD UMAG</item>
      <item>RENATA BELETIĆ dipl.iur.</item>
      <item>ŽUPANIJSKO DRŽAVNO ODVJETNIŠTVO U PULI</item>
      <item>DALEN MIKULJAN</item>
    </izvorni_sadrzaj>
    <derivirana_varijabla naziv="DomainObject.Predmet.SudioniciListNaziv_1">
      <item>SANJA PINJUH, VINKOVCI</item>
      <item>EQUITO d.o.o. UMAG</item>
      <item>ZOU LIVIO MARCAN I VEDRAN MARCAN</item>
      <item>Damir Majstorović</item>
      <item>BUTERIN &amp; POSAVEC odvjetničko društvo j.t.d.</item>
      <item>GRAD UMAG</item>
      <item>RENATA BELETIĆ dipl.iur.</item>
      <item>ŽUPANIJSKO DRŽAVNO ODVJETNIŠTVO U PULI</item>
      <item>DALEN MIKULJAN</item>
    </derivirana_varijabla>
  </DomainObject.Predmet.SudioniciListNaziv>
  <DomainObject.Predmet.SudioniciListAdressOIB>
    <izvorni_sadrzaj>
      <item>SANJA PINJUH, VINKOVCI, OIB 83228616740, Josipa Juraja Štrosmajera 9,32100 Vinkovci</item>
      <item>EQUITO d.o.o. UMAG, OIB 95517075455, Šetalište Vladimira Gortana 36,52470 Umag</item>
      <item>ZOU LIVIO MARCAN I VEDRAN MARCAN, 1. svibnja 4/I,52470 Umag</item>
      <item>Damir Majstorović, OIB 49931983367, Koparska 37,52100 Pula</item>
      <item>BUTERIN &amp; POSAVEC odvjetničko društvo j.t.d., Draškovićeva 82,10000 Zagreb</item>
      <item>GRAD UMAG</item>
      <item>RENATA BELETIĆ dipl.iur., Radnička 20,52470 Umag</item>
      <item>ŽUPANIJSKO DRŽAVNO ODVJETNIŠTVO U PULI</item>
      <item>DALEN MIKULJAN</item>
    </izvorni_sadrzaj>
    <derivirana_varijabla naziv="DomainObject.Predmet.SudioniciListAdressOIB_1">
      <item>SANJA PINJUH, VINKOVCI, OIB 83228616740, Josipa Juraja Štrosmajera 9,32100 Vinkovci</item>
      <item>EQUITO d.o.o. UMAG, OIB 95517075455, Šetalište Vladimira Gortana 36,52470 Umag</item>
      <item>ZOU LIVIO MARCAN I VEDRAN MARCAN, 1. svibnja 4/I,52470 Umag</item>
      <item>Damir Majstorović, OIB 49931983367, Koparska 37,52100 Pula</item>
      <item>BUTERIN &amp; POSAVEC odvjetničko društvo j.t.d., Draškovićeva 82,10000 Zagreb</item>
      <item>GRAD UMAG</item>
      <item>RENATA BELETIĆ dipl.iur., Radnička 20,52470 Umag</item>
      <item>ŽUPANIJSKO DRŽAVNO ODVJETNIŠTVO U PULI</item>
      <item>DALEN MIKULJAN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83228616740</item>
      <item>, OIB 95517075455</item>
      <item>, OIB null</item>
      <item>, OIB 49931983367</item>
      <item>, OIB null</item>
      <item>, OIB null</item>
      <item>, OIB null</item>
      <item>, OIB null</item>
      <item>, OIB null</item>
    </izvorni_sadrzaj>
    <derivirana_varijabla naziv="DomainObject.Predmet.SudioniciListNazivOIB_1">
      <item>, OIB 83228616740</item>
      <item>, OIB 95517075455</item>
      <item>, OIB null</item>
      <item>, OIB 49931983367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5085</properties:Characters>
  <properties:Lines>111</properties:Lines>
  <properties:Paragraphs>53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2017-09-05T05:51:00Z</dcterms:created>
  <dc:creator>Damir Rabar</dc:creator>
  <cp:lastModifiedBy>Lorena Paris Aničić</cp:lastModifiedBy>
  <dcterms:modified xmlns:xsi="http://www.w3.org/2001/XMLSchema-instance" xsi:type="dcterms:W3CDTF">2017-09-05T06:18:00Z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