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fb89" w14:paraId="f1efb89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0059A">
        <w:t>5</w:t>
      </w:r>
      <w:r w:rsidR="001C09D2">
        <w:t>9</w:t>
      </w:r>
      <w:r w:rsidR="005161C9">
        <w:t>2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7D4B4F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5A2AF7">
      <w:pPr>
        <w:jc w:val="both"/>
      </w:pPr>
      <w:r w:rsidRPr="009C5689">
        <w:t xml:space="preserve">I </w:t>
      </w:r>
      <w:r w:rsidRPr="009C5689">
        <w:tab/>
        <w:t>Za dužnika</w:t>
      </w:r>
      <w:r w:rsidR="005161C9">
        <w:t xml:space="preserve"> </w:t>
      </w:r>
      <w:r w:rsidR="00B21C1C" w:rsidRPr="008656A1">
        <w:t>ZOVIK PRIJEVOZ j.d.o.o., Zagreb, Ante Topića Mimare 9, OIB: 48340803012</w:t>
      </w:r>
      <w:r w:rsidR="00451021">
        <w:t>.</w:t>
      </w:r>
    </w:p>
    <w:p w:rsidRDefault="001C09D2" w:rsidP="00B255BC" w:rsidR="001C09D2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5161C9">
        <w:t>1.065.047,50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7D4B4F" w:rsidRPr="007D4B4F">
        <w:t xml:space="preserve"> </w:t>
      </w:r>
      <w:r w:rsidR="007D4B4F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A630F2" w:rsidR="00A630F2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A630F2">
        <w:rPr>
          <w:b/>
          <w:bCs/>
        </w:rPr>
        <w:t xml:space="preserve">, </w:t>
      </w:r>
      <w:r w:rsidR="00A630F2">
        <w:rPr>
          <w:bCs/>
        </w:rPr>
        <w:t>v.r.</w:t>
      </w:r>
    </w:p>
    <w:p w:rsidRDefault="00A630F2" w:rsidP="00A630F2" w:rsidR="00A630F2">
      <w:pPr>
        <w:ind w:firstLine="708" w:left="5664"/>
        <w:jc w:val="right"/>
        <w:rPr>
          <w:b/>
          <w:bCs/>
        </w:rPr>
      </w:pPr>
    </w:p>
    <w:p w:rsidRDefault="00A630F2" w:rsidP="00A630F2" w:rsidR="00A630F2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             ovlašteni službenik: </w:t>
      </w:r>
    </w:p>
    <w:p w:rsidRDefault="00A630F2" w:rsidP="00A630F2" w:rsidR="00A630F2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22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0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228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401C"/>
    <w:rsid w:val="00047812"/>
    <w:rsid w:val="00056735"/>
    <w:rsid w:val="00083325"/>
    <w:rsid w:val="00091228"/>
    <w:rsid w:val="000B35AB"/>
    <w:rsid w:val="000B6A44"/>
    <w:rsid w:val="000E0EB4"/>
    <w:rsid w:val="000F2D05"/>
    <w:rsid w:val="001365CE"/>
    <w:rsid w:val="00155ECD"/>
    <w:rsid w:val="00173BC8"/>
    <w:rsid w:val="0017795A"/>
    <w:rsid w:val="00177DD2"/>
    <w:rsid w:val="001C09D2"/>
    <w:rsid w:val="001E3342"/>
    <w:rsid w:val="001F52D7"/>
    <w:rsid w:val="002316DF"/>
    <w:rsid w:val="002358A6"/>
    <w:rsid w:val="00257AED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A2AF7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95DD7"/>
    <w:rsid w:val="006B4F3D"/>
    <w:rsid w:val="006D0DE8"/>
    <w:rsid w:val="006D37FC"/>
    <w:rsid w:val="006E0EEE"/>
    <w:rsid w:val="006F7B7E"/>
    <w:rsid w:val="0071099E"/>
    <w:rsid w:val="007122B2"/>
    <w:rsid w:val="00725EF1"/>
    <w:rsid w:val="00766CD5"/>
    <w:rsid w:val="00790322"/>
    <w:rsid w:val="007A6624"/>
    <w:rsid w:val="007D4B4F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630F2"/>
    <w:rsid w:val="00A67C70"/>
    <w:rsid w:val="00A74195"/>
    <w:rsid w:val="00A8297E"/>
    <w:rsid w:val="00A90B79"/>
    <w:rsid w:val="00A93A44"/>
    <w:rsid w:val="00A970E4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63AA1"/>
    <w:rsid w:val="00D90876"/>
    <w:rsid w:val="00D927E8"/>
    <w:rsid w:val="00DA78D7"/>
    <w:rsid w:val="00DA7BFC"/>
    <w:rsid w:val="00DC16B5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03E42"/>
    <w:rsid w:val="00F30C75"/>
    <w:rsid w:val="00F320C0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630F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1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630F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1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034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4592</izvorni_sadrzaj>
    <derivirana_varijabla naziv="DomainObject.Predmet.Broj_1">4592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St-4592/2016</izvorni_sadrzaj>
    <derivirana_varijabla naziv="DomainObject.Predmet.OznakaBroj_1">St-4592/2016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ZOVIK PRIJEVOZ j.d.o.o. za prijevoz, trgovinu i usluge</izvorni_sadrzaj>
    <derivirana_varijabla naziv="DomainObject.Predmet.ProtustrankaFormated_1">  ZOVIK PRIJEVOZ j.d.o.o. za prijevoz, trgovinu i usluge</derivirana_varijabla>
  </DomainObject.Predmet.ProtustrankaFormated>
  <DomainObject.Predmet.ProtustrankaFormatedOIB>
    <izvorni_sadrzaj>  ZOVIK PRIJEVOZ j.d.o.o. za prijevoz, trgovinu i usluge, OIB 48340803012</izvorni_sadrzaj>
    <derivirana_varijabla naziv="DomainObject.Predmet.ProtustrankaFormatedOIB_1">  ZOVIK PRIJEVOZ j.d.o.o. za prijevoz, trgovinu i usluge, OIB 48340803012</derivirana_varijabla>
  </DomainObject.Predmet.ProtustrankaFormatedOIB>
  <DomainObject.Predmet.ProtustrankaFormatedWithAdress>
    <izvorni_sadrzaj> ZOVIK PRIJEVOZ j.d.o.o. za prijevoz, trgovinu i usluge, Ante Topića Mimare 9, 10000 Zagreb</izvorni_sadrzaj>
    <derivirana_varijabla naziv="DomainObject.Predmet.ProtustrankaFormatedWithAdress_1"> ZOVIK PRIJEVOZ j.d.o.o. za prijevoz, trgovinu i usluge, Ante Topića Mimare 9, 10000 Zagreb</derivirana_varijabla>
  </DomainObject.Predmet.ProtustrankaFormatedWithAdress>
  <DomainObject.Predmet.ProtustrankaFormatedWithAdressOIB>
    <izvorni_sadrzaj> ZOVIK PRIJEVOZ j.d.o.o. za prijevoz, trgovinu i usluge, OIB 48340803012, Ante Topića Mimare 9, 10000 Zagreb</izvorni_sadrzaj>
    <derivirana_varijabla naziv="DomainObject.Predmet.ProtustrankaFormatedWithAdressOIB_1"> ZOVIK PRIJEVOZ j.d.o.o. za prijevoz, trgovinu i usluge, OIB 48340803012, Ante Topića Mimare 9, 10000 Zagreb</derivirana_varijabla>
  </DomainObject.Predmet.ProtustrankaFormatedWithAdressOIB>
  <DomainObject.Predmet.ProtustrankaWithAdress>
    <izvorni_sadrzaj>ZOVIK PRIJEVOZ j.d.o.o. za prijevoz, trgovinu i usluge Ante Topića Mimare 9, 10000 Zagreb</izvorni_sadrzaj>
    <derivirana_varijabla naziv="DomainObject.Predmet.ProtustrankaWithAdress_1">ZOVIK PRIJEVOZ j.d.o.o. za prijevoz, trgovinu i usluge Ante Topića Mimare 9, 10000 Zagreb</derivirana_varijabla>
  </DomainObject.Predmet.ProtustrankaWithAdress>
  <DomainObject.Predmet.ProtustrankaWithAdressOIB>
    <izvorni_sadrzaj>ZOVIK PRIJEVOZ j.d.o.o. za prijevoz, trgovinu i usluge, OIB 48340803012, Ante Topića Mimare 9, 10000 Zagreb</izvorni_sadrzaj>
    <derivirana_varijabla naziv="DomainObject.Predmet.ProtustrankaWithAdressOIB_1">ZOVIK PRIJEVOZ j.d.o.o. za prijevoz, trgovinu i usluge, OIB 48340803012, Ante Topića Mimare 9, 10000 Zagreb</derivirana_varijabla>
  </DomainObject.Predmet.ProtustrankaWithAdressOIB>
  <DomainObject.Predmet.ProtustrankaNazivFormated>
    <izvorni_sadrzaj>ZOVIK PRIJEVOZ j.d.o.o. za prijevoz, trgovinu i usluge</izvorni_sadrzaj>
    <derivirana_varijabla naziv="DomainObject.Predmet.ProtustrankaNazivFormated_1">ZOVIK PRIJEVOZ j.d.o.o. za prijevoz, trgovinu i usluge</derivirana_varijabla>
  </DomainObject.Predmet.ProtustrankaNazivFormated>
  <DomainObject.Predmet.ProtustrankaNazivFormatedOIB>
    <izvorni_sadrzaj>ZOVIK PRIJEVOZ j.d.o.o. za prijevoz, trgovinu i usluge, OIB 48340803012</izvorni_sadrzaj>
    <derivirana_varijabla naziv="DomainObject.Predmet.ProtustrankaNazivFormatedOIB_1">ZOVIK PRIJEVOZ j.d.o.o. za prijevoz, trgovinu i usluge, OIB 48340803012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ZOVIK PRIJEVOZ j.d.o.o. za prijevoz, trgovinu i usluge</item>
    </izvorni_sadrzaj>
    <derivirana_varijabla naziv="DomainObject.Predmet.ProtuStrankaListFormated_1">
      <item>ZOVIK PRIJEVOZ j.d.o.o. za prijevoz, trgovinu i usluge</item>
    </derivirana_varijabla>
  </DomainObject.Predmet.ProtuStrankaListFormated>
  <DomainObject.Predmet.ProtuStrankaListFormatedOIB>
    <izvorni_sadrzaj>
      <item>ZOVIK PRIJEVOZ j.d.o.o. za prijevoz, trgovinu i usluge, OIB 48340803012</item>
    </izvorni_sadrzaj>
    <derivirana_varijabla naziv="DomainObject.Predmet.ProtuStrankaListFormatedOIB_1">
      <item>ZOVIK PRIJEVOZ j.d.o.o. za prijevoz, trgovinu i usluge, OIB 48340803012</item>
    </derivirana_varijabla>
  </DomainObject.Predmet.ProtuStrankaListFormatedOIB>
  <DomainObject.Predmet.ProtuStrankaListFormatedWithAdress>
    <izvorni_sadrzaj>
      <item>ZOVIK PRIJEVOZ j.d.o.o. za prijevoz, trgovinu i usluge, Ante Topića Mimare 9, 10000 Zagreb</item>
    </izvorni_sadrzaj>
    <derivirana_varijabla naziv="DomainObject.Predmet.ProtuStrankaListFormatedWithAdress_1">
      <item>ZOVIK PRIJEVOZ j.d.o.o. za prijevoz, trgovinu i usluge, Ante Topića Mimare 9, 10000 Zagreb</item>
    </derivirana_varijabla>
  </DomainObject.Predmet.ProtuStrankaListFormatedWithAdress>
  <DomainObject.Predmet.ProtuStrankaListFormatedWithAdressOIB>
    <izvorni_sadrzaj>
      <item>ZOVIK PRIJEVOZ j.d.o.o. za prijevoz, trgovinu i usluge, OIB 48340803012, Ante Topića Mimare 9, 10000 Zagreb</item>
    </izvorni_sadrzaj>
    <derivirana_varijabla naziv="DomainObject.Predmet.ProtuStrankaListFormatedWithAdressOIB_1">
      <item>ZOVIK PRIJEVOZ j.d.o.o. za prijevoz, trgovinu i usluge, OIB 48340803012, Ante Topića Mimare 9, 10000 Zagreb</item>
    </derivirana_varijabla>
  </DomainObject.Predmet.ProtuStrankaListFormatedWithAdressOIB>
  <DomainObject.Predmet.ProtuStrankaListNazivFormated>
    <izvorni_sadrzaj>
      <item>ZOVIK PRIJEVOZ j.d.o.o. za prijevoz, trgovinu i usluge</item>
    </izvorni_sadrzaj>
    <derivirana_varijabla naziv="DomainObject.Predmet.ProtuStrankaListNazivFormated_1">
      <item>ZOVIK PRIJEVOZ j.d.o.o. za prijevoz, trgovinu i usluge</item>
    </derivirana_varijabla>
  </DomainObject.Predmet.ProtuStrankaListNazivFormated>
  <DomainObject.Predmet.ProtuStrankaListNazivFormatedOIB>
    <izvorni_sadrzaj>
      <item>ZOVIK PRIJEVOZ j.d.o.o. za prijevoz, trgovinu i usluge, OIB 48340803012</item>
    </izvorni_sadrzaj>
    <derivirana_varijabla naziv="DomainObject.Predmet.ProtuStrankaListNazivFormatedOIB_1">
      <item>ZOVIK PRIJEVOZ j.d.o.o. za prijevoz, trgovinu i usluge, OIB 48340803012</item>
    </derivirana_varijabla>
  </DomainObject.Predmet.ProtuStrankaListNazivFormatedOIB>
  <DomainObject.Predmet.OstaliListFormated>
    <izvorni_sadrzaj>
      <item>Branislav Dudić</item>
    </izvorni_sadrzaj>
    <derivirana_varijabla naziv="DomainObject.Predmet.OstaliListFormated_1">
      <item>Branislav Dudić</item>
    </derivirana_varijabla>
  </DomainObject.Predmet.OstaliListFormated>
  <DomainObject.Predmet.OstaliListFormatedOIB>
    <izvorni_sadrzaj>
      <item>Branislav Dudić, OIB 57099031645</item>
    </izvorni_sadrzaj>
    <derivirana_varijabla naziv="DomainObject.Predmet.OstaliListFormatedOIB_1">
      <item>Branislav Dudić, OIB 57099031645</item>
    </derivirana_varijabla>
  </DomainObject.Predmet.OstaliListFormatedOIB>
  <DomainObject.Predmet.OstaliListFormatedWithAdress>
    <izvorni_sadrzaj>
      <item>Branislav Dudić, Ulica Ante Topić - Mimare 9, 10000 Zagreb</item>
    </izvorni_sadrzaj>
    <derivirana_varijabla naziv="DomainObject.Predmet.OstaliListFormatedWithAdress_1">
      <item>Branislav Dudić, Ulica Ante Topić - Mimare 9, 10000 Zagreb</item>
    </derivirana_varijabla>
  </DomainObject.Predmet.OstaliListFormatedWithAdress>
  <DomainObject.Predmet.OstaliListFormatedWithAdressOIB>
    <izvorni_sadrzaj>
      <item>Branislav Dudić, OIB 57099031645, Ulica Ante Topić - Mimare 9, 10000 Zagreb</item>
    </izvorni_sadrzaj>
    <derivirana_varijabla naziv="DomainObject.Predmet.OstaliListFormatedWithAdressOIB_1">
      <item>Branislav Dudić, OIB 57099031645, Ulica Ante Topić - Mimare 9, 10000 Zagreb</item>
    </derivirana_varijabla>
  </DomainObject.Predmet.OstaliListFormatedWithAdressOIB>
  <DomainObject.Predmet.OstaliListNazivFormated>
    <izvorni_sadrzaj>
      <item>Branislav Dudić</item>
    </izvorni_sadrzaj>
    <derivirana_varijabla naziv="DomainObject.Predmet.OstaliListNazivFormated_1">
      <item>Branislav Dudić</item>
    </derivirana_varijabla>
  </DomainObject.Predmet.OstaliListNazivFormated>
  <DomainObject.Predmet.OstaliListNazivFormatedOIB>
    <izvorni_sadrzaj>
      <item>Branislav Dudić, OIB 57099031645</item>
    </izvorni_sadrzaj>
    <derivirana_varijabla naziv="DomainObject.Predmet.OstaliListNazivFormatedOIB_1">
      <item>Branislav Dudić, OIB 57099031645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ZOVIK PRIJEVOZ j.d.o.o. za prijevoz, trgovinu i usluge</izvorni_sadrzaj>
    <derivirana_varijabla naziv="DomainObject.Predmet.ProtustrankaIDrugi_1">ZOVIK PRIJEVOZ j.d.o.o. za prijevoz,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ZOVIK PRIJEVOZ j.d.o.o. za prijevoz, trgovinu i usluge, OIB 48340803012, Ante Topića Mimare 9, 10000 Zagreb</izvorni_sadrzaj>
    <derivirana_varijabla naziv="DomainObject.Predmet.ProtustrankaIDrugiAdressOIB_1">ZOVIK PRIJEVOZ j.d.o.o. za prijevoz, trgovinu i usluge, OIB 48340803012, Ante Topića Mimare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ZOVIK PRIJEVOZ j.d.o.o. za prijevoz, trgovinu i usluge</item>
      <item>Branislav Dudić</item>
    </izvorni_sadrzaj>
    <derivirana_varijabla naziv="DomainObject.Predmet.SudioniciListNaziv_1">
      <item>FINA Regionalni centar Zagreb</item>
      <item>ZOVIK PRIJEVOZ j.d.o.o. za prijevoz, trgovinu i usluge</item>
      <item>Branislav Dudić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ZOVIK PRIJEVOZ j.d.o.o. za prijevoz, trgovinu i usluge, OIB 48340803012, Ante Topića Mimare 9,10000 Zagreb</item>
      <item>Branislav Dudić, OIB 57099031645, Ulica Ante Topić - Mimare 9,10000 Zagreb</item>
    </izvorni_sadrzaj>
    <derivirana_varijabla naziv="DomainObject.Predmet.SudioniciListAdressOIB_1">
      <item>FINA Regionalni centar Zagreb, OIB 85821130368, Trg svibanjskih žrtava 1995. br. 1,10000 Zagreb</item>
      <item>ZOVIK PRIJEVOZ j.d.o.o. za prijevoz, trgovinu i usluge, OIB 48340803012, Ante Topića Mimare 9,10000 Zagreb</item>
      <item>Branislav Dudić, OIB 57099031645, Ulica Ante Topić - Mimare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48340803012</item>
      <item>, OIB 57099031645</item>
    </izvorni_sadrzaj>
    <derivirana_varijabla naziv="DomainObject.Predmet.SudioniciListNazivOIB_1">
      <item>, OIB 85821130368</item>
      <item>, OIB 48340803012</item>
      <item>, OIB 57099031645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2016-06-27T11:16:00Z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