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7586" w14:paraId="6977586" w:rsidRDefault="002C201D" w:rsidP="002C201D" w:rsidR="002C201D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01D" w:rsidP="002C201D" w:rsidR="002C201D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C201D" w:rsidP="002C201D" w:rsidR="002C201D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C201D" w:rsidP="002C201D" w:rsidR="002C201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C201D" w:rsidP="002C201D" w:rsidR="002C201D" w:rsidRPr="002C201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16"/>
          <w:szCs w:val="16"/>
        </w:rPr>
      </w:pPr>
    </w:p>
    <w:p w:rsidRDefault="002C201D" w:rsidP="002C201D" w:rsidR="002C201D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C201D" w:rsidP="002C201D" w:rsidR="002C201D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2C201D" w:rsidP="002C201D" w:rsidR="002C201D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2C201D" w:rsidP="002C201D" w:rsidR="002C201D" w:rsidRPr="00CF72AC">
      <w:pPr>
        <w:rPr>
          <w:rFonts w:cs="Times New Roman" w:eastAsia="Times New Roman"/>
          <w:szCs w:val="24"/>
          <w:lang w:eastAsia="hr-HR"/>
        </w:rPr>
      </w:pPr>
    </w:p>
    <w:p w:rsidRDefault="002C201D" w:rsidP="002C201D" w:rsidR="002C201D" w:rsidRPr="00CF72A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</w:t>
      </w:r>
      <w:r>
        <w:rPr>
          <w:rFonts w:cs="Times New Roman" w:eastAsia="Times New Roman"/>
          <w:szCs w:val="24"/>
          <w:lang w:eastAsia="hr-HR"/>
        </w:rPr>
        <w:t xml:space="preserve">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P. D. AUTOMARKETING d. o. o. Buje, Trg Josipa Broza Tita 9, OIB 89277179575, MBS 040206807, 17. veljače 2016.</w:t>
      </w:r>
    </w:p>
    <w:p w:rsidRDefault="002C201D" w:rsidP="002C201D" w:rsidR="002C201D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2C201D" w:rsidP="002C201D" w:rsidR="002C201D" w:rsidRPr="00CF72AC">
      <w:pPr>
        <w:rPr>
          <w:rFonts w:cs="Times New Roman" w:eastAsia="Times New Roman"/>
          <w:szCs w:val="24"/>
          <w:lang w:eastAsia="hr-HR"/>
        </w:rPr>
      </w:pPr>
    </w:p>
    <w:p w:rsidRDefault="002C201D" w:rsidP="002C201D" w:rsidR="002C201D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D0E0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P. D. AUTOMARKETING d. o. o. Buje, Trg Josipa Broza Tita 9, OIB 89277179575, MBS 040206807.</w:t>
      </w:r>
    </w:p>
    <w:p w:rsidRDefault="002C201D" w:rsidP="002C201D" w:rsidR="002C201D" w:rsidRPr="002C201D">
      <w:pPr>
        <w:ind w:firstLine="708"/>
        <w:rPr>
          <w:sz w:val="16"/>
          <w:szCs w:val="16"/>
          <w:lang w:eastAsia="hr-HR"/>
        </w:rPr>
      </w:pPr>
    </w:p>
    <w:p w:rsidRDefault="002C201D" w:rsidP="002C201D" w:rsidR="002C201D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P. D. AUTOMARKETING d. o. o. Buje, Trg Josipa Broza Tita 9, OIB 89277179575, MBS 040206807, odlučit će se posebnim rješenjem za što će se predmetu dodijeliti novi posl. br. </w:t>
      </w:r>
    </w:p>
    <w:p w:rsidRDefault="002C201D" w:rsidP="002C201D" w:rsidR="002C201D" w:rsidRPr="00CF72AC">
      <w:pPr>
        <w:rPr>
          <w:rFonts w:cs="Times New Roman" w:eastAsia="Times New Roman"/>
          <w:szCs w:val="24"/>
          <w:lang w:eastAsia="hr-HR"/>
        </w:rPr>
      </w:pPr>
    </w:p>
    <w:p w:rsidRDefault="002C201D" w:rsidP="002C201D" w:rsidR="002C201D" w:rsidRPr="00CF72AC">
      <w:pPr>
        <w:jc w:val="center"/>
      </w:pPr>
      <w:r w:rsidRPr="00CF72AC">
        <w:t>Obrazloženje</w:t>
      </w:r>
    </w:p>
    <w:p w:rsidRDefault="002C201D" w:rsidP="002C201D" w:rsidR="002C201D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C201D" w:rsidP="002C201D" w:rsidR="002C201D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P. D. AUTOMARKETING d. o. o. Buje, budući da su za to bili ispunjeni uvjeti predviđeni čl. 428. Stečajnog zakona (Narodne novine br. 71/15), sukladno čl. 430. Stečajnog zakona, ovosudnim rješenjem posl. br. 11 St-305/2015-3 od 23. studenog 2015. pokrenut je skraćeni stečajni postupak te je 30. studenog 2015. na mrežnoj stranici e-Oglasna ploča sudova objavljen oglas posl. br. 11 St-305/2015-4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2C201D" w:rsidP="002C201D" w:rsidR="002C201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podnio je 18. siječnja 2016. (predan na poštu preporučeno 14. siječnja 2016.), kao vjerovnik, Fond za zaštitu okoliša i energetsku učinkovitost, Zagreb. 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2C201D" w:rsidP="002C201D" w:rsidR="002C201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C201D" w:rsidP="002C201D" w:rsidR="002C201D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D3189F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2C201D" w:rsidP="002C201D" w:rsidR="002C201D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2C201D" w:rsidP="002C201D" w:rsidR="002C201D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1F4AAF">
        <w:rPr>
          <w:rFonts w:cs="Times New Roman" w:eastAsia="Times New Roman"/>
          <w:szCs w:val="24"/>
          <w:lang w:eastAsia="hr-HR"/>
        </w:rPr>
        <w:t>, v. r.</w:t>
      </w:r>
    </w:p>
    <w:p w:rsidRDefault="002C201D" w:rsidP="002C201D" w:rsidR="002C201D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2C201D" w:rsidP="002C201D" w:rsidR="002C201D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2C201D" w:rsidP="002C201D" w:rsidR="002C201D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2C201D" w:rsidP="002C201D" w:rsidR="002C201D">
      <w:pPr>
        <w:rPr>
          <w:rFonts w:cs="Times New Roman" w:eastAsia="Times New Roman"/>
          <w:szCs w:val="24"/>
          <w:lang w:eastAsia="hr-HR"/>
        </w:rPr>
      </w:pPr>
    </w:p>
    <w:p w:rsidRDefault="002C201D" w:rsidP="002C201D" w:rsidR="002C201D" w:rsidRPr="00CF72AC">
      <w:pPr>
        <w:rPr>
          <w:rFonts w:cs="Times New Roman" w:eastAsia="Times New Roman"/>
          <w:szCs w:val="24"/>
          <w:lang w:eastAsia="hr-HR"/>
        </w:rPr>
      </w:pPr>
    </w:p>
    <w:p w:rsidRDefault="002C201D" w:rsidP="002C201D" w:rsidR="002C201D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2C201D" w:rsidP="002C201D" w:rsidR="002C201D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>P. D. AUTOMARKETING d. o. o. Buje, Trg Josipa Broza Tita 9,</w:t>
      </w:r>
    </w:p>
    <w:p w:rsidRDefault="002C201D" w:rsidP="002C201D" w:rsidR="002C201D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zakonski zastupnik dužnika – Davor Dvornik, Buje, Istarska ulica 28, </w:t>
      </w:r>
    </w:p>
    <w:p w:rsidRDefault="002C201D" w:rsidP="002C201D" w:rsidR="002C201D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3. vjerovnik </w:t>
      </w:r>
      <w:r>
        <w:rPr>
          <w:rFonts w:cs="Times New Roman" w:eastAsia="Times New Roman"/>
          <w:szCs w:val="24"/>
          <w:lang w:eastAsia="hr-HR"/>
        </w:rPr>
        <w:t>Fond za zaštitu okoliša i enegretsku učinkovitost, Zagreb, Radnička cesta 80,</w:t>
      </w:r>
    </w:p>
    <w:p w:rsidRDefault="002C201D" w:rsidP="002C201D" w:rsidR="002C201D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2C201D" w:rsidP="002C201D" w:rsidR="002C201D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2C201D" w:rsidP="002C201D" w:rsidR="002C201D">
      <w:pPr>
        <w:rPr>
          <w:rFonts w:eastAsiaTheme="minorEastAsia"/>
          <w:lang w:eastAsia="hr-HR"/>
        </w:rPr>
      </w:pPr>
    </w:p>
    <w:p w:rsidRDefault="002C201D" w:rsidP="002C201D" w:rsidR="002C201D" w:rsidRPr="00CF72AC">
      <w:pPr>
        <w:rPr>
          <w:rFonts w:eastAsiaTheme="minorEastAsia"/>
          <w:lang w:eastAsia="hr-HR"/>
        </w:rPr>
      </w:pPr>
    </w:p>
    <w:p w:rsidRDefault="002C201D" w:rsidP="002C201D" w:rsidR="002C201D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2C201D" w:rsidP="002C201D" w:rsidR="002C201D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2C201D" w:rsidP="002C201D" w:rsidR="002C201D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1F4AAF">
        <w:rPr>
          <w:rFonts w:cs="Times New Roman" w:eastAsia="Times New Roman"/>
          <w:szCs w:val="24"/>
          <w:lang w:eastAsia="hr-HR"/>
        </w:rPr>
        <w:t>, v. r.</w:t>
      </w:r>
    </w:p>
    <w:p w:rsidRDefault="002C201D" w:rsidP="002C201D" w:rsidR="002C201D" w:rsidRPr="00CF72AC">
      <w:pPr>
        <w:rPr>
          <w:rFonts w:eastAsiaTheme="minorEastAsia"/>
          <w:lang w:eastAsia="hr-HR"/>
        </w:rPr>
      </w:pPr>
    </w:p>
    <w:p w:rsidRDefault="002C201D" w:rsidP="002C201D" w:rsidR="002C201D"/>
    <w:p w:rsidRDefault="002C201D" w:rsidP="002C201D" w:rsidR="002C201D"/>
    <w:p w:rsidRDefault="002C201D" w:rsidP="002C201D" w:rsidR="002C201D"/>
    <w:p w:rsidRDefault="002C201D" w:rsidP="002C201D" w:rsidR="002C201D"/>
    <w:p w:rsidRDefault="002C201D" w:rsidP="002C201D" w:rsidR="002C201D"/>
    <w:p w:rsidRDefault="004F5027" w:rsidR="004F5027"/>
    <w:sectPr w:rsidSect="00643EF3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01D" w:rsidP="002C201D" w:rsidR="002C201D">
      <w:r>
        <w:separator/>
      </w:r>
    </w:p>
  </w:endnote>
  <w:endnote w:id="0" w:type="continuationSeparator">
    <w:p w:rsidRDefault="002C201D" w:rsidP="002C201D" w:rsidR="002C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01D" w:rsidP="002C201D" w:rsidR="002C201D">
      <w:r>
        <w:separator/>
      </w:r>
    </w:p>
  </w:footnote>
  <w:footnote w:id="0" w:type="continuationSeparator">
    <w:p w:rsidRDefault="002C201D" w:rsidP="002C201D" w:rsidR="002C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01D" w:rsidP="00643EF3" w:rsidR="00643EF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633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St-305/2015-9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01D" w:rsidP="00643EF3" w:rsidR="00643EF3" w:rsidRPr="005153B5">
    <w:pPr>
      <w:pStyle w:val="Zaglavlje"/>
      <w:jc w:val="right"/>
    </w:pPr>
    <w:r>
      <w:rPr>
        <w:szCs w:val="24"/>
      </w:rPr>
      <w:t>11 St-305/2015-9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0BE"/>
    <w:rsid w:val="001F4AAF"/>
    <w:rsid w:val="002C201D"/>
    <w:rsid w:val="00363367"/>
    <w:rsid w:val="004F5027"/>
    <w:rsid w:val="006C30BE"/>
    <w:rsid w:val="00D3189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201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0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201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0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20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20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201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3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3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36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3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3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201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0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201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20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20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20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201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3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3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36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3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3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D. AUTOMARKETING d. o. o. BUJE</izvorni_sadrzaj>
    <derivirana_varijabla naziv="DomainObject.Predmet.ProtustrankaFormated_1">  P. D. AUTOMARKETING d. o. o. BUJE</derivirana_varijabla>
  </DomainObject.Predmet.ProtustrankaFormated>
  <DomainObject.Predmet.ProtustrankaFormatedOIB>
    <izvorni_sadrzaj>  P. D. AUTOMARKETING d. o. o. BUJE, OIB 89277179575</izvorni_sadrzaj>
    <derivirana_varijabla naziv="DomainObject.Predmet.ProtustrankaFormatedOIB_1">  P. D. AUTOMARKETING d. o. o. BUJE, OIB 89277179575</derivirana_varijabla>
  </DomainObject.Predmet.ProtustrankaFormatedOIB>
  <DomainObject.Predmet.ProtustrankaFormatedWithAdress>
    <izvorni_sadrzaj> P. D. AUTOMARKETING d. o. o. BUJE, Trg Josipa Broza Tita 9, 52460 Buje</izvorni_sadrzaj>
    <derivirana_varijabla naziv="DomainObject.Predmet.ProtustrankaFormatedWithAdress_1"> P. D. AUTOMARKETING d. o. o. BUJE, Trg Josipa Broza Tita 9, 52460 Buje</derivirana_varijabla>
  </DomainObject.Predmet.ProtustrankaFormatedWithAdress>
  <DomainObject.Predmet.ProtustrankaFormatedWithAdressOIB>
    <izvorni_sadrzaj> P. D. AUTOMARKETING d. o. o. BUJE, OIB 89277179575, Trg Josipa Broza Tita 9, 52460 Buje</izvorni_sadrzaj>
    <derivirana_varijabla naziv="DomainObject.Predmet.ProtustrankaFormatedWithAdressOIB_1"> P. D. AUTOMARKETING d. o. o. BUJE, OIB 89277179575, Trg Josipa Broza Tita 9, 52460 Buje</derivirana_varijabla>
  </DomainObject.Predmet.ProtustrankaFormatedWithAdressOIB>
  <DomainObject.Predmet.ProtustrankaWithAdress>
    <izvorni_sadrzaj>P. D. AUTOMARKETING d. o. o. BUJE Trg Josipa Broza Tita 9, 52460 Buje</izvorni_sadrzaj>
    <derivirana_varijabla naziv="DomainObject.Predmet.ProtustrankaWithAdress_1">P. D. AUTOMARKETING d. o. o. BUJE Trg Josipa Broza Tita 9, 52460 Buje</derivirana_varijabla>
  </DomainObject.Predmet.ProtustrankaWithAdress>
  <DomainObject.Predmet.ProtustrankaWithAdressOIB>
    <izvorni_sadrzaj>P. D. AUTOMARKETING d. o. o. BUJE, OIB 89277179575, Trg Josipa Broza Tita 9, 52460 Buje</izvorni_sadrzaj>
    <derivirana_varijabla naziv="DomainObject.Predmet.ProtustrankaWithAdressOIB_1">P. D. AUTOMARKETING d. o. o. BUJE, OIB 89277179575, Trg Josipa Broza Tita 9, 52460 Buje</derivirana_varijabla>
  </DomainObject.Predmet.ProtustrankaWithAdressOIB>
  <DomainObject.Predmet.ProtustrankaNazivFormated>
    <izvorni_sadrzaj>P. D. AUTOMARKETING d. o. o. BUJE</izvorni_sadrzaj>
    <derivirana_varijabla naziv="DomainObject.Predmet.ProtustrankaNazivFormated_1">P. D. AUTOMARKETING d. o. o. BUJE</derivirana_varijabla>
  </DomainObject.Predmet.ProtustrankaNazivFormated>
  <DomainObject.Predmet.ProtustrankaNazivFormatedOIB>
    <izvorni_sadrzaj>P. D. AUTOMARKETING d. o. o. BUJE, OIB 89277179575</izvorni_sadrzaj>
    <derivirana_varijabla naziv="DomainObject.Predmet.ProtustrankaNazivFormatedOIB_1">P. D. AUTOMARKETING d. o. o. BUJE, OIB 89277179575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4159555.45</izvorni_sadrzaj>
    <derivirana_varijabla naziv="DomainObject.Predmet.TrenutnaVrijednost_1">4159555.45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D. AUTOMARKETING d. o. o. BUJE</item>
    </izvorni_sadrzaj>
    <derivirana_varijabla naziv="DomainObject.Predmet.ProtuStrankaListFormated_1">
      <item>P. D. AUTOMARKETING d. o. o. BUJE</item>
    </derivirana_varijabla>
  </DomainObject.Predmet.ProtuStrankaListFormated>
  <DomainObject.Predmet.ProtuStrankaListFormatedOIB>
    <izvorni_sadrzaj>
      <item>P. D. AUTOMARKETING d. o. o. BUJE, OIB 89277179575</item>
    </izvorni_sadrzaj>
    <derivirana_varijabla naziv="DomainObject.Predmet.ProtuStrankaListFormatedOIB_1">
      <item>P. D. AUTOMARKETING d. o. o. BUJE, OIB 89277179575</item>
    </derivirana_varijabla>
  </DomainObject.Predmet.ProtuStrankaListFormatedOIB>
  <DomainObject.Predmet.ProtuStrankaListFormatedWithAdress>
    <izvorni_sadrzaj>
      <item>P. D. AUTOMARKETING d. o. o. BUJE, Trg Josipa Broza Tita 9, 52460 Buje</item>
    </izvorni_sadrzaj>
    <derivirana_varijabla naziv="DomainObject.Predmet.ProtuStrankaListFormatedWithAdress_1">
      <item>P. D. AUTOMARKETING d. o. o. BUJE, Trg Josipa Broza Tita 9, 52460 Buje</item>
    </derivirana_varijabla>
  </DomainObject.Predmet.ProtuStrankaListFormatedWithAdress>
  <DomainObject.Predmet.ProtuStrankaListFormatedWithAdressOIB>
    <izvorni_sadrzaj>
      <item>P. D. AUTOMARKETING d. o. o. BUJE, OIB 89277179575, Trg Josipa Broza Tita 9, 52460 Buje</item>
    </izvorni_sadrzaj>
    <derivirana_varijabla naziv="DomainObject.Predmet.ProtuStrankaListFormatedWithAdressOIB_1">
      <item>P. D. AUTOMARKETING d. o. o. BUJE, OIB 89277179575, Trg Josipa Broza Tita 9, 52460 Buje</item>
    </derivirana_varijabla>
  </DomainObject.Predmet.ProtuStrankaListFormatedWithAdressOIB>
  <DomainObject.Predmet.ProtuStrankaListNazivFormated>
    <izvorni_sadrzaj>
      <item>P. D. AUTOMARKETING d. o. o. BUJE</item>
    </izvorni_sadrzaj>
    <derivirana_varijabla naziv="DomainObject.Predmet.ProtuStrankaListNazivFormated_1">
      <item>P. D. AUTOMARKETING d. o. o. BUJE</item>
    </derivirana_varijabla>
  </DomainObject.Predmet.ProtuStrankaListNazivFormated>
  <DomainObject.Predmet.ProtuStrankaListNazivFormatedOIB>
    <izvorni_sadrzaj>
      <item>P. D. AUTOMARKETING d. o. o. BUJE, OIB 89277179575</item>
    </izvorni_sadrzaj>
    <derivirana_varijabla naziv="DomainObject.Predmet.ProtuStrankaListNazivFormatedOIB_1">
      <item>P. D. AUTOMARKETING d. o. o. BUJE, OIB 89277179575</item>
    </derivirana_varijabla>
  </DomainObject.Predmet.ProtuStrankaListNazivFormatedOIB>
  <DomainObject.Predmet.OstaliListFormated>
    <izvorni_sadrzaj>
      <item>Fond za zaštitu okoliša i energetsku učinkovitost, Zagreb</item>
    </izvorni_sadrzaj>
    <derivirana_varijabla naziv="DomainObject.Predmet.OstaliListFormated_1">
      <item>Fond za zaštitu okoliša i energetsku učinkovitost, Zagreb</item>
    </derivirana_varijabla>
  </DomainObject.Predmet.OstaliListFormated>
  <DomainObject.Predmet.OstaliListFormatedOIB>
    <izvorni_sadrzaj>
      <item>Fond za zaštitu okoliša i energetsku učinkovitost, Zagreb, OIB 85828625994</item>
    </izvorni_sadrzaj>
    <derivirana_varijabla naziv="DomainObject.Predmet.OstaliListFormatedOIB_1">
      <item>Fond za zaštitu okoliša i energetsku učinkovitost, Zagreb, OIB 85828625994</item>
    </derivirana_varijabla>
  </DomainObject.Predmet.OstaliListFormatedOIB>
  <DomainObject.Predmet.OstaliListFormatedWithAdress>
    <izvorni_sadrzaj>
      <item>Fond za zaštitu okoliša i energetsku učinkovitost, Zagreb, Radnička cesta 80, 10000 Zagreb</item>
    </izvorni_sadrzaj>
    <derivirana_varijabla naziv="DomainObject.Predmet.OstaliListFormatedWithAdress_1">
      <item>Fond za zaštitu okoliša i energetsku učinkovitost, Zagreb, Radnička cesta 80, 10000 Zagreb</item>
    </derivirana_varijabla>
  </DomainObject.Predmet.OstaliListFormatedWithAdress>
  <DomainObject.Predmet.OstaliListFormatedWithAdressOIB>
    <izvorni_sadrzaj>
      <item>Fond za zaštitu okoliša i energetsku učinkovitost, Zagreb, OIB 85828625994, Radnička cesta 80, 10000 Zagreb</item>
    </izvorni_sadrzaj>
    <derivirana_varijabla naziv="DomainObject.Predmet.OstaliListFormatedWithAdressOIB_1">
      <item>Fond za zaštitu okoliša i energetsku učinkovitost, Zagreb,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učinkovitost, Zagreb</item>
    </izvorni_sadrzaj>
    <derivirana_varijabla naziv="DomainObject.Predmet.OstaliListNazivFormated_1">
      <item>Fond za zaštitu okoliša i energetsku učinkovitost, Zagreb</item>
    </derivirana_varijabla>
  </DomainObject.Predmet.OstaliListNazivFormated>
  <DomainObject.Predmet.OstaliListNazivFormatedOIB>
    <izvorni_sadrzaj>
      <item>Fond za zaštitu okoliša i energetsku učinkovitost, Zagreb, OIB 85828625994</item>
    </izvorni_sadrzaj>
    <derivirana_varijabla naziv="DomainObject.Predmet.OstaliListNazivFormatedOIB_1">
      <item>Fond za zaštitu okoliša i energetsku učinkovitost, Zagreb,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D. AUTOMARKETING d. o. o. BUJE</izvorni_sadrzaj>
    <derivirana_varijabla naziv="DomainObject.Predmet.ProtustrankaIDrugi_1">P. D. AUTOMARKETING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D. AUTOMARKETING d. o. o. BUJE, OIB 89277179575, Trg Josipa Broza Tita 9, 52460 Buje</izvorni_sadrzaj>
    <derivirana_varijabla naziv="DomainObject.Predmet.ProtustrankaIDrugiAdressOIB_1">P. D. AUTOMARKETING d. o. o. BUJE, OIB 89277179575,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D. AUTOMARKETING d. o. o. BUJE</item>
      <item>Fond za zaštitu okoliša i energetsku učinkovitost, Zagreb</item>
    </izvorni_sadrzaj>
    <derivirana_varijabla naziv="DomainObject.Predmet.SudioniciListNaziv_1">
      <item>FINANCIJSKA AGENCIJA, RC RIJEKA, PODRUŽNICA PULA, PULA</item>
      <item>P. D. AUTOMARKETING d. o. o. BUJE</item>
      <item>Fond za zaštitu okoliša i energetsku učinkovitost, Zagreb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D. AUTOMARKETING d. o. o. BUJE, OIB 89277179575, Trg Josipa Broza Tita 9,52460 Buje</item>
      <item>Fond za zaštitu okoliša i energetsku učinkovitost, Zagreb, OIB 85828625994, Radnička cesta 80,10000 Zagreb</item>
    </izvorni_sadrzaj>
    <derivirana_varijabla naziv="DomainObject.Predmet.SudioniciListAdressOIB_1">
      <item>FINANCIJSKA AGENCIJA, RC RIJEKA, PODRUŽNICA PULA, PULA, OIB 85821130368, Giardini 5,52100 Pula</item>
      <item>P. D. AUTOMARKETING d. o. o. BUJE, OIB 89277179575, Trg Josipa Broza Tita 9,52460 Buje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89277179575</item>
      <item>, OIB 85828625994</item>
    </izvorni_sadrzaj>
    <derivirana_varijabla naziv="DomainObject.Predmet.SudioniciListNazivOIB_1">
      <item>, OIB 85821130368</item>
      <item>, OIB 89277179575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2C190-24D5-40FC-AB60-6E965C723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2683</properties:Characters>
  <properties:Lines>73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2016-02-17T08:55:00Z</dcterms:created>
  <dc:creator>Mihaela Kaligari</dc:creator>
  <dc:description/>
  <cp:keywords/>
  <cp:lastModifiedBy>Mihaela Kaligari</cp:lastModifiedBy>
  <cp:lastPrinted>2016-02-17T09:05:00Z</cp:lastPrinted>
  <dcterms:modified xmlns:xsi="http://www.w3.org/2001/XMLSchema-instance" xsi:type="dcterms:W3CDTF">2016-02-19T12:16:00Z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