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17d5" w14:paraId="23417d5" w:rsidRDefault="00AE649C" w:rsidP="00FA5B5E" w:rsidR="00AE649C" w:rsidRPr="00B76F3C">
      <w:pPr>
        <w:pStyle w:val="Naslov3"/>
        <w15:collapsed w:val="false"/>
      </w:pPr>
    </w:p>
    <w:p w:rsidRDefault="005F3C91" w:rsidP="005F3C91" w:rsidR="005F3C9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St-1194/2016-2.</w:t>
      </w:r>
    </w:p>
    <w:p w:rsidRDefault="005F3C91" w:rsidP="005F3C91" w:rsidR="005F3C91">
      <w:pPr>
        <w:jc w:val="center"/>
        <w:rPr>
          <w:rFonts w:cs="Arial" w:hAnsi="Arial" w:ascii="Arial"/>
          <w:b/>
          <w:noProof/>
        </w:rPr>
      </w:pPr>
    </w:p>
    <w:p w:rsidRDefault="005F3C91" w:rsidP="005F3C91" w:rsidR="005F3C91">
      <w:pPr>
        <w:jc w:val="center"/>
        <w:rPr>
          <w:rFonts w:cs="Arial" w:hAnsi="Arial" w:ascii="Arial"/>
          <w:b/>
          <w:noProof/>
        </w:rPr>
      </w:pPr>
    </w:p>
    <w:p w:rsidRDefault="005F3C91" w:rsidP="005F3C91" w:rsidR="005F3C9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F3C91" w:rsidP="005F3C91" w:rsidR="005F3C91">
      <w:pPr>
        <w:rPr>
          <w:rFonts w:cs="Arial" w:hAnsi="Arial" w:ascii="Arial"/>
          <w:b/>
          <w:noProof/>
        </w:rPr>
      </w:pPr>
    </w:p>
    <w:p w:rsidRDefault="005F3C91" w:rsidP="005F3C91" w:rsidR="005F3C9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F3C91" w:rsidP="005F3C91" w:rsidR="005F3C91">
      <w:pPr>
        <w:outlineLvl w:val="0"/>
        <w:rPr>
          <w:rFonts w:cs="Arial" w:hAnsi="Arial" w:ascii="Arial"/>
          <w:noProof/>
        </w:rPr>
      </w:pPr>
    </w:p>
    <w:p w:rsidRDefault="005F3C91" w:rsidP="005F3C91" w:rsidR="005F3C9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VUKSAN-NEKRETNINE d.o.o. za trgovinu i usluge iz </w:t>
      </w:r>
      <w:proofErr w:type="spellStart"/>
      <w:r>
        <w:rPr>
          <w:rFonts w:cs="Arial" w:hAnsi="Arial" w:ascii="Arial"/>
        </w:rPr>
        <w:t>Lasinja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Lasinjska</w:t>
      </w:r>
      <w:proofErr w:type="spellEnd"/>
      <w:r>
        <w:rPr>
          <w:rFonts w:cs="Arial" w:hAnsi="Arial" w:ascii="Arial"/>
        </w:rPr>
        <w:t xml:space="preserve"> cesta 11, MBS 080323153, OIB 56903519099, d</w:t>
      </w:r>
      <w:r>
        <w:rPr>
          <w:rFonts w:cs="Arial" w:hAnsi="Arial" w:ascii="Arial"/>
          <w:noProof/>
        </w:rPr>
        <w:t>ana 13. prosinca 2016. godine</w:t>
      </w:r>
    </w:p>
    <w:p w:rsidRDefault="005F3C91" w:rsidP="005F3C91" w:rsidR="005F3C91">
      <w:pPr>
        <w:ind w:firstLine="851"/>
        <w:jc w:val="both"/>
        <w:rPr>
          <w:rFonts w:cs="Arial" w:hAnsi="Arial" w:ascii="Arial"/>
          <w:noProof/>
        </w:rPr>
      </w:pPr>
    </w:p>
    <w:p w:rsidRDefault="005F3C91" w:rsidP="005F3C91" w:rsidR="005F3C9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F3C91" w:rsidP="005F3C91" w:rsidR="005F3C91">
      <w:pPr>
        <w:jc w:val="center"/>
        <w:rPr>
          <w:rFonts w:cs="Arial" w:hAnsi="Arial" w:ascii="Arial"/>
        </w:rPr>
      </w:pPr>
    </w:p>
    <w:p w:rsidRDefault="005F3C91" w:rsidP="005F3C91" w:rsidR="005F3C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VUKSAN-NEKRETNINE d.o.o. za trgovinu I usluge iz </w:t>
      </w:r>
      <w:proofErr w:type="spellStart"/>
      <w:r>
        <w:rPr>
          <w:rFonts w:cs="Arial" w:hAnsi="Arial" w:ascii="Arial"/>
        </w:rPr>
        <w:t>Lasinja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Lasinjska</w:t>
      </w:r>
      <w:proofErr w:type="spellEnd"/>
      <w:r>
        <w:rPr>
          <w:rFonts w:cs="Arial" w:hAnsi="Arial" w:ascii="Arial"/>
        </w:rPr>
        <w:t xml:space="preserve"> cesta 11, MBS 080323153, OIB 56903519099. </w:t>
      </w:r>
    </w:p>
    <w:p w:rsidRDefault="005F3C91" w:rsidP="005F3C91" w:rsidR="005F3C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F3C91" w:rsidP="005F3C91" w:rsidR="005F3C9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F3C91" w:rsidP="005F3C91" w:rsidR="005F3C91">
      <w:pPr>
        <w:ind w:firstLine="851"/>
        <w:jc w:val="both"/>
        <w:rPr>
          <w:rFonts w:cs="Arial" w:hAnsi="Arial" w:ascii="Arial"/>
          <w:noProof/>
        </w:rPr>
      </w:pPr>
    </w:p>
    <w:p w:rsidRDefault="005F3C91" w:rsidP="005F3C91" w:rsidR="005F3C9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5F3C91" w:rsidP="005F3C91" w:rsidR="005F3C9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Vedran Vuksan</w:t>
      </w:r>
    </w:p>
    <w:p w:rsidRDefault="005F3C91" w:rsidP="005F3C91" w:rsidR="005F3C91">
      <w:pPr>
        <w:ind w:left="851"/>
        <w:jc w:val="both"/>
        <w:rPr>
          <w:rFonts w:cs="Arial" w:hAnsi="Arial" w:ascii="Arial"/>
          <w:noProof/>
        </w:rPr>
      </w:pPr>
    </w:p>
    <w:p w:rsidRDefault="005F3C91" w:rsidP="005F3C91" w:rsidR="005F3C9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5F3C91" w:rsidP="005F3C91" w:rsidR="005F3C9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F3C91" w:rsidP="005F3C91" w:rsidR="005F3C9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F3C91" w:rsidP="005F3C91" w:rsidR="005F3C9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566 dana, u ukupnom iznosu od 7.119,75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5F3C91" w:rsidP="005F3C91" w:rsidR="005F3C91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F3C91" w:rsidP="005F3C91" w:rsidR="005F3C9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F3C91" w:rsidP="005F3C91" w:rsidR="005F3C9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  <w:bookmarkStart w:name="_GoBack" w:id="0"/>
      <w:bookmarkEnd w:id="0"/>
    </w:p>
    <w:p w:rsidRDefault="005F3C91" w:rsidP="005F3C91" w:rsidR="005F3C9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5F3C91" w:rsidP="005F3C91" w:rsidR="005F3C91">
      <w:pPr>
        <w:jc w:val="both"/>
        <w:rPr>
          <w:rFonts w:cs="Arial" w:hAnsi="Arial" w:ascii="Arial"/>
          <w:noProof/>
        </w:rPr>
      </w:pPr>
    </w:p>
    <w:p w:rsidRDefault="005F3C91" w:rsidP="005F3C91" w:rsidR="005F3C9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F3C91" w:rsidP="005F3C91" w:rsidR="005F3C9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F3C91" w:rsidP="005F3C91" w:rsidR="005F3C91">
      <w:pPr>
        <w:jc w:val="both"/>
        <w:rPr>
          <w:rFonts w:cs="Arial" w:hAnsi="Arial" w:ascii="Arial"/>
          <w:noProof/>
        </w:rPr>
      </w:pPr>
    </w:p>
    <w:p w:rsidRDefault="005F3C91" w:rsidP="005F3C91" w:rsidR="005F3C9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F3C91" w:rsidP="005F3C91" w:rsidR="005F3C91">
      <w:pPr>
        <w:jc w:val="both"/>
        <w:rPr>
          <w:rFonts w:cs="Arial" w:hAnsi="Arial" w:ascii="Arial"/>
        </w:rPr>
      </w:pPr>
    </w:p>
    <w:p w:rsidRDefault="005F3C91" w:rsidP="005F3C91" w:rsidR="005F3C9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F3C91" w:rsidP="005F3C91" w:rsidR="005F3C9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5F3C91" w:rsidP="005F3C91" w:rsidR="005F3C9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5F3C91" w:rsidP="005F3C91" w:rsidR="005F3C9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5F3C91" w:rsidP="005F3C91" w:rsidR="005F3C9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F3C91" w:rsidP="005F3C91" w:rsidR="005F3C9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5F3C91" w:rsidP="005F3C91" w:rsidR="005F3C91">
      <w:pPr>
        <w:rPr>
          <w:rFonts w:cs="Arial" w:hAnsi="Arial" w:ascii="Arial"/>
        </w:rPr>
      </w:pPr>
    </w:p>
    <w:p w:rsidRDefault="005F3C91" w:rsidP="005F3C91" w:rsidR="005F3C91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C9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St-1194/2016-2</izvorni_sadrzaj>
    <derivirana_varijabla naziv="DomainObject.Oznaka_1">St-1194/2016-2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VUKSAN-NEKRETNINE d.o.o. zastupanog po punomoćniku Vedran Vuksan</izvorni_sadrzaj>
    <derivirana_varijabla naziv="DomainObject.Predmet.ProtustrankaFormated_1">  VUKSAN-NEKRETNINE d.o.o. zastupanog po punomoćniku Vedran Vuksan</derivirana_varijabla>
  </DomainObject.Predmet.ProtustrankaFormated>
  <DomainObject.Predmet.ProtustrankaFormatedOIB>
    <izvorni_sadrzaj>  VUKSAN-NEKRETNINE d.o.o., OIB 56903519099 zastupanog po punomoćniku Vedran Vuksan</izvorni_sadrzaj>
    <derivirana_varijabla naziv="DomainObject.Predmet.ProtustrankaFormatedOIB_1">  VUKSAN-NEKRETNINE d.o.o., OIB 56903519099 zastupanog po punomoćniku Vedran Vuksan</derivirana_varijabla>
  </DomainObject.Predmet.ProtustrankaFormatedOIB>
  <DomainObject.Predmet.ProtustrankaFormatedWithAdress>
    <izvorni_sadrzaj> VUKSAN-NEKRETNINE d.o.o., Lasinjska cesta 11, 47206 Lasinja zastupanog po punomoćniku Vedran Vuksan</izvorni_sadrzaj>
    <derivirana_varijabla naziv="DomainObject.Predmet.ProtustrankaFormatedWithAdress_1"> VUKSAN-NEKRETNINE d.o.o., Lasinjska cesta 11, 47206 Lasinja zastupanog po punomoćniku Vedran Vuksan</derivirana_varijabla>
  </DomainObject.Predmet.ProtustrankaFormatedWithAdress>
  <DomainObject.Predmet.ProtustrankaFormatedWithAdressOIB>
    <izvorni_sadrzaj> VUKSAN-NEKRETNINE d.o.o., OIB 56903519099, Lasinjska cesta 11, 47206 Lasinja zastupanog po punomoćniku Vedran Vuksan</izvorni_sadrzaj>
    <derivirana_varijabla naziv="DomainObject.Predmet.ProtustrankaFormatedWithAdressOIB_1"> VUKSAN-NEKRETNINE d.o.o., OIB 56903519099, Lasinjska cesta 11, 47206 Lasinja zastupanog po punomoćniku Vedran Vuksan</derivirana_varijabla>
  </DomainObject.Predmet.ProtustrankaFormatedWithAdressOIB>
  <DomainObject.Predmet.ProtustrankaWithAdress>
    <izvorni_sadrzaj>VUKSAN-NEKRETNINE d.o.o. Lasinjska cesta 11, 47206 Lasinja</izvorni_sadrzaj>
    <derivirana_varijabla naziv="DomainObject.Predmet.ProtustrankaWithAdress_1">VUKSAN-NEKRETNINE d.o.o. Lasinjska cesta 11, 47206 Lasinja</derivirana_varijabla>
  </DomainObject.Predmet.ProtustrankaWithAdress>
  <DomainObject.Predmet.ProtustrankaWithAdressOIB>
    <izvorni_sadrzaj>VUKSAN-NEKRETNINE d.o.o., OIB 56903519099, Lasinjska cesta 11, 47206 Lasinja</izvorni_sadrzaj>
    <derivirana_varijabla naziv="DomainObject.Predmet.ProtustrankaWithAdressOIB_1">VUKSAN-NEKRETNINE d.o.o., OIB 56903519099, Lasinjska cesta 11, 47206 Lasinja</derivirana_varijabla>
  </DomainObject.Predmet.ProtustrankaWithAdressOIB>
  <DomainObject.Predmet.ProtustrankaNazivFormated>
    <izvorni_sadrzaj>VUKSAN-NEKRETNINE d.o.o.</izvorni_sadrzaj>
    <derivirana_varijabla naziv="DomainObject.Predmet.ProtustrankaNazivFormated_1">VUKSAN-NEKRETNINE d.o.o.</derivirana_varijabla>
  </DomainObject.Predmet.ProtustrankaNazivFormated>
  <DomainObject.Predmet.ProtustrankaNazivFormatedOIB>
    <izvorni_sadrzaj>VUKSAN-NEKRETNINE d.o.o., OIB 56903519099</izvorni_sadrzaj>
    <derivirana_varijabla naziv="DomainObject.Predmet.ProtustrankaNazivFormatedOIB_1">VUKSAN-NEKRETNINE d.o.o., OIB 56903519099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 KARLOVAC</izvorni_sadrzaj>
    <derivirana_varijabla naziv="DomainObject.Predmet.StrankaFormated_1">  FINA, regionalni centar Zagreb, podružnica  KARLOVAC</derivirana_varijabla>
  </DomainObject.Predmet.StrankaFormated>
  <DomainObject.Predmet.StrankaFormatedOIB>
    <izvorni_sadrzaj>  FINA, regionalni centar Zagreb, podružnica  KARLOVAC, OIB 85821130368</izvorni_sadrzaj>
    <derivirana_varijabla naziv="DomainObject.Predmet.StrankaFormatedOIB_1">  FINA, regionalni centar Zagreb, podružnica  KARLOVAC, OIB 85821130368</derivirana_varijabla>
  </DomainObject.Predmet.StrankaFormatedOIB>
  <DomainObject.Predmet.StrankaFormatedWithAdress>
    <izvorni_sadrzaj> FINA, regionalni centar Zagreb, podružnica  KARLOVAC, Vitezovićeva 1, 47000 Karlovac</izvorni_sadrzaj>
    <derivirana_varijabla naziv="DomainObject.Predmet.StrankaFormatedWithAdress_1"> FINA, regionalni centar Zagreb, podružnica  KARLOVAC, Vitezovićeva 1, 47000 Karlovac</derivirana_varijabla>
  </DomainObject.Predmet.StrankaFormatedWithAdress>
  <DomainObject.Predmet.StrankaFormatedWithAdressOIB>
    <izvorni_sadrzaj> FINA, regionalni centar Zagreb, podružnica  KARLOVAC, OIB 85821130368, Vitezovićeva 1, 47000 Karlovac</izvorni_sadrzaj>
    <derivirana_varijabla naziv="DomainObject.Predmet.StrankaFormatedWithAdressOIB_1"> FINA, regionalni centar Zagreb, podružnica  KARLOVAC, OIB 85821130368, Vitezovićeva 1, 47000 Karlovac</derivirana_varijabla>
  </DomainObject.Predmet.StrankaFormatedWithAdressOIB>
  <DomainObject.Predmet.StrankaWithAdress>
    <izvorni_sadrzaj>FINA, regionalni centar Zagreb, podružnica  KARLOVAC Vitezovićeva 1,47000 Karlovac</izvorni_sadrzaj>
    <derivirana_varijabla naziv="DomainObject.Predmet.StrankaWithAdress_1">FINA, regionalni centar Zagreb, podružnica  KARLOVAC Vitezovićeva 1,47000 Karlovac</derivirana_varijabla>
  </DomainObject.Predmet.StrankaWithAdress>
  <DomainObject.Predmet.StrankaWithAdressOIB>
    <izvorni_sadrzaj>FINA, regionalni centar Zagreb, podružnica  KARLOVAC, OIB 85821130368, Vitezovićeva 1,47000 Karlovac</izvorni_sadrzaj>
    <derivirana_varijabla naziv="DomainObject.Predmet.StrankaWithAdressOIB_1">FINA, regionalni centar Zagreb, podružnica  KARLOVAC, OIB 85821130368, Vitezovićeva 1,47000 Karlovac</derivirana_varijabla>
  </DomainObject.Predmet.StrankaWithAdressOIB>
  <DomainObject.Predmet.StrankaNazivFormated>
    <izvorni_sadrzaj>FINA, regionalni centar Zagreb, podružnica  KARLOVAC</izvorni_sadrzaj>
    <derivirana_varijabla naziv="DomainObject.Predmet.StrankaNazivFormated_1">FINA, regionalni centar Zagreb, podružnica  KARLOVAC</derivirana_varijabla>
  </DomainObject.Predmet.StrankaNazivFormated>
  <DomainObject.Predmet.StrankaNazivFormatedOIB>
    <izvorni_sadrzaj>FINA, regionalni centar Zagreb, podružnica  KARLOVAC, OIB 85821130368</izvorni_sadrzaj>
    <derivirana_varijabla naziv="DomainObject.Predmet.StrankaNazivFormatedOIB_1">FINA, regionalni centar Zagreb, podružnica 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 KARLOVAC</item>
    </izvorni_sadrzaj>
    <derivirana_varijabla naziv="DomainObject.Predmet.StrankaListFormated_1">
      <item>FINA, regionalni centar Zagreb, podružnica  KARLOVAC</item>
    </derivirana_varijabla>
  </DomainObject.Predmet.StrankaListFormated>
  <DomainObject.Predmet.StrankaListFormatedOIB>
    <izvorni_sadrzaj>
      <item>FINA, regionalni centar Zagreb, podružnica  KARLOVAC, OIB 85821130368</item>
    </izvorni_sadrzaj>
    <derivirana_varijabla naziv="DomainObject.Predmet.StrankaListFormatedOIB_1">
      <item>FINA, regionalni centar Zagreb, podružnica  KARLOVAC, OIB 85821130368</item>
    </derivirana_varijabla>
  </DomainObject.Predmet.StrankaListFormatedOIB>
  <DomainObject.Predmet.StrankaListFormatedWithAdress>
    <izvorni_sadrzaj>
      <item>FINA, regionalni centar Zagreb, podružnica  KARLOVAC, Vitezovićeva 1, 47000 Karlovac</item>
    </izvorni_sadrzaj>
    <derivirana_varijabla naziv="DomainObject.Predmet.StrankaListFormatedWithAdress_1">
      <item>FINA, regionalni centar Zagreb, podružnica  KARLOVAC, Vitezovićeva 1, 47000 Karlovac</item>
    </derivirana_varijabla>
  </DomainObject.Predmet.StrankaListFormatedWithAdress>
  <DomainObject.Predmet.StrankaListFormatedWithAdressOIB>
    <izvorni_sadrzaj>
      <item>FINA, regionalni centar Zagreb, podružnica  KARLOVAC, OIB 85821130368, Vitezovićeva 1, 47000 Karlovac</item>
    </izvorni_sadrzaj>
    <derivirana_varijabla naziv="DomainObject.Predmet.StrankaListFormatedWithAdressOIB_1">
      <item>FINA, regionalni centar Zagreb, podružnica 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 KARLOVAC</item>
    </izvorni_sadrzaj>
    <derivirana_varijabla naziv="DomainObject.Predmet.StrankaListNazivFormated_1">
      <item>FINA, regionalni centar Zagreb, podružnica  KARLOVAC</item>
    </derivirana_varijabla>
  </DomainObject.Predmet.StrankaListNazivFormated>
  <DomainObject.Predmet.StrankaListNazivFormatedOIB>
    <izvorni_sadrzaj>
      <item>FINA, regionalni centar Zagreb, podružnica  KARLOVAC, OIB 85821130368</item>
    </izvorni_sadrzaj>
    <derivirana_varijabla naziv="DomainObject.Predmet.StrankaListNazivFormatedOIB_1">
      <item>FINA, regionalni centar Zagreb, podružnica  KARLOVAC, OIB 85821130368</item>
    </derivirana_varijabla>
  </DomainObject.Predmet.StrankaListNazivFormatedOIB>
  <DomainObject.Predmet.ProtuStrankaListFormated>
    <izvorni_sadrzaj>
      <item>VUKSAN-NEKRETNINE d.o.o. zastupanog po punomoćniku Vedran Vuksan</item>
    </izvorni_sadrzaj>
    <derivirana_varijabla naziv="DomainObject.Predmet.ProtuStrankaListFormated_1">
      <item>VUKSAN-NEKRETNINE d.o.o. zastupanog po punomoćniku Vedran Vuksan</item>
    </derivirana_varijabla>
  </DomainObject.Predmet.ProtuStrankaListFormated>
  <DomainObject.Predmet.ProtuStrankaListFormatedOIB>
    <izvorni_sadrzaj>
      <item>VUKSAN-NEKRETNINE d.o.o., OIB 56903519099 zastupanog po punomoćniku Vedran Vuksan</item>
    </izvorni_sadrzaj>
    <derivirana_varijabla naziv="DomainObject.Predmet.ProtuStrankaListFormatedOIB_1">
      <item>VUKSAN-NEKRETNINE d.o.o., OIB 56903519099 zastupanog po punomoćniku Vedran Vuksan</item>
    </derivirana_varijabla>
  </DomainObject.Predmet.ProtuStrankaListFormatedOIB>
  <DomainObject.Predmet.ProtuStrankaListFormatedWithAdress>
    <izvorni_sadrzaj>
      <item>VUKSAN-NEKRETNINE d.o.o., Lasinjska cesta 11, 47206 Lasinja zastupanog po punomoćniku Vedran Vuksan</item>
    </izvorni_sadrzaj>
    <derivirana_varijabla naziv="DomainObject.Predmet.ProtuStrankaListFormatedWithAdress_1">
      <item>VUKSAN-NEKRETNINE d.o.o., Lasinjska cesta 11, 47206 Lasinja zastupanog po punomoćniku Vedran Vuksan</item>
    </derivirana_varijabla>
  </DomainObject.Predmet.ProtuStrankaListFormatedWithAdress>
  <DomainObject.Predmet.ProtuStrankaListFormatedWithAdressOIB>
    <izvorni_sadrzaj>
      <item>VUKSAN-NEKRETNINE d.o.o., OIB 56903519099, Lasinjska cesta 11, 47206 Lasinja zastupanog po punomoćniku Vedran Vuksan</item>
    </izvorni_sadrzaj>
    <derivirana_varijabla naziv="DomainObject.Predmet.ProtuStrankaListFormatedWithAdressOIB_1">
      <item>VUKSAN-NEKRETNINE d.o.o., OIB 56903519099, Lasinjska cesta 11, 47206 Lasinja zastupanog po punomoćniku Vedran Vuksan</item>
    </derivirana_varijabla>
  </DomainObject.Predmet.ProtuStrankaListFormatedWithAdressOIB>
  <DomainObject.Predmet.ProtuStrankaListNazivFormated>
    <izvorni_sadrzaj>
      <item>VUKSAN-NEKRETNINE d.o.o.</item>
    </izvorni_sadrzaj>
    <derivirana_varijabla naziv="DomainObject.Predmet.ProtuStrankaListNazivFormated_1">
      <item>VUKSAN-NEKRETNINE d.o.o.</item>
    </derivirana_varijabla>
  </DomainObject.Predmet.ProtuStrankaListNazivFormated>
  <DomainObject.Predmet.ProtuStrankaListNazivFormatedOIB>
    <izvorni_sadrzaj>
      <item>VUKSAN-NEKRETNINE d.o.o., OIB 56903519099</item>
    </izvorni_sadrzaj>
    <derivirana_varijabla naziv="DomainObject.Predmet.ProtuStrankaListNazivFormatedOIB_1">
      <item>VUKSAN-NEKRETNINE d.o.o., OIB 56903519099</item>
    </derivirana_varijabla>
  </DomainObject.Predmet.ProtuStrankaListNazivFormatedOIB>
  <DomainObject.Predmet.OstaliListFormated>
    <izvorni_sadrzaj>
      <item>Vedran Vuksan punomoćnik sudionika u postupku VUKSAN-NEKRETNINE d.o.o.</item>
    </izvorni_sadrzaj>
    <derivirana_varijabla naziv="DomainObject.Predmet.OstaliListFormated_1">
      <item>Vedran Vuksan punomoćnik sudionika u postupku VUKSAN-NEKRETNINE d.o.o.</item>
    </derivirana_varijabla>
  </DomainObject.Predmet.OstaliListFormated>
  <DomainObject.Predmet.OstaliListFormatedOIB>
    <izvorni_sadrzaj>
      <item>Vedran Vuksan, OIB 47320739215 punomoćnik sudionika u postupku VUKSAN-NEKRETNINE d.o.o.</item>
    </izvorni_sadrzaj>
    <derivirana_varijabla naziv="DomainObject.Predmet.OstaliListFormatedOIB_1">
      <item>Vedran Vuksan, OIB 47320739215 punomoćnik sudionika u postupku VUKSAN-NEKRETNINE d.o.o.</item>
    </derivirana_varijabla>
  </DomainObject.Predmet.OstaliListFormatedOIB>
  <DomainObject.Predmet.OstaliListFormatedWithAdress>
    <izvorni_sadrzaj>
      <item>Vedran Vuksan, Lasinjska cesta 13., 47206 Lasinja punomoćnik sudionika u postupku VUKSAN-NEKRETNINE d.o.o.</item>
    </izvorni_sadrzaj>
    <derivirana_varijabla naziv="DomainObject.Predmet.OstaliListFormatedWithAdress_1">
      <item>Vedran Vuksan, Lasinjska cesta 13., 47206 Lasinja punomoćnik sudionika u postupku VUKSAN-NEKRETNINE d.o.o.</item>
    </derivirana_varijabla>
  </DomainObject.Predmet.OstaliListFormatedWithAdress>
  <DomainObject.Predmet.OstaliListFormatedWithAdressOIB>
    <izvorni_sadrzaj>
      <item>Vedran Vuksan, OIB 47320739215, Lasinjska cesta 13., 47206 Lasinja punomoćnik sudionika u postupku VUKSAN-NEKRETNINE d.o.o.</item>
    </izvorni_sadrzaj>
    <derivirana_varijabla naziv="DomainObject.Predmet.OstaliListFormatedWithAdressOIB_1">
      <item>Vedran Vuksan, OIB 47320739215, Lasinjska cesta 13., 47206 Lasinja punomoćnik sudionika u postupku VUKSAN-NEKRETNINE d.o.o.</item>
    </derivirana_varijabla>
  </DomainObject.Predmet.OstaliListFormatedWithAdressOIB>
  <DomainObject.Predmet.OstaliListNazivFormated>
    <izvorni_sadrzaj>
      <item>Vedran Vuksan</item>
    </izvorni_sadrzaj>
    <derivirana_varijabla naziv="DomainObject.Predmet.OstaliListNazivFormated_1">
      <item>Vedran Vuksan</item>
    </derivirana_varijabla>
  </DomainObject.Predmet.OstaliListNazivFormated>
  <DomainObject.Predmet.OstaliListNazivFormatedOIB>
    <izvorni_sadrzaj>
      <item>Vedran Vuksan, OIB 47320739215</item>
    </izvorni_sadrzaj>
    <derivirana_varijabla naziv="DomainObject.Predmet.OstaliListNazivFormatedOIB_1">
      <item>Vedran Vuksan, OIB 47320739215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St-1194/2016-2</izvorni_sadrzaj>
    <derivirana_varijabla naziv="DomainObject.PoslovniBrojDokumenta_1">St-1194/2016-2</derivirana_varijabla>
  </DomainObject.PoslovniBrojDokumenta>
  <DomainObject.Predmet.StrankaIDrugi>
    <izvorni_sadrzaj>FINA, regionalni centar Zagreb, podružnica  KARLOVAC</izvorni_sadrzaj>
    <derivirana_varijabla naziv="DomainObject.Predmet.StrankaIDrugi_1">FINA, regionalni centar Zagreb, podružnica  KARLOVAC</derivirana_varijabla>
  </DomainObject.Predmet.StrankaIDrugi>
  <DomainObject.Predmet.ProtustrankaIDrugi>
    <izvorni_sadrzaj>VUKSAN-NEKRETNINE d.o.o.</izvorni_sadrzaj>
    <derivirana_varijabla naziv="DomainObject.Predmet.ProtustrankaIDrugi_1">VUKSAN-NEKRETNINE d.o.o.</derivirana_varijabla>
  </DomainObject.Predmet.ProtustrankaIDrugi>
  <DomainObject.Predmet.StrankaIDrugiAdressOIB>
    <izvorni_sadrzaj>FINA, regionalni centar Zagreb, podružnica  KARLOVAC, OIB 85821130368, Vitezovićeva 1, 47000 Karlovac</izvorni_sadrzaj>
    <derivirana_varijabla naziv="DomainObject.Predmet.StrankaIDrugiAdressOIB_1">FINA, regionalni centar Zagreb, podružnica  KARLOVAC, OIB 85821130368, Vitezovićeva 1, 47000 Karlovac</derivirana_varijabla>
  </DomainObject.Predmet.StrankaIDrugiAdressOIB>
  <DomainObject.Predmet.ProtustrankaIDrugiAdressOIB>
    <izvorni_sadrzaj>VUKSAN-NEKRETNINE d.o.o., OIB 56903519099, Lasinjska cesta 11, 47206 Lasinja</izvorni_sadrzaj>
    <derivirana_varijabla naziv="DomainObject.Predmet.ProtustrankaIDrugiAdressOIB_1">VUKSAN-NEKRETNINE d.o.o., OIB 56903519099, Lasinjska cesta 11,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VUKSAN-NEKRETNINE d.o.o.</item>
      <item>FINA, regionalni centar Zagreb, podružnica  KARLOVAC</item>
      <item>Vedran Vuksan</item>
    </izvorni_sadrzaj>
    <derivirana_varijabla naziv="DomainObject.Predmet.SudioniciListNaziv_1">
      <item>VUKSAN-NEKRETNINE d.o.o.</item>
      <item>FINA, regionalni centar Zagreb, podružnica  KARLOVAC</item>
      <item>Vedran Vuksan</item>
    </derivirana_varijabla>
  </DomainObject.Predmet.SudioniciListNaziv>
  <DomainObject.Predmet.SudioniciListAdressOIB>
    <izvorni_sadrzaj>
      <item>VUKSAN-NEKRETNINE d.o.o., OIB 56903519099, Lasinjska cesta 11,47206 Lasinja</item>
      <item>FINA, regionalni centar Zagreb, podružnica  KARLOVAC, OIB 85821130368, Vitezovićeva 1,47000 Karlovac</item>
      <item>Vedran Vuksan, OIB 47320739215, Lasinjska cesta 13.,47206 Lasinja</item>
    </izvorni_sadrzaj>
    <derivirana_varijabla naziv="DomainObject.Predmet.SudioniciListAdressOIB_1">
      <item>VUKSAN-NEKRETNINE d.o.o., OIB 56903519099, Lasinjska cesta 11,47206 Lasinja</item>
      <item>FINA, regionalni centar Zagreb, podružnica  KARLOVAC, OIB 85821130368, Vitezovićeva 1,47000 Karlovac</item>
      <item>Vedran Vuksan, OIB 47320739215, Lasinjska cesta 13.,47206 Lasinja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D562F-58FC-472C-B23E-1B3D4671C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2780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