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E21E1" w:rsidR="00BE21E1">
        <w:tc>
          <w:tcPr>
            <w:tcW w:type="dxa" w:w="2985"/>
            <w:hideMark/>
          </w:tcPr>
          <w:p w:rsidRDefault="00BE21E1" w:rsidR="00BE21E1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E21E1" w:rsidR="00BE21E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BE21E1" w:rsidR="00BE21E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BE21E1" w:rsidR="00BE21E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7e0b28" w14:paraId="e7e0b28" w:rsidRDefault="00BE21E1" w:rsidP="00BE21E1" w:rsidR="00BE21E1">
      <w:pPr>
        <w:spacing w:after="0"/>
        <w:jc w:val="right"/>
        <w15:collapsed w:val="false"/>
        <w:rPr>
          <w:sz w:val="12"/>
        </w:rPr>
      </w:pPr>
    </w:p>
    <w:p w:rsidRDefault="00BE21E1" w:rsidP="00BE21E1" w:rsidR="00BE21E1">
      <w:pPr>
        <w:spacing w:after="0"/>
        <w:jc w:val="right"/>
        <w:rPr>
          <w:sz w:val="12"/>
        </w:rPr>
      </w:pPr>
    </w:p>
    <w:p w:rsidRDefault="00BE21E1" w:rsidP="00BE21E1" w:rsidR="00BE21E1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E21E1" w:rsidR="00BE21E1">
        <w:trPr>
          <w:trHeight w:val="206"/>
          <w:jc w:val="right"/>
        </w:trPr>
        <w:tc>
          <w:tcPr>
            <w:tcW w:type="dxa" w:w="4320"/>
            <w:hideMark/>
          </w:tcPr>
          <w:p w:rsidRDefault="00BE21E1" w:rsidR="00BE21E1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St-794/2016-72</w:t>
            </w:r>
          </w:p>
        </w:tc>
      </w:tr>
    </w:tbl>
    <w:p w:rsidRDefault="00BE21E1" w:rsidP="00BE21E1" w:rsidR="00BE21E1">
      <w:pPr>
        <w:spacing w:after="0"/>
      </w:pPr>
    </w:p>
    <w:p w:rsidRDefault="00BE21E1" w:rsidP="00BE21E1" w:rsidR="00BE21E1" w:rsidRPr="00BE21E1">
      <w:pPr>
        <w:pStyle w:val="Naslovdokumenta"/>
      </w:pPr>
      <w:r>
        <w:rPr>
          <w:b w:val="false"/>
        </w:rPr>
        <w:t>Z A K LJ U Č A K</w:t>
      </w:r>
    </w:p>
    <w:p w:rsidRDefault="00BE21E1" w:rsidP="00BE21E1" w:rsidR="00BE21E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</w:t>
      </w:r>
      <w:r>
        <w:rPr>
          <w:rFonts w:cs="Times New Roman"/>
          <w:bCs/>
        </w:rPr>
        <w:t>START d.o.o., u stečaju, OIB: 99169707326, sa sjedištem u Braće Radić 69, 40321 Mala Subotica</w:t>
      </w:r>
      <w:r>
        <w:rPr>
          <w:rFonts w:cs="Times New Roman"/>
        </w:rPr>
        <w:t xml:space="preserve">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 xml:space="preserve">, iz Varaždina, Dravska poljana br. 1, izvan ročišta 10. prosinca 2018., </w:t>
      </w:r>
    </w:p>
    <w:p w:rsidRDefault="00BE21E1" w:rsidP="00BE21E1" w:rsidR="00BE21E1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E21E1" w:rsidP="00BE21E1" w:rsidR="00BE21E1">
      <w:pPr>
        <w:pStyle w:val="Naslov6"/>
        <w:ind w:firstLine="0" w:left="0"/>
        <w:jc w:val="center"/>
        <w:rPr>
          <w:rFonts w:cs="Times New Roman" w:hAnsi="Times New Roman" w:ascii="Times New Roman"/>
          <w:i w:val="false"/>
          <w:sz w:val="24"/>
        </w:rPr>
      </w:pPr>
      <w:r>
        <w:rPr>
          <w:rFonts w:cs="Times New Roman" w:hAnsi="Times New Roman" w:ascii="Times New Roman"/>
          <w:i w:val="false"/>
          <w:sz w:val="24"/>
        </w:rPr>
        <w:t>z a k lj u č i o   j   e</w:t>
      </w:r>
    </w:p>
    <w:p w:rsidRDefault="00BE21E1" w:rsidP="00BE21E1" w:rsidR="00BE21E1">
      <w:pPr>
        <w:rPr>
          <w:lang w:eastAsia="hr-HR"/>
        </w:rPr>
      </w:pPr>
    </w:p>
    <w:p w:rsidRDefault="00BE21E1" w:rsidP="00BE21E1" w:rsidR="00BE21E1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Nalaže se Financijskoj agenciji da izvrši prijenos novčanih sredstava u iznosu od 108.972,58 kuna sa računa broj: HR1123900011300028787 na račun stečajnog dužnika </w:t>
      </w:r>
      <w:r>
        <w:rPr>
          <w:rFonts w:cs="Times New Roman"/>
          <w:bCs/>
        </w:rPr>
        <w:t>Start d.o.o. u stečaju., OIB: 99169707326, sa sjedištem u Braće Radić 69, 40321 Mala Subotica</w:t>
      </w:r>
      <w:r>
        <w:rPr>
          <w:rFonts w:cs="Times New Roman"/>
        </w:rPr>
        <w:t xml:space="preserve">, broj IBAN HR1424840081135024742  otvoren kod </w:t>
      </w:r>
      <w:proofErr w:type="spellStart"/>
      <w:r>
        <w:rPr>
          <w:rFonts w:cs="Times New Roman"/>
        </w:rPr>
        <w:t>Raiffeisenbank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Austria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d.d</w:t>
      </w:r>
      <w:proofErr w:type="spellEnd"/>
    </w:p>
    <w:p w:rsidRDefault="00BE21E1" w:rsidP="00BE21E1" w:rsidR="00BE21E1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E21E1" w:rsidP="00BE21E1" w:rsidR="00BE21E1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BE21E1" w:rsidP="00BE21E1" w:rsidR="00BE21E1">
      <w:pPr>
        <w:pStyle w:val="Tijeloteksta2"/>
        <w:tabs>
          <w:tab w:pos="7995" w:val="left"/>
        </w:tabs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</w:p>
    <w:p w:rsidRDefault="00BE21E1" w:rsidP="00BE21E1" w:rsidR="00BE21E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Nakon što je rješenje o dosudi nekretnine kupcu, poslovni broj 6 St-794/2016-61 od 6. studenoga 2018., postalo pravomoćno 24. studenoga 2018., te nakon što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na račun Financijske agencije (dalje: FINA), valjalo je donijeti zaključak kao u izreci i naložiti FINI prijenos novčanih sredstava s računa FINE na račun stečajnog dužnika kako bi stečajni upravitelj mogao raspolagati u stečaju s navedenim sredstvima, a radi podmirenja troškova stečajnog postupka.</w:t>
      </w:r>
    </w:p>
    <w:p w:rsidRDefault="00BE21E1" w:rsidP="00BE21E1" w:rsidR="00BE21E1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 xml:space="preserve">U Varaždinu 10. prosinca 2018. </w:t>
      </w: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Sudac  : </w:t>
      </w: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Hugo Wedemeyer, v. r.</w:t>
      </w: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  <w:b/>
          <w:u w:val="single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Uputa  o  pravnom  lijeku :</w:t>
      </w:r>
    </w:p>
    <w:p w:rsidRDefault="00BE21E1" w:rsidP="00BE21E1" w:rsidR="00BE21E1">
      <w:pPr>
        <w:spacing w:after="0"/>
        <w:jc w:val="both"/>
      </w:pPr>
      <w:r>
        <w:t>Protiv ovog zaključka nije dopušten pravni lijek (čl. 19. st. 7. Stečajnog zakona – Narodne novine br. 71/15. i 104/17.).</w:t>
      </w: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DNA : </w:t>
      </w:r>
      <w:r>
        <w:rPr>
          <w:rFonts w:cs="Times New Roman"/>
        </w:rPr>
        <w:tab/>
      </w:r>
    </w:p>
    <w:p w:rsidRDefault="00BE21E1" w:rsidP="00BE21E1" w:rsidR="00BE21E1">
      <w:pPr>
        <w:pStyle w:val="Tijeloteksta2"/>
        <w:spacing w:lineRule="auto" w:line="240" w:after="0"/>
        <w:rPr>
          <w:rFonts w:cs="Times New Roman"/>
          <w:b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 xml:space="preserve">, iz Varaždina, Dravska Poljana br. 1, </w:t>
      </w: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</w:p>
    <w:p w:rsidRDefault="00BE21E1" w:rsidP="00BE21E1" w:rsidR="00BE21E1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e-Oglasna ploča ovoga suda, </w:t>
      </w:r>
    </w:p>
    <w:p w:rsidRDefault="00BE21E1" w:rsidP="00BE21E1" w:rsidR="00BE21E1">
      <w:pPr>
        <w:spacing w:after="0"/>
        <w:jc w:val="both"/>
        <w:rPr>
          <w:rFonts w:cs="Times New Roman"/>
          <w:bCs/>
        </w:rPr>
      </w:pPr>
    </w:p>
    <w:p w:rsidRDefault="00BE21E1" w:rsidP="00BE21E1" w:rsidR="00BE21E1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Financijska agencija, Regionalni centar Zagreb, Ulica grada Vukovara 70, Zagreb </w:t>
      </w:r>
    </w:p>
    <w:p w:rsidRDefault="00BE21E1" w:rsidP="00BE21E1" w:rsidR="00BE21E1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(po pravomoćnosti rješenja).</w:t>
      </w:r>
    </w:p>
    <w:p w:rsidRDefault="00BE21E1" w:rsidP="00BE21E1" w:rsidR="00BE21E1">
      <w:pPr>
        <w:spacing w:after="0"/>
        <w:jc w:val="both"/>
        <w:rPr>
          <w:rFonts w:cs="Times New Roman"/>
          <w:bCs/>
        </w:rPr>
      </w:pPr>
    </w:p>
    <w:p w:rsidRDefault="00BE21E1" w:rsidP="00BE21E1" w:rsidR="00BE21E1">
      <w:pPr>
        <w:spacing w:after="0"/>
        <w:jc w:val="both"/>
        <w:rPr>
          <w:rFonts w:cs="Times New Roman"/>
          <w:bCs/>
        </w:rPr>
      </w:pPr>
    </w:p>
    <w:p w:rsidRDefault="00BE21E1" w:rsidP="00BE21E1" w:rsidR="00BE21E1">
      <w:bookmarkStart w:name="_GoBack" w:id="0"/>
      <w:bookmarkEnd w:id="0"/>
    </w:p>
    <w:p w:rsidRDefault="00BE21E1" w:rsidP="00BE21E1" w:rsidR="00BE21E1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BE21E1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190" w:rsidP="00537B78" w:rsidR="00DA0190">
      <w:r>
        <w:separator/>
      </w:r>
    </w:p>
  </w:endnote>
  <w:endnote w:id="0" w:type="continuationSeparator">
    <w:p w:rsidRDefault="00DA0190" w:rsidP="00537B78" w:rsidR="00DA0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9485223"/>
      <w:docPartObj>
        <w:docPartGallery w:val="Page Numbers (Bottom of Page)"/>
        <w:docPartUnique/>
      </w:docPartObj>
    </w:sdtPr>
    <w:sdtEndPr/>
    <w:sdtContent>
      <w:p w:rsidRDefault="00BE21E1" w:rsidR="00BE21E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2FB">
          <w:t>2</w:t>
        </w:r>
        <w:r>
          <w:fldChar w:fldCharType="end"/>
        </w:r>
      </w:p>
    </w:sdtContent>
  </w:sdt>
  <w:p w:rsidRDefault="00BE21E1" w:rsidR="00BE21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190" w:rsidP="00537B78" w:rsidR="00DA0190">
      <w:r>
        <w:separator/>
      </w:r>
    </w:p>
  </w:footnote>
  <w:footnote w:id="0" w:type="continuationSeparator">
    <w:p w:rsidRDefault="00DA0190" w:rsidP="00537B78" w:rsidR="00DA0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1E1" w:rsidR="008333A9">
    <w:pPr>
      <w:pStyle w:val="Zaglavlje"/>
    </w:pPr>
    <w:r>
      <w:rPr>
        <w:rStyle w:val="PozadinaSvijetloCrvena"/>
        <w:shd w:fill="auto" w:color="auto" w:val="clear"/>
      </w:rPr>
      <w:t>Poslovni broj : 6 St-794/2016-72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54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2FB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1E1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190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E21E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E21E1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E21E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E21E1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105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St-794/2016-72</izvorni_sadrzaj>
    <derivirana_varijabla naziv="DomainObject.Oznaka_1">St-794/2016-72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Zagreb, OIB 85821130368</izvorni_sadrzaj>
    <derivirana_varijabla naziv="DomainObject.Predmet.StrankaFormatedOIB_1">  Financijska agencija, Regionalni centar Zagreb, OIB 85821130368</derivirana_varijabla>
  </DomainObject.Predmet.StrankaFormatedOIB>
  <DomainObject.Predmet.StrankaFormatedWithAdress>
    <izvorni_sadrzaj> Financijska agencija, Regionalni centar Zagreb</izvorni_sadrzaj>
    <derivirana_varijabla naziv="DomainObject.Predmet.StrankaFormatedWithAdress_1"> Financijska agencija, Regionalni centar Zagreb</derivirana_varijabla>
  </DomainObject.Predmet.StrankaFormatedWithAdress>
  <DomainObject.Predmet.StrankaFormatedWithAdressOIB>
    <izvorni_sadrzaj> Financijska agencija, Regionalni centar Zagreb, OIB 85821130368</izvorni_sadrzaj>
    <derivirana_varijabla naziv="DomainObject.Predmet.StrankaFormatedWithAdressOIB_1"> Financijska agencija, Regionalni centar Zagreb, OIB 85821130368</derivirana_varijabla>
  </DomainObject.Predmet.StrankaFormatedWithAdressOIB>
  <DomainObject.Predmet.StrankaWithAdress>
    <izvorni_sadrzaj>Financijska agencija, Regionalni centar Zagreb </izvorni_sadrzaj>
    <derivirana_varijabla naziv="DomainObject.Predmet.StrankaWithAdress_1">Financijska agencija, Regionalni centar Zagreb </derivirana_varijabla>
  </DomainObject.Predmet.StrankaWithAdress>
  <DomainObject.Predmet.StrankaWithAdressOIB>
    <izvorni_sadrzaj>Financijska agencija, Regionalni centar Zagreb, OIB 85821130368</izvorni_sadrzaj>
    <derivirana_varijabla naziv="DomainObject.Predmet.StrankaWithAdressOIB_1">Financijska agencija, Regionalni centar Zagreb, OIB 85821130368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Zagreb, OIB 85821130368</izvorni_sadrzaj>
    <derivirana_varijabla naziv="DomainObject.Predmet.StrankaNazivFormatedOIB_1">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Zagreb, OIB 85821130368</item>
    </izvorni_sadrzaj>
    <derivirana_varijabla naziv="DomainObject.Predmet.StrankaListFormatedOIB_1">
      <item>Financijska agencija, Regionalni centar Zagreb, OIB 85821130368</item>
    </derivirana_varijabla>
  </DomainObject.Predmet.StrankaListFormatedOIB>
  <DomainObject.Predmet.StrankaListFormatedWithAdress>
    <izvorni_sadrzaj>
      <item>Financijska agencija, Regionalni centar Zagreb</item>
    </izvorni_sadrzaj>
    <derivirana_varijabla naziv="DomainObject.Predmet.StrankaListFormatedWithAdress_1">
      <item>Financijska agencija, Regionalni centar Zagreb</item>
    </derivirana_varijabla>
  </DomainObject.Predmet.StrankaListFormatedWithAdress>
  <DomainObject.Predmet.StrankaListFormatedWithAdressOIB>
    <izvorni_sadrzaj>
      <item>Financijska agencija, Regionalni centar Zagreb, OIB 85821130368</item>
    </izvorni_sadrzaj>
    <derivirana_varijabla naziv="DomainObject.Predmet.StrankaListFormatedWithAdressOIB_1">
      <item>Financijska agencija, Regionalni centar Zagreb, OIB 85821130368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Zagreb, OIB 85821130368</item>
    </izvorni_sadrzaj>
    <derivirana_varijabla naziv="DomainObject.Predmet.StrankaListNazivFormatedOIB_1">
      <item>Financijska agencija, Regionalni centar Zagreb,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St-794/2016-72</izvorni_sadrzaj>
    <derivirana_varijabla naziv="DomainObject.PoslovniBrojDokumenta_1">St-794/2016-72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Regionalni centar Zagreb, OIB 85821130368</izvorni_sadrzaj>
    <derivirana_varijabla naziv="DomainObject.Predmet.StrankaIDrugiAdressOIB_1">Financijska agencija, Regionalni centar Zagreb,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SudioniciListNaziv_1"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SudioniciListNaziv>
  <DomainObject.Predmet.SudioniciListAdressOIB>
    <izvorni_sadrzaj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izvorni_sadrzaj>
    <derivirana_varijabla naziv="DomainObject.Predmet.SudioniciListAdressOIB_1"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E826F-F323-4394-9A43-1CF53A24D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1491</properties:Characters>
  <properties:Lines>65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2018-12-10T14:21:00Z</cp:lastPrinted>
  <dcterms:modified xmlns:xsi="http://www.w3.org/2001/XMLSchema-instance" xsi:type="dcterms:W3CDTF">2018-12-10T14:21:00Z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St-794/2016-72 / Odluka - Zaključak (odluka_St-794_2016-72.docx)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