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2d58" w14:paraId="e1f2d58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F7B13">
        <w:rPr>
          <w:bCs/>
        </w:rPr>
        <w:t>52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7F7B13">
        <w:t>HEALTHY REST j.d.o.o. za ugostiteljstvo i djelatnost turističke agencije,</w:t>
      </w:r>
      <w:r w:rsidR="007F7B13" w:rsidRPr="008875AC">
        <w:t xml:space="preserve"> </w:t>
      </w:r>
      <w:r w:rsidR="007F7B13">
        <w:t>Bibinje</w:t>
      </w:r>
      <w:r w:rsidR="007F7B13" w:rsidRPr="008875AC">
        <w:t xml:space="preserve">, </w:t>
      </w:r>
      <w:r w:rsidR="007F7B13">
        <w:t>Težački put 87</w:t>
      </w:r>
      <w:r w:rsidR="007F7B13" w:rsidRPr="008875AC">
        <w:t xml:space="preserve">, OIB: </w:t>
      </w:r>
      <w:r w:rsidR="007F7B13">
        <w:t>37187855318</w:t>
      </w:r>
      <w:r>
        <w:t xml:space="preserve">, povodom zahtjeva Financijske agencije, Regionalnog centra Split, Podružnice Zadar, Ivana Danila 4, OIB: 85821130368 od </w:t>
      </w:r>
      <w:r w:rsidR="00E8100C">
        <w:t>7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3E538F">
        <w:t>21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7F7B13">
        <w:t>HEALTHY REST j.d.o.o. za ugostiteljstvo i djelatnost turističke agencije,</w:t>
      </w:r>
      <w:r w:rsidR="007F7B13" w:rsidRPr="008875AC">
        <w:t xml:space="preserve"> </w:t>
      </w:r>
      <w:r w:rsidR="007F7B13">
        <w:t>Bibinje</w:t>
      </w:r>
      <w:r w:rsidR="007F7B13" w:rsidRPr="008875AC">
        <w:t xml:space="preserve">, </w:t>
      </w:r>
      <w:r w:rsidR="007F7B13">
        <w:t>Težački put 87</w:t>
      </w:r>
      <w:r w:rsidR="007F7B13" w:rsidRPr="008875AC">
        <w:t xml:space="preserve">, OIB: </w:t>
      </w:r>
      <w:r w:rsidR="007F7B13">
        <w:t>37187855318</w:t>
      </w:r>
      <w:r>
        <w:t xml:space="preserve">, na temelju neizvršenih osnova za plaćanje iznosi </w:t>
      </w:r>
      <w:r w:rsidR="007F7B13">
        <w:t>11</w:t>
      </w:r>
      <w:r w:rsidR="006D5292">
        <w:t>.</w:t>
      </w:r>
      <w:r w:rsidR="007F7B13">
        <w:t>263</w:t>
      </w:r>
      <w:r w:rsidR="003E538F">
        <w:t>,</w:t>
      </w:r>
      <w:r w:rsidR="007F7B13">
        <w:t>82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7F7B13">
        <w:t xml:space="preserve">Simona </w:t>
      </w:r>
      <w:proofErr w:type="spellStart"/>
      <w:r w:rsidR="007F7B13">
        <w:t>Fuzul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3E538F">
        <w:t>21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7F7B13">
      <w:t>52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3E538F"/>
    <w:rsid w:val="00402768"/>
    <w:rsid w:val="00427A5D"/>
    <w:rsid w:val="004766F8"/>
    <w:rsid w:val="00556D61"/>
    <w:rsid w:val="0056006B"/>
    <w:rsid w:val="00585367"/>
    <w:rsid w:val="005D1831"/>
    <w:rsid w:val="006245CE"/>
    <w:rsid w:val="0064063E"/>
    <w:rsid w:val="00643753"/>
    <w:rsid w:val="006D5292"/>
    <w:rsid w:val="006E3E65"/>
    <w:rsid w:val="00716BB4"/>
    <w:rsid w:val="00757DF3"/>
    <w:rsid w:val="00787E99"/>
    <w:rsid w:val="007F7B13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0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6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6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6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6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0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6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6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6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6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HEALTHY REST j.d.o.o. za ugostiteljstvo i djelatnost turističke agencije</item>
    </izvorni_sadrzaj>
    <derivirana_varijabla naziv="DomainObject.Predmet.SudioniciListNaziv_1">
      <item>FINA</item>
      <item>HEALTHY REST j.d.o.o. za ugostiteljstvo i djelatnost turističke agencije</item>
    </derivirana_varijabla>
  </DomainObject.Predmet.SudioniciListNaziv>
  <DomainObject.Predmet.SudioniciListAdressOIB>
    <izvorni_sadrzaj>
      <item>FINA, OIB 85821130368</item>
      <item>HEALTHY REST j.d.o.o. za ugostiteljstvo i djelatnost turističke agencije, OIB 37187855318, Težački put 87,23205 Bibinje</item>
    </izvorni_sadrzaj>
    <derivirana_varijabla naziv="DomainObject.Predmet.SudioniciListAdressOIB_1">
      <item>FINA, OIB 85821130368</item>
      <item>HEALTHY REST j.d.o.o. za ugostiteljstvo i djelatnost turističke agencije, OIB 37187855318, Težački put 87,23205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37187855318</item>
    </izvorni_sadrzaj>
    <derivirana_varijabla naziv="DomainObject.Predmet.SudioniciListNazivOIB_1">
      <item>, OIB 85821130368</item>
      <item>, OIB 37187855318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2090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2018-02-20T14:19:00Z</dcterms:created>
  <dc:creator>mklismanic</dc:creator>
  <cp:lastModifiedBy>Anita Ivandić</cp:lastModifiedBy>
  <cp:lastPrinted>2018-02-20T14:19:00Z</cp:lastPrinted>
  <dcterms:modified xmlns:xsi="http://www.w3.org/2001/XMLSchema-instance" xsi:type="dcterms:W3CDTF">2018-02-21T11:45:00Z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St-52-2018.docx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