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515c" w14:paraId="e5c515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A66EF" w:rsidRPr="00CA66EF">
        <w:rPr>
          <w:rFonts w:hAnsi="Times New Roman" w:ascii="Times New Roman"/>
          <w:sz w:val="22"/>
          <w:szCs w:val="22"/>
          <w:lang w:val="hr-HR"/>
        </w:rPr>
        <w:t>KRALJ d.o.o.,  Korčula, Ulica 36, br. 13, OIB: 67634401722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A66E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A66EF" w:rsidRPr="00CA66EF">
        <w:rPr>
          <w:rFonts w:hAnsi="Times New Roman" w:ascii="Times New Roman"/>
          <w:sz w:val="22"/>
          <w:szCs w:val="22"/>
        </w:rPr>
        <w:t>KRALJ d.o.o.,  Korčula, Ulica 36, br. 13, OIB: 67634401722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A66E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A66EF" w:rsidRPr="00CA66EF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A66E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A66EF" w:rsidRPr="00CA66EF">
        <w:rPr>
          <w:rFonts w:hAnsi="Times New Roman" w:ascii="Times New Roman"/>
          <w:sz w:val="22"/>
          <w:szCs w:val="22"/>
          <w:lang w:val="hr-HR"/>
        </w:rPr>
        <w:t>KRALJ d.o.o.,  Korčula, Ulica 36, br. 13, OIB: 67634401722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6A1D6C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F37D1D">
        <w:rPr>
          <w:rFonts w:hAnsi="Times New Roman" w:ascii="Times New Roman"/>
          <w:sz w:val="22"/>
          <w:szCs w:val="22"/>
          <w:lang w:val="hr-HR"/>
        </w:rPr>
        <w:t>,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6A1D6C" w:rsidP="0002593A" w:rsidR="006A1D6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346F5B">
        <w:rPr>
          <w:rFonts w:hAnsi="Times New Roman" w:ascii="Times New Roman"/>
          <w:sz w:val="22"/>
          <w:szCs w:val="22"/>
          <w:lang w:val="hr-HR"/>
        </w:rPr>
        <w:t xml:space="preserve">Splitska </w:t>
      </w:r>
      <w:r w:rsidR="007459AE">
        <w:rPr>
          <w:rFonts w:hAnsi="Times New Roman" w:ascii="Times New Roman"/>
          <w:sz w:val="22"/>
          <w:szCs w:val="22"/>
          <w:lang w:val="hr-HR"/>
        </w:rPr>
        <w:t>bank</w:t>
      </w:r>
      <w:r w:rsidR="00346F5B">
        <w:rPr>
          <w:rFonts w:hAnsi="Times New Roman" w:ascii="Times New Roman"/>
          <w:sz w:val="22"/>
          <w:szCs w:val="22"/>
          <w:lang w:val="hr-HR"/>
        </w:rPr>
        <w:t>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6A1D6C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1D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</w:t>
    </w:r>
    <w:r w:rsidR="00CA66EF">
      <w:rPr>
        <w:rFonts w:hAnsi="Times New Roman" w:ascii="Times New Roman"/>
        <w:b/>
        <w:sz w:val="22"/>
        <w:szCs w:val="22"/>
        <w:lang w:val="hr-HR"/>
      </w:rPr>
      <w:t>50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</w:t>
    </w:r>
    <w:r w:rsidR="00CA66EF">
      <w:rPr>
        <w:rFonts w:hAnsi="Times New Roman" w:ascii="Times New Roman"/>
        <w:b/>
        <w:sz w:val="22"/>
        <w:szCs w:val="22"/>
        <w:lang w:val="hr-HR"/>
      </w:rPr>
      <w:t>50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A66EF"/>
    <w:rsid w:val="00CB1DEC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1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DE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DE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DE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DE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1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DE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DE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DE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DE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 društvo s ograničenom odgovornošću za fotografiju, nekretnine, turizam i usluge</izvorni_sadrzaj>
    <derivirana_varijabla naziv="DomainObject.Predmet.ProtustrankaFormated_1">  KRALJ društvo s ograničenom odgovornošću za fotografiju, nekretnine, turizam i usluge</derivirana_varijabla>
  </DomainObject.Predmet.ProtustrankaFormated>
  <DomainObject.Predmet.ProtustrankaFormatedOIB>
    <izvorni_sadrzaj>  KRALJ društvo s ograničenom odgovornošću za fotografiju, nekretnine, turizam i usluge, OIB 67634401722</izvorni_sadrzaj>
    <derivirana_varijabla naziv="DomainObject.Predmet.ProtustrankaFormatedOIB_1">  KRALJ društvo s ograničenom odgovornošću za fotografiju, nekretnine, turizam i usluge, OIB 67634401722</derivirana_varijabla>
  </DomainObject.Predmet.ProtustrankaFormatedOIB>
  <DomainObject.Predmet.ProtustrankaFormatedWithAdress>
    <izvorni_sadrzaj> KRALJ društvo s ograničenom odgovornošću za fotografiju, nekretnine, turizam i usluge, Ulica 36, br. 13, 20260 Korčula</izvorni_sadrzaj>
    <derivirana_varijabla naziv="DomainObject.Predmet.ProtustrankaFormatedWithAdress_1"> KRALJ društvo s ograničenom odgovornošću za fotografiju, nekretnine, turizam i usluge, Ulica 36, br. 13, 20260 Korčula</derivirana_varijabla>
  </DomainObject.Predmet.ProtustrankaFormatedWithAdress>
  <DomainObject.Predmet.ProtustrankaFormatedWithAdressOIB>
    <izvorni_sadrzaj> KRALJ društvo s ograničenom odgovornošću za fotografiju, nekretnine, turizam i usluge, OIB 67634401722, Ulica 36, br. 13, 20260 Korčula</izvorni_sadrzaj>
    <derivirana_varijabla naziv="DomainObject.Predmet.ProtustrankaFormatedWithAdressOIB_1"> KRALJ društvo s ograničenom odgovornošću za fotografiju, nekretnine, turizam i usluge, OIB 67634401722, Ulica 36, br. 13, 20260 Korčula</derivirana_varijabla>
  </DomainObject.Predmet.ProtustrankaFormatedWithAdressOIB>
  <DomainObject.Predmet.ProtustrankaWithAdress>
    <izvorni_sadrzaj>KRALJ društvo s ograničenom odgovornošću za fotografiju, nekretnine, turizam i usluge Ulica 36, br. 13, 20260 Korčula</izvorni_sadrzaj>
    <derivirana_varijabla naziv="DomainObject.Predmet.ProtustrankaWithAdress_1">KRALJ društvo s ograničenom odgovornošću za fotografiju, nekretnine, turizam i usluge Ulica 36, br. 13, 20260 Korčula</derivirana_varijabla>
  </DomainObject.Predmet.ProtustrankaWithAdress>
  <DomainObject.Predmet.ProtustrankaWithAdressOIB>
    <izvorni_sadrzaj>KRALJ društvo s ograničenom odgovornošću za fotografiju, nekretnine, turizam i usluge, OIB 67634401722, Ulica 36, br. 13, 20260 Korčula</izvorni_sadrzaj>
    <derivirana_varijabla naziv="DomainObject.Predmet.ProtustrankaWithAdressOIB_1">KRALJ društvo s ograničenom odgovornošću za fotografiju, nekretnine, turizam i usluge, OIB 67634401722, Ulica 36, br. 13, 20260 Korčula</derivirana_varijabla>
  </DomainObject.Predmet.ProtustrankaWithAdressOIB>
  <DomainObject.Predmet.ProtustrankaNazivFormated>
    <izvorni_sadrzaj>KRALJ društvo s ograničenom odgovornošću za fotografiju, nekretnine, turizam i usluge</izvorni_sadrzaj>
    <derivirana_varijabla naziv="DomainObject.Predmet.ProtustrankaNazivFormated_1">KRALJ društvo s ograničenom odgovornošću za fotografiju, nekretnine, turizam i usluge</derivirana_varijabla>
  </DomainObject.Predmet.ProtustrankaNazivFormated>
  <DomainObject.Predmet.ProtustrankaNazivFormatedOIB>
    <izvorni_sadrzaj>KRALJ društvo s ograničenom odgovornošću za fotografiju, nekretnine, turizam i usluge, OIB 67634401722</izvorni_sadrzaj>
    <derivirana_varijabla naziv="DomainObject.Predmet.ProtustrankaNazivFormatedOIB_1">KRALJ društvo s ograničenom odgovornošću za fotografiju, nekretnine, turizam i usluge, OIB 67634401722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KRALJ društvo s ograničenom odgovornošću za fotografiju, nekretnine, turizam i usluge</item>
    </izvorni_sadrzaj>
    <derivirana_varijabla naziv="DomainObject.Predmet.ProtuStrankaListFormated_1">
      <item>KRALJ društvo s ograničenom odgovornošću za fotografiju, nekretnine, turizam i usluge</item>
    </derivirana_varijabla>
  </DomainObject.Predmet.ProtuStrankaListFormated>
  <DomainObject.Predmet.ProtuStrankaListFormatedOIB>
    <izvorni_sadrzaj>
      <item>KRALJ društvo s ograničenom odgovornošću za fotografiju, nekretnine, turizam i usluge, OIB 67634401722</item>
    </izvorni_sadrzaj>
    <derivirana_varijabla naziv="DomainObject.Predmet.ProtuStrankaListFormatedOIB_1">
      <item>KRALJ društvo s ograničenom odgovornošću za fotografiju, nekretnine, turizam i usluge, OIB 67634401722</item>
    </derivirana_varijabla>
  </DomainObject.Predmet.ProtuStrankaListFormatedOIB>
  <DomainObject.Predmet.ProtuStrankaListFormatedWithAdress>
    <izvorni_sadrzaj>
      <item>KRALJ društvo s ograničenom odgovornošću za fotografiju, nekretnine, turizam i usluge, Ulica 36, br. 13, 20260 Korčula</item>
    </izvorni_sadrzaj>
    <derivirana_varijabla naziv="DomainObject.Predmet.ProtuStrankaListFormatedWithAdress_1">
      <item>KRALJ društvo s ograničenom odgovornošću za fotografiju, nekretnine, turizam i usluge, Ulica 36, br. 13, 20260 Korčula</item>
    </derivirana_varijabla>
  </DomainObject.Predmet.ProtuStrankaListFormatedWithAdress>
  <DomainObject.Predmet.ProtuStrankaListFormatedWithAdressOIB>
    <izvorni_sadrzaj>
      <item>KRALJ društvo s ograničenom odgovornošću za fotografiju, nekretnine, turizam i usluge, OIB 67634401722, Ulica 36, br. 13, 20260 Korčula</item>
    </izvorni_sadrzaj>
    <derivirana_varijabla naziv="DomainObject.Predmet.ProtuStrankaListFormatedWithAdressOIB_1">
      <item>KRALJ društvo s ograničenom odgovornošću za fotografiju, nekretnine, turizam i usluge, OIB 67634401722, Ulica 36, br. 13, 20260 Korčula</item>
    </derivirana_varijabla>
  </DomainObject.Predmet.ProtuStrankaListFormatedWithAdressOIB>
  <DomainObject.Predmet.ProtuStrankaListNazivFormated>
    <izvorni_sadrzaj>
      <item>KRALJ društvo s ograničenom odgovornošću za fotografiju, nekretnine, turizam i usluge</item>
    </izvorni_sadrzaj>
    <derivirana_varijabla naziv="DomainObject.Predmet.ProtuStrankaListNazivFormated_1">
      <item>KRALJ društvo s ograničenom odgovornošću za fotografiju, nekretnine, turizam i usluge</item>
    </derivirana_varijabla>
  </DomainObject.Predmet.ProtuStrankaListNazivFormated>
  <DomainObject.Predmet.ProtuStrankaListNazivFormatedOIB>
    <izvorni_sadrzaj>
      <item>KRALJ društvo s ograničenom odgovornošću za fotografiju, nekretnine, turizam i usluge, OIB 67634401722</item>
    </izvorni_sadrzaj>
    <derivirana_varijabla naziv="DomainObject.Predmet.ProtuStrankaListNazivFormatedOIB_1">
      <item>KRALJ društvo s ograničenom odgovornošću za fotografiju, nekretnine, turizam i usluge, OIB 67634401722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KRALJ društvo s ograničenom odgovornošću za fotografiju, nekretnine, turizam i usluge</izvorni_sadrzaj>
    <derivirana_varijabla naziv="DomainObject.Predmet.ProtustrankaIDrugi_1">KRALJ društvo s ograničenom odgovornošću za fotografiju, nekretnine,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KRALJ društvo s ograničenom odgovornošću za fotografiju, nekretnine, turizam i usluge, OIB 67634401722, Ulica 36, br. 13, 20260 Korčula</izvorni_sadrzaj>
    <derivirana_varijabla naziv="DomainObject.Predmet.ProtustrankaIDrugiAdressOIB_1">KRALJ društvo s ograničenom odgovornošću za fotografiju, nekretnine, turizam i usluge, OIB 67634401722, Ulica 36, br. 13,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KRALJ društvo s ograničenom odgovornošću za fotografiju, nekretnine, turizam i usluge</item>
    </izvorni_sadrzaj>
    <derivirana_varijabla naziv="DomainObject.Predmet.SudioniciListNaziv_1">
      <item>FINA, RC Split, Podružnica Dubrovnik</item>
      <item>KRALJ društvo s ograničenom odgovornošću za fotografiju, nekretnine,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KRALJ društvo s ograničenom odgovornošću za fotografiju, nekretnine, turizam i usluge, OIB 67634401722, Ulica 36, br. 13,20260 Korčula</item>
    </izvorni_sadrzaj>
    <derivirana_varijabla naziv="DomainObject.Predmet.SudioniciListAdressOIB_1">
      <item>FINA, RC Split, Podružnica Dubrovnik, OIB 85821130368, Vukovarska 2,20000 Dubrovnik</item>
      <item>KRALJ društvo s ograničenom odgovornošću za fotografiju, nekretnine, turizam i usluge, OIB 67634401722, Ulica 36, br. 13,20260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67634401722</item>
    </izvorni_sadrzaj>
    <derivirana_varijabla naziv="DomainObject.Predmet.SudioniciListNazivOIB_1">
      <item>, OIB 85821130368</item>
      <item>, OIB 67634401722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33366-B54D-4909-BBDA-972478344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2648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2016-03-11T08:16:00Z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