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1aa4e" w14:paraId="431aa4e" w:rsidRDefault="002D638E" w:rsidP="002D638E" w:rsidR="002D638E">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D638E" w:rsidP="002D638E" w:rsidR="002D638E"/>
    <w:p w:rsidRDefault="002D638E" w:rsidP="002D638E" w:rsidR="002D638E" w:rsidRPr="006B0435">
      <w:pPr>
        <w:rPr>
          <w:b/>
        </w:rPr>
      </w:pPr>
      <w:r w:rsidRPr="006B0435">
        <w:rPr>
          <w:b/>
        </w:rPr>
        <w:t>REPUBLIKA HRVATSKA</w:t>
      </w:r>
    </w:p>
    <w:p w:rsidRDefault="002D638E" w:rsidP="002D638E" w:rsidR="002D638E" w:rsidRPr="006B0435">
      <w:pPr>
        <w:rPr>
          <w:b/>
        </w:rPr>
      </w:pPr>
      <w:r w:rsidRPr="006B0435">
        <w:rPr>
          <w:b/>
        </w:rPr>
        <w:t xml:space="preserve">TRGOVAČKI SUD U SPLITU </w:t>
      </w:r>
    </w:p>
    <w:p w:rsidRDefault="002D638E" w:rsidP="002D638E" w:rsidR="002D638E" w:rsidRPr="006B0435">
      <w:pPr>
        <w:rPr>
          <w:b/>
        </w:rPr>
      </w:pPr>
      <w:r w:rsidRPr="006B0435">
        <w:rPr>
          <w:b/>
        </w:rPr>
        <w:t xml:space="preserve">Split, </w:t>
      </w:r>
      <w:proofErr w:type="spellStart"/>
      <w:r w:rsidRPr="006B0435">
        <w:rPr>
          <w:b/>
        </w:rPr>
        <w:t>Sukoišanska</w:t>
      </w:r>
      <w:proofErr w:type="spellEnd"/>
      <w:r w:rsidRPr="006B0435">
        <w:rPr>
          <w:b/>
        </w:rPr>
        <w:t xml:space="preserve"> 6 </w:t>
      </w:r>
      <w:r w:rsidRPr="006B0435">
        <w:rPr>
          <w:b/>
        </w:rPr>
        <w:tab/>
      </w:r>
      <w:r w:rsidRPr="006B0435">
        <w:rPr>
          <w:b/>
        </w:rPr>
        <w:tab/>
      </w:r>
      <w:r w:rsidRPr="006B0435">
        <w:rPr>
          <w:b/>
        </w:rPr>
        <w:tab/>
      </w:r>
      <w:r w:rsidRPr="006B0435">
        <w:rPr>
          <w:b/>
        </w:rPr>
        <w:tab/>
      </w:r>
      <w:r w:rsidRPr="006B0435">
        <w:rPr>
          <w:b/>
        </w:rPr>
        <w:tab/>
      </w:r>
      <w:r w:rsidRPr="006B0435">
        <w:rPr>
          <w:b/>
        </w:rPr>
        <w:tab/>
        <w:t xml:space="preserve">                              1. St-3/2009</w:t>
      </w:r>
    </w:p>
    <w:p w:rsidRDefault="002D638E" w:rsidP="002D638E" w:rsidR="002D638E" w:rsidRPr="006B0435">
      <w:pPr>
        <w:rPr>
          <w:b/>
        </w:rPr>
      </w:pPr>
    </w:p>
    <w:p w:rsidRDefault="002D638E" w:rsidP="002D638E" w:rsidR="002D638E" w:rsidRPr="006B0435">
      <w:pPr>
        <w:rPr>
          <w:b/>
        </w:rPr>
      </w:pPr>
    </w:p>
    <w:p w:rsidRDefault="002D638E" w:rsidP="002D638E" w:rsidR="002D638E" w:rsidRPr="006B0435">
      <w:pPr>
        <w:jc w:val="center"/>
        <w:rPr>
          <w:b/>
        </w:rPr>
      </w:pPr>
      <w:r w:rsidRPr="006B0435">
        <w:rPr>
          <w:b/>
        </w:rPr>
        <w:t>R E P U B L I K A  H R V A T S K A</w:t>
      </w:r>
    </w:p>
    <w:p w:rsidRDefault="002D638E" w:rsidP="002D638E" w:rsidR="002D638E" w:rsidRPr="006B0435">
      <w:pPr>
        <w:rPr>
          <w:b/>
        </w:rPr>
      </w:pPr>
    </w:p>
    <w:p w:rsidRDefault="002D638E" w:rsidP="002D638E" w:rsidR="002D638E" w:rsidRPr="006B0435">
      <w:pPr>
        <w:pStyle w:val="Naslov1"/>
        <w:tabs>
          <w:tab w:pos="720" w:val="left"/>
        </w:tabs>
      </w:pPr>
      <w:r w:rsidRPr="006B0435">
        <w:t>R J E Š E N J E</w:t>
      </w:r>
    </w:p>
    <w:p w:rsidRDefault="002D638E" w:rsidP="002D638E" w:rsidR="002D638E"/>
    <w:p w:rsidRDefault="002D638E" w:rsidP="002D638E" w:rsidR="002D638E" w:rsidRPr="002D638E">
      <w:pPr>
        <w:pStyle w:val="Tijeloteksta"/>
      </w:pPr>
      <w:r>
        <w:t xml:space="preserve">              Trgovački sud u Splitu, po sucu ovog suda Velimiru Vuković, kao stečajnom sucu, u stečajnom  postupku nad  stečajnim dužnikom DALMATINKA NOVA d.d. - u stečaju, Sinj, Domovinskog rata 96, OIB: OIB: 26571249357, odlučujući o zahtjevu stečajnog vjerovnika LA DISTRIBUTRICE</w:t>
      </w:r>
      <w:r w:rsidR="006B0435">
        <w:t xml:space="preserve"> </w:t>
      </w:r>
      <w:r>
        <w:t xml:space="preserve">S.R.L. </w:t>
      </w:r>
      <w:proofErr w:type="spellStart"/>
      <w:r>
        <w:t>Trieste</w:t>
      </w:r>
      <w:proofErr w:type="spellEnd"/>
      <w:r>
        <w:t>,</w:t>
      </w:r>
      <w:r w:rsidR="006B0435">
        <w:t xml:space="preserve"> </w:t>
      </w:r>
      <w:proofErr w:type="spellStart"/>
      <w:r w:rsidR="006B0435">
        <w:t>Via</w:t>
      </w:r>
      <w:proofErr w:type="spellEnd"/>
      <w:r w:rsidR="006B0435">
        <w:t xml:space="preserve"> </w:t>
      </w:r>
      <w:proofErr w:type="spellStart"/>
      <w:r w:rsidR="006B0435">
        <w:t>Valdivivio</w:t>
      </w:r>
      <w:proofErr w:type="spellEnd"/>
      <w:r w:rsidR="006B0435">
        <w:t xml:space="preserve"> 19, Republika Italija,</w:t>
      </w:r>
      <w:r>
        <w:t xml:space="preserve">  kojeg zastupa punomoćnik  Tomislav Krka odvjetnik u Splitu,   za ispravak tablice ispitanih tražbina, 29. studenoga 2017. godine, </w:t>
      </w:r>
    </w:p>
    <w:p w:rsidRDefault="002D638E" w:rsidP="002D638E" w:rsidR="002D638E">
      <w:pPr>
        <w:jc w:val="center"/>
        <w:rPr>
          <w:b/>
          <w:bCs/>
        </w:rPr>
      </w:pPr>
    </w:p>
    <w:p w:rsidRDefault="002D638E" w:rsidP="002D638E" w:rsidR="002D638E">
      <w:pPr>
        <w:jc w:val="center"/>
      </w:pPr>
      <w:r>
        <w:t>r i j e š i o     j e</w:t>
      </w:r>
    </w:p>
    <w:p w:rsidRDefault="002D638E" w:rsidP="002D638E" w:rsidR="002D638E">
      <w:pPr>
        <w:jc w:val="center"/>
      </w:pPr>
    </w:p>
    <w:p w:rsidRDefault="002D638E" w:rsidP="002D638E" w:rsidR="002D638E">
      <w:pPr>
        <w:pStyle w:val="Tijeloteksta"/>
        <w:tabs>
          <w:tab w:pos="708" w:val="left"/>
        </w:tabs>
      </w:pPr>
      <w:r>
        <w:tab/>
        <w:t xml:space="preserve">Ispravlja se Tablica </w:t>
      </w:r>
      <w:r w:rsidR="006B0435">
        <w:t xml:space="preserve">ispitanih </w:t>
      </w:r>
      <w:r>
        <w:t xml:space="preserve">tražbina stečajnih vjerovnika od 22. </w:t>
      </w:r>
      <w:r w:rsidR="006B0435">
        <w:t>prosinca</w:t>
      </w:r>
      <w:r>
        <w:t xml:space="preserve"> 20</w:t>
      </w:r>
      <w:r w:rsidR="006B0435">
        <w:t>10</w:t>
      </w:r>
      <w:r>
        <w:t xml:space="preserve">. godine  u odnosu na  stečajnog vjerovnika </w:t>
      </w:r>
      <w:r w:rsidR="006B0435">
        <w:t xml:space="preserve">LA DISTRIBUTRICE S.R.L. </w:t>
      </w:r>
      <w:proofErr w:type="spellStart"/>
      <w:r w:rsidR="006B0435">
        <w:t>Trieste</w:t>
      </w:r>
      <w:proofErr w:type="spellEnd"/>
      <w:r w:rsidR="006B0435">
        <w:t xml:space="preserve">, </w:t>
      </w:r>
      <w:proofErr w:type="spellStart"/>
      <w:r w:rsidR="006B0435">
        <w:t>Via</w:t>
      </w:r>
      <w:proofErr w:type="spellEnd"/>
      <w:r w:rsidR="006B0435">
        <w:t xml:space="preserve"> </w:t>
      </w:r>
      <w:proofErr w:type="spellStart"/>
      <w:r w:rsidR="006B0435">
        <w:t>Valdivivio</w:t>
      </w:r>
      <w:proofErr w:type="spellEnd"/>
      <w:r w:rsidR="006B0435">
        <w:t xml:space="preserve"> 19, Republika Italija  </w:t>
      </w:r>
      <w:r>
        <w:t>i to na način da se  tražbina stečajnog vjerovnika</w:t>
      </w:r>
      <w:r w:rsidR="006B0435">
        <w:t xml:space="preserve"> LA DISTRIBUTRICE S.R.L. </w:t>
      </w:r>
      <w:proofErr w:type="spellStart"/>
      <w:r w:rsidR="006B0435">
        <w:t>Trieste</w:t>
      </w:r>
      <w:proofErr w:type="spellEnd"/>
      <w:r w:rsidR="006B0435">
        <w:t xml:space="preserve">, </w:t>
      </w:r>
      <w:proofErr w:type="spellStart"/>
      <w:r w:rsidR="006B0435">
        <w:t>Via</w:t>
      </w:r>
      <w:proofErr w:type="spellEnd"/>
      <w:r w:rsidR="006B0435">
        <w:t xml:space="preserve"> </w:t>
      </w:r>
      <w:proofErr w:type="spellStart"/>
      <w:r w:rsidR="006B0435">
        <w:t>Valdivivio</w:t>
      </w:r>
      <w:proofErr w:type="spellEnd"/>
      <w:r w:rsidR="006B0435">
        <w:t xml:space="preserve"> 19, Republika Italija </w:t>
      </w:r>
      <w:r>
        <w:t xml:space="preserve">   smatra  utvrđenom kao tražbina  </w:t>
      </w:r>
      <w:r w:rsidR="006B0435">
        <w:t>drugog</w:t>
      </w:r>
      <w:r>
        <w:t xml:space="preserve"> višeg isplatnog reda u  iznosu od   </w:t>
      </w:r>
      <w:r w:rsidR="006B0435">
        <w:t>44.459.783,26</w:t>
      </w:r>
      <w:r>
        <w:t xml:space="preserve"> kn.</w:t>
      </w:r>
    </w:p>
    <w:p w:rsidRDefault="002D638E" w:rsidP="002D638E" w:rsidR="002D638E">
      <w:pPr>
        <w:pStyle w:val="Tijeloteksta"/>
        <w:tabs>
          <w:tab w:pos="708" w:val="left"/>
        </w:tabs>
      </w:pPr>
    </w:p>
    <w:p w:rsidRDefault="002D638E" w:rsidP="002D638E" w:rsidR="002D638E">
      <w:pPr>
        <w:ind w:left="705"/>
      </w:pPr>
      <w:r>
        <w:t xml:space="preserve">                                                    Obrazloženje</w:t>
      </w:r>
    </w:p>
    <w:p w:rsidRDefault="002D638E" w:rsidP="002D638E" w:rsidR="002D638E">
      <w:pPr>
        <w:ind w:left="705"/>
      </w:pPr>
    </w:p>
    <w:p w:rsidRDefault="002D638E" w:rsidP="002D638E" w:rsidR="002D638E">
      <w:pPr>
        <w:ind w:firstLine="708"/>
        <w:jc w:val="both"/>
      </w:pPr>
      <w:r>
        <w:t xml:space="preserve">Rješenjem ovog suda  </w:t>
      </w:r>
      <w:proofErr w:type="spellStart"/>
      <w:r>
        <w:t>posl</w:t>
      </w:r>
      <w:proofErr w:type="spellEnd"/>
      <w:r>
        <w:t>. broj:  S</w:t>
      </w:r>
      <w:r w:rsidR="006B0435">
        <w:t>t</w:t>
      </w:r>
      <w:r>
        <w:t>-</w:t>
      </w:r>
      <w:r w:rsidR="006B0435">
        <w:t>3</w:t>
      </w:r>
      <w:r>
        <w:t>/</w:t>
      </w:r>
      <w:r w:rsidR="006B0435">
        <w:t>2009</w:t>
      </w:r>
      <w:r>
        <w:t xml:space="preserve"> od  1</w:t>
      </w:r>
      <w:r w:rsidR="006B0435">
        <w:t>7</w:t>
      </w:r>
      <w:r>
        <w:t xml:space="preserve">. </w:t>
      </w:r>
      <w:r w:rsidR="006B0435">
        <w:t>srpnja</w:t>
      </w:r>
      <w:r>
        <w:t xml:space="preserve"> 200</w:t>
      </w:r>
      <w:r w:rsidR="006B0435">
        <w:t>9</w:t>
      </w:r>
      <w:r>
        <w:t xml:space="preserve">. godine  otvoren je stečajni postupak  nad dužnikom  </w:t>
      </w:r>
      <w:r w:rsidR="006B0435">
        <w:t>DALMATINKA NOVA d.d. - u stečaju, Sinj, Domovinskog rata 96, OIB: OIB: 26571249357</w:t>
      </w:r>
      <w:r>
        <w:t>.</w:t>
      </w:r>
    </w:p>
    <w:p w:rsidRDefault="002D638E" w:rsidP="002D638E" w:rsidR="002D638E">
      <w:pPr>
        <w:tabs>
          <w:tab w:pos="720" w:val="left"/>
          <w:tab w:pos="6810" w:val="left"/>
        </w:tabs>
        <w:jc w:val="both"/>
      </w:pPr>
      <w:r>
        <w:tab/>
      </w:r>
    </w:p>
    <w:p w:rsidRDefault="002D638E" w:rsidP="002D638E" w:rsidR="002D638E">
      <w:pPr>
        <w:tabs>
          <w:tab w:pos="720" w:val="left"/>
          <w:tab w:pos="6810" w:val="left"/>
        </w:tabs>
        <w:jc w:val="both"/>
      </w:pPr>
      <w:r>
        <w:tab/>
        <w:t>Na ispitnom ročištu od  2</w:t>
      </w:r>
      <w:r w:rsidR="006B0435">
        <w:t>2</w:t>
      </w:r>
      <w:r>
        <w:t xml:space="preserve">. </w:t>
      </w:r>
      <w:r w:rsidR="006B0435">
        <w:t>prosinca</w:t>
      </w:r>
      <w:r>
        <w:t xml:space="preserve">  20</w:t>
      </w:r>
      <w:r w:rsidR="006B0435">
        <w:t>10</w:t>
      </w:r>
      <w:r>
        <w:t xml:space="preserve">. godine imenovani stečajni  upravitelj je u cijelosti osporio prijavu tražbine stečajnog vjerovnika </w:t>
      </w:r>
      <w:r w:rsidR="006B0435">
        <w:t xml:space="preserve">LA DISTRIBUTRICE S.R.L. </w:t>
      </w:r>
      <w:proofErr w:type="spellStart"/>
      <w:r w:rsidR="006B0435">
        <w:t>Trieste</w:t>
      </w:r>
      <w:proofErr w:type="spellEnd"/>
      <w:r w:rsidR="006B0435">
        <w:t xml:space="preserve">, </w:t>
      </w:r>
      <w:proofErr w:type="spellStart"/>
      <w:r w:rsidR="006B0435">
        <w:t>Via</w:t>
      </w:r>
      <w:proofErr w:type="spellEnd"/>
      <w:r w:rsidR="006B0435">
        <w:t xml:space="preserve"> </w:t>
      </w:r>
      <w:proofErr w:type="spellStart"/>
      <w:r w:rsidR="006B0435">
        <w:t>Valdivivio</w:t>
      </w:r>
      <w:proofErr w:type="spellEnd"/>
      <w:r w:rsidR="006B0435">
        <w:t xml:space="preserve"> 19, Republika Italija, </w:t>
      </w:r>
      <w:r>
        <w:t xml:space="preserve">koja je glasila na  iznos od  </w:t>
      </w:r>
      <w:r w:rsidR="006B0435">
        <w:t>44.468.603,68</w:t>
      </w:r>
      <w:r>
        <w:t xml:space="preserve"> kn kao tražbinu  </w:t>
      </w:r>
      <w:r w:rsidR="006B0435">
        <w:t>drugog</w:t>
      </w:r>
      <w:r>
        <w:t xml:space="preserve"> višeg isplatnog reda.</w:t>
      </w:r>
    </w:p>
    <w:p w:rsidRDefault="002D638E" w:rsidP="002D638E" w:rsidR="002D638E">
      <w:pPr>
        <w:pStyle w:val="Tijeloteksta-uvlaka3"/>
        <w:ind w:left="0"/>
        <w:jc w:val="both"/>
        <w:rPr>
          <w:sz w:val="24"/>
          <w:szCs w:val="24"/>
        </w:rPr>
      </w:pPr>
    </w:p>
    <w:p w:rsidRDefault="002D638E" w:rsidP="008E7A56" w:rsidR="008E7A56">
      <w:pPr>
        <w:pStyle w:val="Tijeloteksta"/>
        <w:tabs>
          <w:tab w:pos="708" w:val="left"/>
        </w:tabs>
      </w:pPr>
      <w:r>
        <w:tab/>
        <w:t xml:space="preserve">Podneskom primljenim kod  ovog suda </w:t>
      </w:r>
      <w:r w:rsidR="006B0435">
        <w:t>03</w:t>
      </w:r>
      <w:r>
        <w:t xml:space="preserve">. </w:t>
      </w:r>
      <w:r w:rsidR="006B0435">
        <w:t>listopada</w:t>
      </w:r>
      <w:r>
        <w:t xml:space="preserve"> 201</w:t>
      </w:r>
      <w:r w:rsidR="006B0435">
        <w:t>7</w:t>
      </w:r>
      <w:r>
        <w:t xml:space="preserve">. godine stečajni vjerovnik </w:t>
      </w:r>
      <w:r w:rsidR="006B0435" w:rsidRPr="006B0435">
        <w:t xml:space="preserve">LA DISTRIBUTRICE S.R.L. </w:t>
      </w:r>
      <w:proofErr w:type="spellStart"/>
      <w:r w:rsidR="006B0435" w:rsidRPr="006B0435">
        <w:t>Trieste</w:t>
      </w:r>
      <w:proofErr w:type="spellEnd"/>
      <w:r w:rsidR="006B0435" w:rsidRPr="006B0435">
        <w:t xml:space="preserve">, </w:t>
      </w:r>
      <w:proofErr w:type="spellStart"/>
      <w:r w:rsidR="006B0435" w:rsidRPr="006B0435">
        <w:t>Via</w:t>
      </w:r>
      <w:proofErr w:type="spellEnd"/>
      <w:r w:rsidR="006B0435" w:rsidRPr="006B0435">
        <w:t xml:space="preserve"> </w:t>
      </w:r>
      <w:proofErr w:type="spellStart"/>
      <w:r w:rsidR="006B0435" w:rsidRPr="006B0435">
        <w:t>Valdivivio</w:t>
      </w:r>
      <w:proofErr w:type="spellEnd"/>
      <w:r w:rsidR="006B0435" w:rsidRPr="006B0435">
        <w:t xml:space="preserve"> 19, Republika Italija</w:t>
      </w:r>
      <w:r w:rsidR="006B0435">
        <w:t xml:space="preserve"> </w:t>
      </w:r>
      <w:r>
        <w:t xml:space="preserve">je  zatražio ispravak tablice ispitanih tražbina na način da se utvrdi postojanje potraživanja ovog stečajnog vjerovnika prema stečajnom dužniku  u iznosu od </w:t>
      </w:r>
      <w:r w:rsidR="006B0435" w:rsidRPr="006B0435">
        <w:t>44.459.783,26</w:t>
      </w:r>
      <w:r w:rsidR="006B0435">
        <w:t xml:space="preserve"> </w:t>
      </w:r>
      <w:r>
        <w:t xml:space="preserve">kn jer je  pravomoćnom presudom Trgovačkog suda Split </w:t>
      </w:r>
      <w:proofErr w:type="spellStart"/>
      <w:r>
        <w:t>posl</w:t>
      </w:r>
      <w:proofErr w:type="spellEnd"/>
      <w:r>
        <w:t xml:space="preserve">. br. </w:t>
      </w:r>
      <w:r w:rsidR="008E7A56">
        <w:t>I</w:t>
      </w:r>
      <w:r>
        <w:t xml:space="preserve"> P-</w:t>
      </w:r>
      <w:r w:rsidR="008E7A56">
        <w:t>39</w:t>
      </w:r>
      <w:r>
        <w:t>/20</w:t>
      </w:r>
      <w:r w:rsidR="008E7A56">
        <w:t>11</w:t>
      </w:r>
      <w:r>
        <w:t xml:space="preserve">  od  20. </w:t>
      </w:r>
      <w:r w:rsidR="008E7A56">
        <w:t>listopada</w:t>
      </w:r>
      <w:r>
        <w:t xml:space="preserve"> 201</w:t>
      </w:r>
      <w:r w:rsidR="008E7A56">
        <w:t>4</w:t>
      </w:r>
      <w:r>
        <w:t xml:space="preserve">. godine utvrđeno postojanje potraživanja  stečajnog </w:t>
      </w:r>
      <w:r w:rsidRPr="008E7A56">
        <w:t xml:space="preserve">vjerovnika  </w:t>
      </w:r>
      <w:r w:rsidR="008E7A56" w:rsidRPr="008E7A56">
        <w:t xml:space="preserve">LA DISTRIBUTRICE S.R.L. </w:t>
      </w:r>
      <w:proofErr w:type="spellStart"/>
      <w:r w:rsidR="008E7A56" w:rsidRPr="008E7A56">
        <w:t>Trieste</w:t>
      </w:r>
      <w:proofErr w:type="spellEnd"/>
      <w:r w:rsidR="008E7A56" w:rsidRPr="008E7A56">
        <w:t xml:space="preserve">, </w:t>
      </w:r>
      <w:proofErr w:type="spellStart"/>
      <w:r w:rsidR="008E7A56" w:rsidRPr="008E7A56">
        <w:t>Via</w:t>
      </w:r>
      <w:proofErr w:type="spellEnd"/>
      <w:r w:rsidR="008E7A56" w:rsidRPr="008E7A56">
        <w:t xml:space="preserve"> </w:t>
      </w:r>
      <w:proofErr w:type="spellStart"/>
      <w:r w:rsidR="008E7A56" w:rsidRPr="008E7A56">
        <w:t>Valdivivio</w:t>
      </w:r>
      <w:proofErr w:type="spellEnd"/>
      <w:r w:rsidR="008E7A56" w:rsidRPr="008E7A56">
        <w:t xml:space="preserve"> 19, Republika Italija</w:t>
      </w:r>
      <w:r>
        <w:t xml:space="preserve">  prema stečajnom dužniku </w:t>
      </w:r>
      <w:r w:rsidR="008E7A56" w:rsidRPr="008E7A56">
        <w:t xml:space="preserve">DALMATINKA </w:t>
      </w:r>
    </w:p>
    <w:p w:rsidRDefault="008E7A56" w:rsidP="008E7A56" w:rsidR="008E7A56">
      <w:pPr>
        <w:pStyle w:val="Tijeloteksta"/>
        <w:tabs>
          <w:tab w:pos="708" w:val="left"/>
        </w:tabs>
      </w:pPr>
    </w:p>
    <w:p w:rsidRDefault="008E7A56" w:rsidP="008E7A56" w:rsidR="008E7A56" w:rsidRPr="008E7A56">
      <w:pPr>
        <w:pStyle w:val="Tijeloteksta"/>
        <w:tabs>
          <w:tab w:pos="708" w:val="left"/>
        </w:tabs>
        <w:rPr>
          <w:b/>
        </w:rPr>
      </w:pPr>
      <w:r>
        <w:lastRenderedPageBreak/>
        <w:tab/>
        <w:t xml:space="preserve">                                                            2</w:t>
      </w:r>
      <w:r>
        <w:tab/>
      </w:r>
      <w:r>
        <w:tab/>
      </w:r>
      <w:r>
        <w:tab/>
      </w:r>
      <w:r w:rsidRPr="008E7A56">
        <w:rPr>
          <w:b/>
        </w:rPr>
        <w:t>1.St-3/2009</w:t>
      </w:r>
    </w:p>
    <w:p w:rsidRDefault="008E7A56" w:rsidP="008E7A56" w:rsidR="008E7A56">
      <w:pPr>
        <w:pStyle w:val="Tijeloteksta"/>
        <w:tabs>
          <w:tab w:pos="708" w:val="left"/>
        </w:tabs>
      </w:pPr>
    </w:p>
    <w:p w:rsidRDefault="008E7A56" w:rsidP="008E7A56" w:rsidR="008E7A56">
      <w:pPr>
        <w:pStyle w:val="Tijeloteksta"/>
        <w:tabs>
          <w:tab w:pos="708" w:val="left"/>
        </w:tabs>
      </w:pPr>
      <w:r w:rsidRPr="008E7A56">
        <w:t>NOVA d.d. - u stečaju, Sinj, Domovinskog rata 96, OIB: OIB: 26571249357</w:t>
      </w:r>
      <w:r>
        <w:t xml:space="preserve"> </w:t>
      </w:r>
      <w:r w:rsidR="002D638E">
        <w:t xml:space="preserve">u iznosu od  </w:t>
      </w:r>
      <w:r>
        <w:t>44.459.783,26 kn.</w:t>
      </w:r>
    </w:p>
    <w:p w:rsidRDefault="002D638E" w:rsidP="002D638E" w:rsidR="002D638E">
      <w:pPr>
        <w:pStyle w:val="Tijeloteksta-uvlaka3"/>
        <w:ind w:left="0"/>
        <w:jc w:val="both"/>
        <w:rPr>
          <w:sz w:val="24"/>
          <w:szCs w:val="24"/>
        </w:rPr>
      </w:pPr>
    </w:p>
    <w:p w:rsidRDefault="002D638E" w:rsidP="002D638E" w:rsidR="002D638E">
      <w:pPr>
        <w:pStyle w:val="Tijeloteksta-uvlaka3"/>
        <w:ind w:firstLine="708" w:left="0"/>
        <w:jc w:val="both"/>
        <w:rPr>
          <w:b/>
          <w:sz w:val="24"/>
          <w:szCs w:val="24"/>
        </w:rPr>
      </w:pPr>
      <w:r>
        <w:rPr>
          <w:sz w:val="24"/>
          <w:szCs w:val="24"/>
        </w:rPr>
        <w:t xml:space="preserve">Kako je pregledom  naprijed označene  presude ovog suda utvrđeno da je u tom  parničnom postupku   usvojen tužbeni zahtjev naprijed označnog stečajnog vjerovnika kojom se utvrđuje da postoji njegovo potraživanje prema tuženiku </w:t>
      </w:r>
      <w:r w:rsidR="008E7A56" w:rsidRPr="008E7A56">
        <w:rPr>
          <w:sz w:val="24"/>
          <w:szCs w:val="24"/>
        </w:rPr>
        <w:t>DALMATINKA NOVA d.d. - u stečaju, Sinj, Domovinskog rata 96, OIB: OIB: 26571249357</w:t>
      </w:r>
      <w:r>
        <w:rPr>
          <w:sz w:val="24"/>
          <w:szCs w:val="24"/>
        </w:rPr>
        <w:t xml:space="preserve">,  u iznosu od  </w:t>
      </w:r>
      <w:r w:rsidR="008E7A56" w:rsidRPr="008E7A56">
        <w:rPr>
          <w:sz w:val="24"/>
          <w:szCs w:val="24"/>
        </w:rPr>
        <w:t>44.459.783,26 kn</w:t>
      </w:r>
      <w:r>
        <w:rPr>
          <w:sz w:val="24"/>
          <w:szCs w:val="24"/>
        </w:rPr>
        <w:t xml:space="preserve">, kao potraživanje </w:t>
      </w:r>
      <w:r w:rsidR="008E7A56">
        <w:rPr>
          <w:sz w:val="24"/>
          <w:szCs w:val="24"/>
        </w:rPr>
        <w:t>drugog</w:t>
      </w:r>
      <w:r>
        <w:rPr>
          <w:sz w:val="24"/>
          <w:szCs w:val="24"/>
        </w:rPr>
        <w:t xml:space="preserve"> višeg isplatnog reda  to je temeljem odredbe čl.  </w:t>
      </w:r>
      <w:smartTag w:element="metricconverter" w:uri="urn:schemas-microsoft-com:office:smarttags">
        <w:smartTagPr>
          <w:attr w:val="181 st" w:name="ProductID"/>
        </w:smartTagPr>
        <w:r>
          <w:rPr>
            <w:sz w:val="24"/>
            <w:szCs w:val="24"/>
          </w:rPr>
          <w:t>181 st</w:t>
        </w:r>
      </w:smartTag>
      <w:r>
        <w:rPr>
          <w:sz w:val="24"/>
          <w:szCs w:val="24"/>
        </w:rPr>
        <w:t>. 2  Stečajnog zakona</w:t>
      </w:r>
      <w:r>
        <w:rPr>
          <w:b/>
          <w:sz w:val="24"/>
          <w:szCs w:val="24"/>
        </w:rPr>
        <w:t xml:space="preserve">, </w:t>
      </w:r>
      <w:r>
        <w:rPr>
          <w:bCs/>
          <w:sz w:val="24"/>
          <w:szCs w:val="24"/>
        </w:rPr>
        <w:t>(Narodne novine br. 44/96, 29/99, 129/00, 123/03, 82/06,116/10, 25/12 i 133/12 )</w:t>
      </w:r>
      <w:r>
        <w:rPr>
          <w:b/>
          <w:bCs/>
          <w:sz w:val="24"/>
          <w:szCs w:val="24"/>
        </w:rPr>
        <w:t xml:space="preserve">, </w:t>
      </w:r>
      <w:r>
        <w:rPr>
          <w:sz w:val="24"/>
          <w:szCs w:val="24"/>
        </w:rPr>
        <w:t>trebalo odlučiti kao u izreci rješenja.</w:t>
      </w:r>
      <w:r>
        <w:rPr>
          <w:b/>
          <w:sz w:val="24"/>
          <w:szCs w:val="24"/>
        </w:rPr>
        <w:t xml:space="preserve"> </w:t>
      </w:r>
    </w:p>
    <w:p w:rsidRDefault="002D638E" w:rsidP="002D638E" w:rsidR="002D638E">
      <w:pPr>
        <w:ind w:left="705"/>
        <w:jc w:val="center"/>
      </w:pPr>
    </w:p>
    <w:p w:rsidRDefault="002D638E" w:rsidP="002D638E" w:rsidR="002D638E">
      <w:pPr>
        <w:pStyle w:val="Uvuenotijeloteksta"/>
        <w:ind w:left="0"/>
        <w:jc w:val="center"/>
      </w:pPr>
      <w:r>
        <w:t>U Splitu,  2</w:t>
      </w:r>
      <w:r w:rsidR="008E7A56">
        <w:t>9</w:t>
      </w:r>
      <w:r>
        <w:t xml:space="preserve">. </w:t>
      </w:r>
      <w:r w:rsidR="008E7A56">
        <w:t>studenoga</w:t>
      </w:r>
      <w:r>
        <w:t xml:space="preserve"> 201</w:t>
      </w:r>
      <w:r w:rsidR="008E7A56">
        <w:t>7</w:t>
      </w:r>
      <w:r>
        <w:t>. godine.</w:t>
      </w:r>
    </w:p>
    <w:p w:rsidRDefault="002D638E" w:rsidP="002D638E" w:rsidR="002D638E">
      <w:pPr>
        <w:pStyle w:val="Uvuenotijeloteksta"/>
        <w:ind w:left="0"/>
        <w:jc w:val="center"/>
      </w:pPr>
    </w:p>
    <w:p w:rsidRDefault="002D638E" w:rsidP="002D638E" w:rsidR="002D638E">
      <w:pPr>
        <w:pStyle w:val="Uvuenotijeloteksta"/>
        <w:ind w:left="0"/>
        <w:jc w:val="center"/>
      </w:pPr>
    </w:p>
    <w:p w:rsidRDefault="002D638E" w:rsidP="002D638E" w:rsidR="002D638E">
      <w:pPr>
        <w:jc w:val="both"/>
      </w:pPr>
      <w:r>
        <w:tab/>
      </w:r>
      <w:r>
        <w:tab/>
      </w:r>
      <w:r>
        <w:tab/>
      </w:r>
      <w:r>
        <w:tab/>
      </w:r>
      <w:r>
        <w:tab/>
      </w:r>
      <w:r>
        <w:tab/>
      </w:r>
      <w:r>
        <w:tab/>
      </w:r>
      <w:r>
        <w:tab/>
        <w:t xml:space="preserve"> </w:t>
      </w:r>
      <w:r w:rsidR="008E7A56">
        <w:tab/>
      </w:r>
      <w:r>
        <w:t>S</w:t>
      </w:r>
      <w:r w:rsidR="008E7A56">
        <w:t xml:space="preserve"> U D A C</w:t>
      </w:r>
    </w:p>
    <w:p w:rsidRDefault="002D638E" w:rsidP="002D638E" w:rsidR="002D638E">
      <w:pPr>
        <w:jc w:val="both"/>
      </w:pPr>
    </w:p>
    <w:p w:rsidRDefault="002D638E" w:rsidP="002D638E" w:rsidR="002D638E">
      <w:pPr>
        <w:jc w:val="both"/>
      </w:pPr>
      <w:r>
        <w:tab/>
      </w:r>
      <w:r>
        <w:tab/>
        <w:t xml:space="preserve">  </w:t>
      </w:r>
      <w:r w:rsidR="008E7A56">
        <w:tab/>
      </w:r>
      <w:r w:rsidR="008E7A56">
        <w:tab/>
      </w:r>
      <w:r w:rsidR="008E7A56">
        <w:tab/>
      </w:r>
      <w:r w:rsidR="008E7A56">
        <w:tab/>
      </w:r>
      <w:r w:rsidR="008E7A56">
        <w:tab/>
      </w:r>
      <w:r w:rsidR="008E7A56">
        <w:tab/>
      </w:r>
      <w:r w:rsidR="008E7A56">
        <w:tab/>
        <w:t>Velimir Vuković</w:t>
      </w:r>
    </w:p>
    <w:p w:rsidRDefault="002D638E" w:rsidP="002D638E" w:rsidR="002D638E">
      <w:pPr>
        <w:jc w:val="both"/>
      </w:pPr>
    </w:p>
    <w:p w:rsidRDefault="002D638E" w:rsidP="002D638E" w:rsidR="002D638E">
      <w:pPr>
        <w:jc w:val="both"/>
      </w:pPr>
    </w:p>
    <w:p w:rsidRDefault="002D638E" w:rsidP="002D638E" w:rsidR="002D638E">
      <w:pPr>
        <w:jc w:val="both"/>
      </w:pPr>
    </w:p>
    <w:p w:rsidRDefault="002D638E" w:rsidP="008E7A56" w:rsidR="008E7A56">
      <w:pPr>
        <w:jc w:val="both"/>
      </w:pPr>
      <w:r>
        <w:t xml:space="preserve">POUKA O PRAVNOM LIJEKU: </w:t>
      </w:r>
      <w:r w:rsidR="008E7A56">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2D638E" w:rsidP="002D638E" w:rsidR="002D638E">
      <w:pPr>
        <w:jc w:val="both"/>
      </w:pPr>
    </w:p>
    <w:p w:rsidRDefault="002D638E" w:rsidP="002D638E" w:rsidR="002D638E">
      <w:pPr>
        <w:jc w:val="both"/>
      </w:pPr>
      <w:r>
        <w:t>DNA:</w:t>
      </w:r>
    </w:p>
    <w:p w:rsidRDefault="002D638E" w:rsidP="002D638E" w:rsidR="008E7A56">
      <w:pPr>
        <w:numPr>
          <w:ilvl w:val="0"/>
          <w:numId w:val="1"/>
        </w:numPr>
        <w:jc w:val="both"/>
      </w:pPr>
      <w:r>
        <w:t xml:space="preserve">pun. stečajnog vjerovnika  </w:t>
      </w:r>
      <w:r w:rsidR="008E7A56">
        <w:t xml:space="preserve">LA DISTRIBUTRICE S.R.L. </w:t>
      </w:r>
      <w:proofErr w:type="spellStart"/>
      <w:r w:rsidR="008E7A56">
        <w:t>Trieste</w:t>
      </w:r>
      <w:proofErr w:type="spellEnd"/>
      <w:r w:rsidR="008E7A56">
        <w:t xml:space="preserve"> </w:t>
      </w:r>
    </w:p>
    <w:p w:rsidRDefault="002D638E" w:rsidP="002D638E" w:rsidR="002D638E">
      <w:pPr>
        <w:numPr>
          <w:ilvl w:val="0"/>
          <w:numId w:val="1"/>
        </w:numPr>
        <w:jc w:val="both"/>
      </w:pPr>
      <w:r>
        <w:t xml:space="preserve">stečajnoj upraviteljici </w:t>
      </w:r>
      <w:r w:rsidR="008E7A56">
        <w:t>Nataliji Mladineo</w:t>
      </w:r>
      <w:r>
        <w:t xml:space="preserve">, dipl. oec. </w:t>
      </w:r>
    </w:p>
    <w:p w:rsidRDefault="002D638E" w:rsidP="002D638E" w:rsidR="002D638E">
      <w:r>
        <w:t xml:space="preserve">       - rješenje istaknuti na oglasnu ploču  suda</w:t>
      </w:r>
    </w:p>
    <w:p w:rsidRDefault="002D638E" w:rsidP="002D638E" w:rsidR="002D638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4333B"/>
    <w:multiLevelType w:val="hybridMultilevel"/>
    <w:tmpl w:val="288E5856"/>
    <w:lvl w:tplc="58AAC8A6"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638E"/>
    <w:rsid w:val="0015293E"/>
    <w:rsid w:val="002D638E"/>
    <w:rsid w:val="006B0435"/>
    <w:rsid w:val="008E7A56"/>
    <w:rsid w:val="00E46CD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638E"/>
    <w:rPr>
      <w:rFonts w:eastAsia="Times New Roman"/>
      <w:lang w:eastAsia="hr-HR"/>
    </w:rPr>
  </w:style>
  <w:style w:styleId="Naslov1" w:type="paragraph">
    <w:name w:val="heading 1"/>
    <w:basedOn w:val="Normal"/>
    <w:next w:val="Normal"/>
    <w:link w:val="Naslov1Char"/>
    <w:qFormat/>
    <w:rsid w:val="002D638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D638E"/>
    <w:rPr>
      <w:rFonts w:eastAsia="Times New Roman"/>
      <w:b/>
      <w:bCs/>
      <w:lang w:eastAsia="hr-HR"/>
    </w:rPr>
  </w:style>
  <w:style w:styleId="Tijeloteksta" w:type="paragraph">
    <w:name w:val="Body Text"/>
    <w:basedOn w:val="Normal"/>
    <w:link w:val="TijelotekstaChar"/>
    <w:unhideWhenUsed/>
    <w:rsid w:val="002D638E"/>
    <w:pPr>
      <w:tabs>
        <w:tab w:pos="6810" w:val="left"/>
      </w:tabs>
      <w:jc w:val="both"/>
    </w:pPr>
  </w:style>
  <w:style w:customStyle="true" w:styleId="TijelotekstaChar" w:type="character">
    <w:name w:val="Tijelo teksta Char"/>
    <w:basedOn w:val="Zadanifontodlomka"/>
    <w:link w:val="Tijeloteksta"/>
    <w:rsid w:val="002D638E"/>
    <w:rPr>
      <w:rFonts w:eastAsia="Times New Roman"/>
      <w:lang w:eastAsia="hr-HR"/>
    </w:rPr>
  </w:style>
  <w:style w:styleId="Uvuenotijeloteksta" w:type="paragraph">
    <w:name w:val="Body Text Indent"/>
    <w:basedOn w:val="Normal"/>
    <w:link w:val="UvuenotijelotekstaChar"/>
    <w:semiHidden/>
    <w:unhideWhenUsed/>
    <w:rsid w:val="002D638E"/>
    <w:pPr>
      <w:ind w:left="705"/>
      <w:jc w:val="both"/>
    </w:pPr>
  </w:style>
  <w:style w:customStyle="true" w:styleId="UvuenotijelotekstaChar" w:type="character">
    <w:name w:val="Uvučeno tijelo teksta Char"/>
    <w:basedOn w:val="Zadanifontodlomka"/>
    <w:link w:val="Uvuenotijeloteksta"/>
    <w:semiHidden/>
    <w:rsid w:val="002D638E"/>
    <w:rPr>
      <w:rFonts w:eastAsia="Times New Roman"/>
      <w:lang w:eastAsia="hr-HR"/>
    </w:rPr>
  </w:style>
  <w:style w:styleId="Tijeloteksta-uvlaka3" w:type="paragraph">
    <w:name w:val="Body Text Indent 3"/>
    <w:basedOn w:val="Normal"/>
    <w:link w:val="Tijeloteksta-uvlaka3Char"/>
    <w:semiHidden/>
    <w:unhideWhenUsed/>
    <w:rsid w:val="002D638E"/>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2D638E"/>
    <w:rPr>
      <w:rFonts w:eastAsia="Times New Roman"/>
      <w:sz w:val="16"/>
      <w:szCs w:val="16"/>
      <w:lang w:eastAsia="hr-HR"/>
    </w:rPr>
  </w:style>
  <w:style w:styleId="Tekstbalonia" w:type="paragraph">
    <w:name w:val="Balloon Text"/>
    <w:basedOn w:val="Normal"/>
    <w:link w:val="TekstbaloniaChar"/>
    <w:uiPriority w:val="99"/>
    <w:semiHidden/>
    <w:unhideWhenUsed/>
    <w:rsid w:val="002D63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638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46CD6"/>
    <w:rPr>
      <w:color w:val="808080"/>
      <w:bdr w:space="0" w:sz="0" w:color="auto" w:val="none"/>
      <w:shd w:fill="auto" w:color="auto" w:val="clear"/>
    </w:rPr>
  </w:style>
  <w:style w:customStyle="true" w:styleId="eSPISCCParagraphDefaultFont" w:type="character">
    <w:name w:val="eSPIS_CC_Paragraph Default Font"/>
    <w:basedOn w:val="Zadanifontodlomka"/>
    <w:rsid w:val="00E46C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6CD6"/>
    <w:rPr>
      <w:bdr w:space="0" w:sz="0" w:color="auto" w:val="none"/>
      <w:shd w:fill="FFFFCC" w:color="auto" w:val="clear"/>
      <w:lang w:val="hr-HR"/>
    </w:rPr>
  </w:style>
  <w:style w:customStyle="true" w:styleId="PozadinaSvijetloCrvena" w:type="character">
    <w:name w:val="Pozadina_SvijetloCrvena"/>
    <w:basedOn w:val="eSPISCCParagraphDefaultFont"/>
    <w:rsid w:val="00E46C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6C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638E"/>
    <w:rPr>
      <w:rFonts w:eastAsia="Times New Roman"/>
      <w:lang w:eastAsia="hr-HR"/>
    </w:rPr>
  </w:style>
  <w:style w:styleId="Naslov1" w:type="paragraph">
    <w:name w:val="heading 1"/>
    <w:basedOn w:val="Normal"/>
    <w:next w:val="Normal"/>
    <w:link w:val="Naslov1Char"/>
    <w:qFormat/>
    <w:rsid w:val="002D638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D638E"/>
    <w:rPr>
      <w:rFonts w:eastAsia="Times New Roman"/>
      <w:b/>
      <w:bCs/>
      <w:lang w:eastAsia="hr-HR"/>
    </w:rPr>
  </w:style>
  <w:style w:styleId="Tijeloteksta" w:type="paragraph">
    <w:name w:val="Body Text"/>
    <w:basedOn w:val="Normal"/>
    <w:link w:val="TijelotekstaChar"/>
    <w:unhideWhenUsed/>
    <w:rsid w:val="002D638E"/>
    <w:pPr>
      <w:tabs>
        <w:tab w:pos="6810" w:val="left"/>
      </w:tabs>
      <w:jc w:val="both"/>
    </w:pPr>
  </w:style>
  <w:style w:customStyle="1" w:styleId="TijelotekstaChar" w:type="character">
    <w:name w:val="Tijelo teksta Char"/>
    <w:basedOn w:val="Zadanifontodlomka"/>
    <w:link w:val="Tijeloteksta"/>
    <w:rsid w:val="002D638E"/>
    <w:rPr>
      <w:rFonts w:eastAsia="Times New Roman"/>
      <w:lang w:eastAsia="hr-HR"/>
    </w:rPr>
  </w:style>
  <w:style w:styleId="Uvuenotijeloteksta" w:type="paragraph">
    <w:name w:val="Body Text Indent"/>
    <w:basedOn w:val="Normal"/>
    <w:link w:val="UvuenotijelotekstaChar"/>
    <w:semiHidden/>
    <w:unhideWhenUsed/>
    <w:rsid w:val="002D638E"/>
    <w:pPr>
      <w:ind w:left="705"/>
      <w:jc w:val="both"/>
    </w:pPr>
  </w:style>
  <w:style w:customStyle="1" w:styleId="UvuenotijelotekstaChar" w:type="character">
    <w:name w:val="Uvučeno tijelo teksta Char"/>
    <w:basedOn w:val="Zadanifontodlomka"/>
    <w:link w:val="Uvuenotijeloteksta"/>
    <w:semiHidden/>
    <w:rsid w:val="002D638E"/>
    <w:rPr>
      <w:rFonts w:eastAsia="Times New Roman"/>
      <w:lang w:eastAsia="hr-HR"/>
    </w:rPr>
  </w:style>
  <w:style w:styleId="Tijeloteksta-uvlaka3" w:type="paragraph">
    <w:name w:val="Body Text Indent 3"/>
    <w:basedOn w:val="Normal"/>
    <w:link w:val="Tijeloteksta-uvlaka3Char"/>
    <w:semiHidden/>
    <w:unhideWhenUsed/>
    <w:rsid w:val="002D638E"/>
    <w:pPr>
      <w:spacing w:after="120"/>
      <w:ind w:left="283"/>
    </w:pPr>
    <w:rPr>
      <w:sz w:val="16"/>
      <w:szCs w:val="16"/>
    </w:rPr>
  </w:style>
  <w:style w:customStyle="1" w:styleId="Tijeloteksta-uvlaka3Char" w:type="character">
    <w:name w:val="Tijelo teksta - uvlaka 3 Char"/>
    <w:basedOn w:val="Zadanifontodlomka"/>
    <w:link w:val="Tijeloteksta-uvlaka3"/>
    <w:semiHidden/>
    <w:rsid w:val="002D638E"/>
    <w:rPr>
      <w:rFonts w:eastAsia="Times New Roman"/>
      <w:sz w:val="16"/>
      <w:szCs w:val="16"/>
      <w:lang w:eastAsia="hr-HR"/>
    </w:rPr>
  </w:style>
  <w:style w:styleId="Tekstbalonia" w:type="paragraph">
    <w:name w:val="Balloon Text"/>
    <w:basedOn w:val="Normal"/>
    <w:link w:val="TekstbaloniaChar"/>
    <w:uiPriority w:val="99"/>
    <w:semiHidden/>
    <w:unhideWhenUsed/>
    <w:rsid w:val="002D638E"/>
    <w:rPr>
      <w:rFonts w:ascii="Tahoma" w:cs="Tahoma" w:hAnsi="Tahoma"/>
      <w:sz w:val="16"/>
      <w:szCs w:val="16"/>
    </w:rPr>
  </w:style>
  <w:style w:customStyle="1" w:styleId="TekstbaloniaChar" w:type="character">
    <w:name w:val="Tekst balončića Char"/>
    <w:basedOn w:val="Zadanifontodlomka"/>
    <w:link w:val="Tekstbalonia"/>
    <w:uiPriority w:val="99"/>
    <w:semiHidden/>
    <w:rsid w:val="002D638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46CD6"/>
    <w:rPr>
      <w:color w:val="808080"/>
      <w:bdr w:color="auto" w:space="0" w:sz="0" w:val="none"/>
      <w:shd w:color="auto" w:fill="auto" w:val="clear"/>
    </w:rPr>
  </w:style>
  <w:style w:customStyle="1" w:styleId="eSPISCCParagraphDefaultFont" w:type="character">
    <w:name w:val="eSPIS_CC_Paragraph Default Font"/>
    <w:basedOn w:val="Zadanifontodlomka"/>
    <w:rsid w:val="00E46C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6CD6"/>
    <w:rPr>
      <w:bdr w:color="auto" w:space="0" w:sz="0" w:val="none"/>
      <w:shd w:color="auto" w:fill="FFFFCC" w:val="clear"/>
      <w:lang w:val="hr-HR"/>
    </w:rPr>
  </w:style>
  <w:style w:customStyle="1" w:styleId="PozadinaSvijetloCrvena" w:type="character">
    <w:name w:val="Pozadina_SvijetloCrvena"/>
    <w:basedOn w:val="eSPISCCParagraphDefaultFont"/>
    <w:rsid w:val="00E46C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6C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75591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2009.</izvorni_sadrzaj>
    <derivirana_varijabla naziv="DomainObject.Predmet.DatumOsnivanja_1">29.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St-3/2009</izvorni_sadrzaj>
    <derivirana_varijabla naziv="DomainObject.Predmet.OznakaBroj_1">St-3/2009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naslovljen na X-St-42/08</izvorni_sadrzaj>
    <derivirana_varijabla naziv="DomainObject.Predmet.PrimjedbaSuca_1">naslovljen na X-St-42/08</derivirana_varijabla>
  </DomainObject.Predmet.PrimjedbaSuca>
  <DomainObject.Predmet.ProtustrankaFormated>
    <izvorni_sadrzaj>  DALMATINKA NOVA, dioničko društvo za proizvodnju, trgovinu i usluge, "u stečaju"</izvorni_sadrzaj>
    <derivirana_varijabla naziv="DomainObject.Predmet.ProtustrankaFormated_1">  DALMATINKA NOVA, dioničko društvo za proizvodnju, trgovinu i usluge, "u stečaju"</derivirana_varijabla>
  </DomainObject.Predmet.ProtustrankaFormated>
  <DomainObject.Predmet.ProtustrankaFormatedOIB>
    <izvorni_sadrzaj>  DALMATINKA NOVA, dioničko društvo za proizvodnju, trgovinu i usluge, "u stečaju", OIB 26571249357</izvorni_sadrzaj>
    <derivirana_varijabla naziv="DomainObject.Predmet.ProtustrankaFormatedOIB_1">  DALMATINKA NOVA, dioničko društvo za proizvodnju, trgovinu i usluge, "u stečaju", OIB 26571249357</derivirana_varijabla>
  </DomainObject.Predmet.ProtustrankaFormatedOIB>
  <DomainObject.Predmet.ProtustrankaFormatedWithAdress>
    <izvorni_sadrzaj> DALMATINKA NOVA, dioničko društvo za proizvodnju, trgovinu i usluge, "u stečaju", Domovinskog rata 86, Sinj</izvorni_sadrzaj>
    <derivirana_varijabla naziv="DomainObject.Predmet.ProtustrankaFormatedWithAdress_1"> DALMATINKA NOVA, dioničko društvo za proizvodnju, trgovinu i usluge, "u stečaju", Domovinskog rata 86, Sinj</derivirana_varijabla>
  </DomainObject.Predmet.ProtustrankaFormatedWithAdress>
  <DomainObject.Predmet.ProtustrankaFormatedWithAdressOIB>
    <izvorni_sadrzaj> DALMATINKA NOVA, dioničko društvo za proizvodnju, trgovinu i usluge, "u stečaju", OIB 26571249357, Domovinskog rata 86, Sinj</izvorni_sadrzaj>
    <derivirana_varijabla naziv="DomainObject.Predmet.ProtustrankaFormatedWithAdressOIB_1"> DALMATINKA NOVA, dioničko društvo za proizvodnju, trgovinu i usluge, "u stečaju", OIB 26571249357, Domovinskog rata 86, Sinj</derivirana_varijabla>
  </DomainObject.Predmet.ProtustrankaFormatedWithAdressOIB>
  <DomainObject.Predmet.ProtustrankaWithAdress>
    <izvorni_sadrzaj>DALMATINKA NOVA, dioničko društvo za proizvodnju, trgovinu i usluge, "u stečaju" Domovinskog rata 86, Sinj</izvorni_sadrzaj>
    <derivirana_varijabla naziv="DomainObject.Predmet.ProtustrankaWithAdress_1">DALMATINKA NOVA, dioničko društvo za proizvodnju, trgovinu i usluge, "u stečaju" Domovinskog rata 86, Sinj</derivirana_varijabla>
  </DomainObject.Predmet.ProtustrankaWithAdress>
  <DomainObject.Predmet.ProtustrankaWithAdressOIB>
    <izvorni_sadrzaj>DALMATINKA NOVA, dioničko društvo za proizvodnju, trgovinu i usluge, "u stečaju", OIB 26571249357, Domovinskog rata 86, Sinj</izvorni_sadrzaj>
    <derivirana_varijabla naziv="DomainObject.Predmet.ProtustrankaWithAdressOIB_1">DALMATINKA NOVA, dioničko društvo za proizvodnju, trgovinu i usluge, "u stečaju", OIB 26571249357, Domovinskog rata 86, Sinj</derivirana_varijabla>
  </DomainObject.Predmet.ProtustrankaWithAdressOIB>
  <DomainObject.Predmet.ProtustrankaNazivFormated>
    <izvorni_sadrzaj>DALMATINKA NOVA, dioničko društvo za proizvodnju, trgovinu i usluge, "u stečaju"</izvorni_sadrzaj>
    <derivirana_varijabla naziv="DomainObject.Predmet.ProtustrankaNazivFormated_1">DALMATINKA NOVA, dioničko društvo za proizvodnju, trgovinu i usluge, "u stečaju"</derivirana_varijabla>
  </DomainObject.Predmet.ProtustrankaNazivFormated>
  <DomainObject.Predmet.ProtustrankaNazivFormatedOIB>
    <izvorni_sadrzaj>DALMATINKA NOVA, dioničko društvo za proizvodnju, trgovinu i usluge, "u stečaju", OIB 26571249357</izvorni_sadrzaj>
    <derivirana_varijabla naziv="DomainObject.Predmet.ProtustrankaNazivFormatedOIB_1">DALMATINKA NOVA, dioničko društvo za proizvodnju, trgovinu i usluge, "u stečaju", OIB 26571249357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izvorni_sadrzaj>
    <derivirana_varijabla naziv="DomainObject.Predmet.StrankaFormated_1">  Vesna Žolo; Zdravka Odrljin; Nevenka Križanac; Ana Perković; Božo Vuković; Marija Vejić; Smilja Jelinčić; Lucija Čondić Begov; Nevenka Jerkan; Smilja Dević; Nediljka Katić; Dragica Labrović; Ivanka Mušterić; Nevenka Pandža; Ana Perković; Nevenka Galić; Katica Kelava; Marija Grgat; Ilda Vučić; Marija Malovan; Marija Andrijašević; Jasminka Vlajčević; Ivanka Elek; Mladenka Cvitković; Milena Perković; Marija Elek; Nevenka Križanac; Gordana Ivandić; Anđa Norac Kevo; Josip Budimir; Anđa Projić; Anita Kotromanović; Anđelka Čugura; Ivo Modrić; Vesna Žolo; Roza Ajdučić; Vesa Runje; Ana Poljak; Blaženka Marunica; Dragica Vučković; Mara Barać; Ivna Dinarina; Branka Banić; Janja Barać; Nataša Pavić; Ivanka Poljak; Antonela Gulić; Nataša Pavić; Zdenka Vugdelija; Zdravka Hrste; Mirjana Stipanović; Ana Aničić Čolo; Ivanka Vuković; Marija Alebić; Zdenka Mandac; Snježana Boko; Marija Runje; Nediljka Blažević Bandov; Šimica Botica; Gordana Samardžić; Slavka Jagnjić; Davorka Župić; Ana Pešo; Anka Žigo; Marija Norac Kevo; Drago Đapić; Filka Grubiša; Snježana Talaja; Edita Kudrić; Tamara Bakotić; Tajana Čović; Anđelka Vidalina; Ivica Jadrijević; Anđelka Delonga; Zlata Poljak; Ivo Delonga; Anđelka Marić; Mirjana Vučković; Tatjana Kukoleča; Senka Dotur; Mirjana Vuković; Sanka Gaurina; Danica Romac; Ankica Bilokapić; Ankica Marković; Nada Gaurina; Darija Zorica; Slavica Širović; Marija Tomašević; Neda Petričević; Ivanka Miloš; Marija Balaić; Ana Grgić; Ankica Pavić; Jagoda Veselica; Marija Ergović; Mirjana Krajina; Jasna Župa; Ankica Laco; Marija Prološčić; Marija Matijašević; Zdenka Tenžera; Iva Labrović; Jagoda Mandac; Ivanka Žižić; Marija Erceg; Mira Žmire; Pava Žuro; Dragan Pešo; Neda Prelaz; Iva Radonja; Koviljka Banić Škojo; Blaženka Mijić; Marija Đipalo; Anita Pletikosić; Mira Đapić; Ankica Pešo; Marija Norac Kevo; Marija Klarić; Vesna Masle; Snježana Lagator; Šima Galić; Smilja Šego; Nevenka Elek; Marica Šimleša; Senija Maleš; Ineska Mladina; Katica Bašić; Ana Marunica; Tonka Banić Škojo; Luca Mravak; Zlata Malovan; Danica Bilandžić; Ana Dukić; Marija Jadrijević; Dragica Omrčen Loko; Darijo Čugura; Ivica Labrović; Marija Delonga; Marija Barać; Ana Marić; Anđelka Glavinić; Ljilja Ivković; Božena Gabričević; Andrijana Poljak; Marija Žuro; Anka Barać; Ivanka Milovanović; Ljubica Maras; Anđelka Sarić; Milena Malovan; Marina Vitić; Zora Macan; Anđelka Čugura; Ante Poljak; Vesna Marković; Ivan Macan; Anka Miloš; Mirjana Stipanović; Tonka Župić; Anđelka Bandić; Vjera Vučković; Anka Smoljko; Smilja Matijašević; Bosiljka Saratlija; Anka Labrović; Dunja Miloš; Tadija Anušić; Smilja Doljanin; Ivanka Ajdučić; Marija Zebić; Marija Čovo; Suzana Putnik; Miroslav Gaurina; Marija Varvodić; Kata Paleško; Mladenka Labrović; Dujo Nikolić Malora; ZAST, društvo s ograničenom odgovornošću, za zaštitu na radu, zaštitu od požara i zaštitu čovjekove okoline; Credo banka dioničko društvo "u stečaju"; SWISSCOLOR društvo s ograničenom dogovornošću za zastupanje, uvoz-izvoz i trgovinu; HEP - Opskrba d.o.o. za opskrbu potrošača električnom, toplinskom energijom i plinom; INA-INDUSTRIJA NAFTE, d.d.; TRIGLAV OSIGURANJE d. d.; VIPnet, društvo s ograničenom odgovornošću za usluge javnih telekomunikacija; EUROLEASING d.o.o. za trgovinu i usluge zastupanog po punomoćniku Tomislav Barbača, Srđan Kalebota i dr. iz Odvjetničkog društva Grgić&amp;Partneri; VODOVOD I ČISTOĆA - SINJ, društvo s ograničenom odgovornošću za obavljanje djelatnosti vodoopskrbe i ostalih komunalnih dj; Fond za zaštitu okoliša i energetsku učinkovitost; BELIŠĆE dioničko društvo za proizvodnju papira,kartonske ambalaže,strojeva, primarnu i finalnu preradu drva i suhu destilac; Hrvatski Telekom d.d.; PETROLVILLA&amp;BILIĆ d.o.o. za trgovinu i usluge zastupanog po punomoćniku ILANA GRČIĆ, odvjetnica; DALMATINKA, dioničko društvo, predionica i tvornica konca, u stečaju; MIRAKO d.o.o. za marketing i inženjering zastupanog po punomoćniku VANJA BILIĆ, odvjetnik; NAUTILUS INŽENJERING TIM d.o.o. za informatiku zastupanog po punomoćniku DUBRAVKO ARAPOVIĆ, odvjetnik; ZAST, društvo s ograničenom odgovornošću, za zaštitu na radu, zaštitu od požara i zaštitu čovjekove okoline zastupanog po punomoćniku DINO PULJIĆ, odvjetnik; JADRANSKO OSIGURANJE dioničko društvo zastupanog po punomoćniku Tomislav Barbača, Srđan Kalebota, Odvjetničko društvo Grgić&amp;Partneri; ZAGREBAČKI HOLDING, društvo s ograničenom odgovornošću za javni prijevoz, opskrbu vodom, održavanje čistoće, putnička a zastupanog po punomoćniku DESANKA VRANJICAN, odvjetnica; TRIGLAV OSIGURANJE d. d. zastupanog po punomoćniku ZOU MARKO PERIS I LANA PROPADALO DUKA; FRIGUS-LUMEN za proizvodnju i usluge, društvo s ograničenom odgovornošću; Hrvatske vode, pravna osoba za upravljanje vodamaVodnogospodarski odjel za vodno područje dalmatinskih slivova; Neven Poljak; Hrvatski Telekom d.d.; HEP - Opskrba d.o.o. za opskrbu potrošača električnom, toplinskom energijom i plinom; HEP-Operator distribucijskog sustava d.o.o. za distribuciju i opskrbu električne energije; Slavica Šarić; Danica Vidić; VODOVOD I ODVODNJA CETINSKE KRAJINE, društvo s ograničenom odgovornošću za obavljanje djelatnosti javne vodoopskrbe i javne  zastupanog po punomoćniku Vinko Samardžić</derivirana_varijabla>
  </DomainObject.Predmet.StrankaFormated>
  <DomainObject.Predmet.StrankaFormatedOIB>
    <izvorni_sadrzaj>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izvorni_sadrzaj>
    <derivirana_varijabla naziv="DomainObject.Predmet.StrankaFormatedOIB_1">  Vesna Žolo, OIB 45644279911; Zdravka Odrljin, OIB 00402731824; Nevenka Križanac, OIB 81388089222; Ana Perković, OIB 69568406334; Božo Vuković, OIB 40943240230; Marija Vejić, OIB 50860400697; Smilja Jelinčić, OIB 07197975221; Lucija Čondić Begov, OIB 28987205960; Nevenka Jerkan, OIB 10021820170; Smilja Dević, OIB 99071088700; Nediljka Katić, OIB 67021308474; Dragica Labrović, OIB 83845454100; Ivanka Mušterić, OIB 48475179614; Nevenka Pandža, OIB 69508750055; Ana Perković, OIB 69568406334; Nevenka Galić, OIB 67495030231; Katica Kelava, OIB 99433168686; Marija Grgat, OIB 83165788573; Ilda Vučić, OIB 43718745181; Marija Malovan, OIB 47655349164; Marija Andrijašević, OIB 18167740419; Jasminka Vlajčević, OIB 36773087624; Ivanka Elek, OIB 66657776229; Mladenka Cvitković, OIB 45396651498; Milena Perković, OIB 12913412630; Marija Elek, OIB 93403095978; Nevenka Križanac, OIB 82331952507; Gordana Ivandić, OIB 93571898638; Anđa Norac Kevo, OIB 70261090290; Josip Budimir, OIB 79330723768; Anđa Projić, OIB 05283741658; Anita Kotromanović, OIB 69300971505; Anđelka Čugura, OIB 60337145826; Ivo Modrić, OIB 06614378313; Vesna Žolo, OIB 45644279911; Roza Ajdučić, OIB 47168058281; Vesa Runje, OIB 92812812154; Ana Poljak, OIB 08023801715; Blaženka Marunica, OIB 32247400556; Dragica Vučković, OIB 91444365164; Mara Barać, OIB 28969703698; Ivna Dinarina, OIB 70346400324; Branka Banić, OIB 93058203391; Janja Barać, OIB 05093549330; Nataša Pavić, OIB 77286434613; Ivanka Poljak, OIB 26061596270; Antonela Gulić, OIB 73133436549; Nataša Pavić, OIB 77286434613; Zdenka Vugdelija, OIB 82057326002; Zdravka Hrste, OIB 54919778345; Mirjana Stipanović, OIB 68915809457; Ana Aničić Čolo, OIB 76447344298; Ivanka Vuković, OIB 37828236493; Marija Alebić, OIB 90108478361; Zdenka Mandac, OIB 79929978489; Snježana Boko, OIB 03760609239; Marija Runje, OIB 67875886072; Nediljka Blažević Bandov, OIB 34521112790; Šimica Botica, OIB 48934624127; Gordana Samardžić, OIB 24110883387; Slavka Jagnjić, OIB 02755258160; Davorka Župić, OIB 20447483659; Ana Pešo, OIB 24572779287; Anka Žigo, OIB 45413723492; Marija Norac Kevo, OIB 47210952845; Drago Đapić, OIB 04509502550; Filka Grubiša, OIB 50820272706; Snježana Talaja, OIB 95830034356; Edita Kudrić, OIB 73476764186; Tamara Bakotić, OIB 13300780196; Tajana Čović, OIB 19085005765; Anđelka Vidalina, OIB 15086877305; Ivica Jadrijević, OIB 98263652137; Anđelka Delonga, OIB 99970084289; Zlata Poljak, OIB 46119981308; Ivo Delonga, OIB 89678062357; Anđelka Marić, OIB 42949154046; Mirjana Vučković, OIB 84022697918; Tatjana Kukoleča, OIB 39596663292; Senka Dotur, OIB 73065054094; Mirjana Vuković, OIB 86144255374; Sanka Gaurina, OIB 38235249597; Danica Romac, OIB 36873811766; Ankica Bilokapić, OIB 21576179994; Ankica Marković, OIB 49294426696; Nada Gaurina, OIB 85538143909; Darija Zorica, OIB 70716910964; Slavica Širović, OIB 61350207422; Marija Tomašević, OIB 54487151742; Neda Petričević, OIB 17554060216; Ivanka Miloš, OIB 10700991300; Marija Balaić, OIB 13884598601; Ana Grgić, OIB 07771431902; Ankica Pavić, OIB 81731773075; Jagoda Veselica, OIB 54458672823; Marija Ergović, OIB 95186507902; Mirjana Krajina, OIB 86052901863; Jasna Župa, OIB 94804261600; Ankica Laco, OIB 65677345667; Marija Prološčić, OIB 52286803998; Marija Matijašević, OIB 61472652753; Zdenka Tenžera, OIB 39588961477; Iva Labrović, OIB 78883800050; Jagoda Mandac, OIB 99230298650; Ivanka Žižić, OIB 33873626015; Marija Erceg, OIB 98458961529; Mira Žmire, OIB 02331581413; Pava Žuro, OIB 43480935393; Dragan Pešo, OIB 65119503915; Neda Prelaz, OIB 51119627388; Iva Radonja, OIB 67441553111; Koviljka Banić Škojo, OIB 97434076661; Blaženka Mijić, OIB 97419946808; Marija Đipalo, OIB 48303888648; Anita Pletikosić, OIB 39575582810; Mira Đapić, OIB 06531434174; Ankica Pešo, OIB 00078653946; Marija Norac Kevo, OIB 47210952845; Marija Klarić, OIB 11014555201; Vesna Masle, OIB 06072347101; Snježana Lagator, OIB 09316385014; Šima Galić, OIB 78210681319; Smilja Šego, OIB 73885242737; Nevenka Elek, OIB 94298301555; Marica Šimleša, OIB 00574911805; Senija Maleš, OIB 91318582291; Ineska Mladina, OIB 65063038817; Katica Bašić, OIB 85211012088; Ana Marunica, OIB 57499962156; Tonka Banić Škojo, OIB 87492823105; Luca Mravak, OIB 10472538525; Zlata Malovan, OIB 40604406691; Danica Bilandžić, OIB 12073258842; Ana Dukić, OIB 78175063292; Marija Jadrijević, OIB 63556989725; Dragica Omrčen Loko, OIB 33421195293; Darijo Čugura, OIB 78055698558; Ivica Labrović, OIB 78174486655; Marija Delonga, OIB 34309004199; Marija Barać, OIB 57395948845; Ana Marić, OIB 76447344298; Anđelka Glavinić, OIB 32359554803; Ljilja Ivković, OIB 50336069074; Božena Gabričević, OIB 47097297074; Andrijana Poljak, OIB 05312596530; Marija Žuro, OIB 02248684413; Anka Barać, OIB 22174448066; Ivanka Milovanović, OIB 83262591585; Ljubica Maras, OIB 31455653759; Anđelka Sarić, OIB 19490370513; Milena Malovan, OIB 63084789451; Marina Vitić, OIB 63723307755; Zora Macan, OIB 00173252900; Anđelka Čugura, OIB 60337145826; Ante Poljak, OIB 63404321087; Vesna Marković, OIB 53303946975; Ivan Macan, OIB 34227335321; Anka Miloš, OIB 95974201609; Mirjana Stipanović, OIB 68915809457; Tonka Župić, OIB 46334834292; Anđelka Bandić, OIB 12801760997; Vjera Vučković, OIB 11051480419; Anka Smoljko, OIB 78757864719; Smilja Matijašević, OIB 19244342290; Bosiljka Saratlija, OIB 36319591304; Anka Labrović, OIB 94837904352; Dunja Miloš, OIB 28391126044; Tadija Anušić, OIB 93195212078; Smilja Doljanin, OIB 67636947429; Ivanka Ajdučić, OIB 74122171278; Marija Zebić, OIB 49344762076; Marija Čovo, OIB 47427796663; Suzana Putnik, OIB 68898132178; Miroslav Gaurina, OIB 47515386531; Marija Varvodić, OIB 63994646712; Kata Paleško, OIB 75667307357; Mladenka Labrović, OIB 39049419355; Dujo Nikolić Malora, OIB 35800265419; ZAST, društvo s ograničenom odgovornošću, za zaštitu na radu, zaštitu od požara i zaštitu čovjekove okoline, OIB 55945864193; Credo banka dioničko društvo "u stečaju", OIB 94141384086; SWISSCOLOR društvo s ograničenom dogovornošću za zastupanje, uvoz-izvoz i trgovinu, OIB 23856222941; HEP - Opskrba d.o.o. za opskrbu potrošača električnom, toplinskom energijom i plinom, OIB 63073332379; INA-INDUSTRIJA NAFTE, d.d., OIB 27759560625; TRIGLAV OSIGURANJE d. d., OIB 29743547503; VIPnet, društvo s ograničenom odgovornošću za usluge javnih telekomunikacija, OIB 29524210204; EUROLEASING d.o.o. za trgovinu i usluge, OIB 48288444926 zastupanog po punomoćniku Tomislav Barbača, Srđan Kalebota i dr. iz Odvjetničkog društva Grgić&amp;Partneri; VODOVOD I ČISTOĆA - SINJ, društvo s ograničenom odgovornošću za obavljanje djelatnosti vodoopskrbe i ostalih komunalnih dj, OIB 81685682389; Fond za zaštitu okoliša i energetsku učinkovitost, OIB 85828625994; BELIŠĆE dioničko društvo za proizvodnju papira,kartonske ambalaže,strojeva, primarnu i finalnu preradu drva i suhu destilac, OIB 67131617872; Hrvatski Telekom d.d., OIB 81793146560; PETROLVILLA&amp;BILIĆ d.o.o. za trgovinu i usluge, OIB 90087470153 zastupanog po punomoćniku ILANA GRČIĆ, odvjetnica; DALMATINKA, dioničko društvo, predionica i tvornica konca, u stečaju, OIB 96604038379; MIRAKO d.o.o. za marketing i inženjering, OIB 03151715678 zastupanog po punomoćniku VANJA BILIĆ, odvjetnik; NAUTILUS INŽENJERING TIM d.o.o. za informatiku, OIB 05956580661 zastupanog po punomoćniku DUBRAVKO ARAPOVIĆ, odvjetnik; ZAST, društvo s ograničenom odgovornošću, za zaštitu na radu, zaštitu od požara i zaštitu čovjekove okoline, OIB 55945864193 zastupanog po punomoćniku DINO PULJIĆ, odvjetnik; JADRANSKO OSIGURANJE dioničko društvo, OIB 94472454976 zastupanog po punomoćniku Tomislav Barbača, Srđan Kalebota, Odvjetničko društvo Grgić&amp;Partneri; ZAGREBAČKI HOLDING, društvo s ograničenom odgovornošću za javni prijevoz, opskrbu vodom, održavanje čistoće, putnička a, OIB 85584865987 zastupanog po punomoćniku DESANKA VRANJICAN, odvjetnica; TRIGLAV OSIGURANJE d. d., OIB 29743547503 zastupanog po punomoćniku ZOU MARKO PERIS I LANA PROPADALO DUKA; FRIGUS-LUMEN za proizvodnju i usluge, društvo s ograničenom odgovornošću, OIB 72539232828; Hrvatske vode, pravna osoba za upravljanje vodamaVodnogospodarski odjel za vodno područje dalmatinskih slivova, OIB 28921383001; Neven Poljak, OIB 65264146929; Hrvatski Telekom d.d., OIB 81793146560; HEP - Opskrba d.o.o. za opskrbu potrošača električnom, toplinskom energijom i plinom, OIB 63073332379; HEP-Operator distribucijskog sustava d.o.o. za distribuciju i opskrbu električne energije, OIB 46830600751; Slavica Šarić, OIB 23489581365; Danica Vidić, OIB 64844126046; VODOVOD I ODVODNJA CETINSKE KRAJINE, društvo s ograničenom odgovornošću za obavljanje djelatnosti javne vodoopskrbe i javne , OIB 81685682389 zastupanog po punomoćniku Vinko Samardžić</derivirana_varijabla>
  </DomainObject.Predmet.StrankaFormatedOIB>
  <DomainObject.Predmet.StrankaFormatedWithAdress>
    <izvorni_sadrzaj>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izvorni_sadrzaj>
    <derivirana_varijabla naziv="DomainObject.Predmet.StrankaFormatedWithAdress_1"> Vesna Žolo, Brnaze bb, 21230 Sinj; Zdravka Odrljin, Košute bb, 21230 Sinj; Nevenka Križanac, Radošić  Sinjski 107, 21230 Sinj; Ana Perković, Otok Dalmatinski, Ovrlje 18, 21240 Trilj; Božo Vuković, Ivana Meštrovića 773, 21230 Sinj; Marija Vejić, Stjepana Gunjače 8, 21230 Sinj; Smilja Jelinčić, Glavice Donje 301, 21230 Sinj; Lucija Čondić Begov, Karakašica 142, 21230 Sinj; Nevenka Jerkan, Hrvace bb, 21233 Hrvace; Smilja Dević, Glavice Donje 50b, 21230 Sinj; Nediljka Katić, Ćosin potok 2, 21230 Sinj; Dragica Labrović, Glavice bb, 21230 Sinj; Ivanka Mušterić, Hrvace bb, 21233 Hrvace; Nevenka Pandža, Suhać 45 A, 21230 Sinj; Ana Perković, Ovrlja 18, 21240 Trilj; Nevenka Galić, Serdara Tomaševića 21, 21230 Sinj; Katica Kelava, Čitluk bb, 21230 Sinj; Marija Grgat, Otok Dalmatinski bb, 21240 Trilj; Ilda Vučić, Glavice 0, 21230 Sinj; Marija Malovan, Hrvace 419, 21233 Hrvace; Marija Andrijašević, Tripalov voćnjak 1, 21230 Sinj; Jasminka Vlajčević, Glavice Donje 257, 21230 Sinj; Ivanka Elek, Otok Dalmatinski 163, 21240 Trilj; Mladenka Cvitković, Boričevac 31, 21230 Sinj; Milena Perković, Put Šumarije 11, 21230 Sinj; Marija Elek, Put Vele Luke 4, 21400 Supetar; Nevenka Križanac, Radošić 179, 21230 Sinj; Gordana Ivandić, Brnaze 245, 21230 Sinj; Anđa Norac Kevo, Priblaće 47, 21230 Sinj; Josip Budimir, Dalmatinska 16, 21230 Sinj; Anđa Projić, Trg Gojka Šuška 5, 21230 Sinj; Anita Kotromanović, Brnaze 240, 21230 Sinj; Anđelka Čugura, Čitluk bb, 21230 Sinj; Ivo Modrić, Glavice 69 A, 21230 Sinj; Vesna Žolo, Ulica Vukovarska 38, 21240 Košute; Roza Ajdučić, Gala 0, 21230 Sinj; Vesa Runje, Obrovac Sinjski bb, 21230 Sinj; Ana Poljak, Glavice Gornje 517, 21230 Sinj; Blaženka Marunica, Čitluk bb, 21230 Sinj; Dragica Vučković, Brnaze 63, 21230 Sinj; Mara Barać, Turjaci 249, 21230 Sinj; Ivna Dinarina, Glavice bb, 21230 Sinj; Branka Banić, Otok, Ulica sv. Luke 40, 21240 Trilj; Janja Barać, Čemer bb, 21230 Sinj; Nataša Pavić, Put Pavića bb, 21230 Sinj; Ivanka Poljak, Glavice 455, 21230 Sinj; Antonela Gulić, Put Šumarije 1, 21230 Sinj; Nataša Pavić, Put Pavića 51, 21230 Sinj; Zdenka Vugdelija, Otok, Seget 68, 21230 Sinj; Zdravka Hrste, Radošić Sinjski bb, 21230 Sinj; Mirjana Stipanović, Glavice 560, 21230 Sinj; Ana Aničić Čolo, Radošić 51 A, 21230 Sinj; Ivanka Vuković, Ivana Meštrovića 52, 21230 Sinj; Marija Alebić, Satrić 172, 21233 Hrvace; Zdenka Mandac, Brnaze bb, 21230 Sinj; Snježana Boko, Put Šušnjevaće 6, 21230 Sinj; Marija Runje, Obrovac Sinjski  26, 21230 Sinj; Nediljka Blažević Bandov, Brnaze 774, 21230 Sinj; Šimica Botica, Ulica Ivana Pavla II 47 A, 21230 Sinj; Gordana Samardžić, Ivana Meštrovića 48, 21230 Sinj; Slavka Jagnjić, Ulica braće Radić 13, 21230 Sinj; Davorka Župić, Put Župića 41, 21230 Sinj; Ana Pešo, Čaporice 64 A, 21240 Trilj; Anka Žigo, Lučane bb, 21230 Sinj; Marija Norac Kevo, Priblaće 69, 21240 Trilj; Drago Đapić, Drniška ulica 7, 21230 Sinj; Filka Grubiša, Filipa Grabovca 115, 21230 Sinj; Snježana Talaja, Brnaze 299a, 21230 Sinj; Edita Kudrić, Luka 17, 21230 Sinj; Tamara Bakotić, Luka 13, 21230 Sinj; Tajana Čović, Lučane 0, 21230 Sinj; Anđelka Vidalina, Brnaze 720, 21230 Sinj; Ivica Jadrijević, Glavice 0, 21230 Sinj; Anđelka Delonga, Put Župića 6, 21230 Sinj; Zlata Poljak, Glavice bb, 21230 Sinj; Ivo Delonga, Put Župića 1 A, 21230 Sinj; Anđelka Marić, Brnaze 269, 21230 Sinj; Mirjana Vučković, Odrina 10, 21230 Sinj; Tatjana Kukoleča, Trg Franje Tuđmana 9, 21230 Sinj; Senka Dotur, Turjaci 74, 21230 Sinj; Mirjana Vuković, Serdara Tomaševića 19, 21230 Sinj; Sanka Gaurina, Glavice 605, 21230 Sinj; Danica Romac, Put Pavića 61, 21230 Sinj; Ankica Bilokapić, Gljev 42, 21230 Sinj; Ankica Marković, Čitluk 0, 21230 Sinj; Nada Gaurina, Trg Franje Tuđmana 8, 21230 Sinj; Darija Zorica, Hrvace 49, 21233 Hrvace; Slavica Širović, Obrovac Sinjski 215, 21230 Sinj; Marija Tomašević, Brnaze 1, 21230 Sinj; Neda Petričević, Obrovac Sinjski 224, 21230 Sinj; Ivanka Miloš, Bajagić 91 A, 21238 Bajagić; Marija Balaić, Obrovac Sinjski 0, 21230 Sinj; Ana Grgić, Tripalov voćnjak 1, 21230 Sinj; Ankica Pavić, Put Pavića 61, 21230 Sinj; Jagoda Veselica, Ulilca braće Radić 4, 21230 Sinj; Marija Ergović, Drniška 20, 21230 Sinj; Mirjana Krajina, Put Piketa 32, 21230 Sinj; Jasna Župa, Ulica Brodarić 33, 21240 Košute; Ankica Laco, Strana II 26, 21238 Otok; Marija Prološčić, Ivana Meštrovića 28, 21230 Sinj; Marija Matijašević, Ruda 164, 21230 Sinj; Zdenka Tenžera, Obrovac Sinjski 86, 21230 Sinj; Iva Labrović, Glavice 390, 21230 Sinj; Jagoda Mandac, Brnaze 0, 21230 Sinj; Ivanka Žižić, Seget 3, 21238 Otok; Marija Erceg, Otok 0, 21238 Otok; Mira Žmire, Karakašica141, 21230 Karakašica; Pava Žuro, Košute 86 B, 21240 Košute; Dragan Pešo, Glavie 270C, 21230 Sinj; Neda Prelaz, Karajkova lokva 65, 21230 Sinj; Iva Radonja, Turjaci bb, 21230 Sinj; Koviljka Banić Škojo, Sv. Luke 26, 21238 Otok; Blaženka Mijić, Karakašica 9, 21230 Karakašica; Marija Đipalo, Lučane 159, 21230 Sinj; Anita Pletikosić, Tripalov voćnjak 5, 21230 Sinj; Mira Đapić, Batonova ulica 8, 21230 Sinj; Ankica Pešo, Glavice 270C, 21230 Sinj; Marija Norac Kevo, Priblaće 69, 21240 Trilj; Marija Klarić, Radošić Sinjski 33, 21230 Sinj; Vesna Masle, Brnaze 235a, 21230 Sinj; Snježana Lagator, Brnaze 196, 21230 Brnaze; Šima Galić, Serdara Tomaševića 8, 21230 Sinj; Smilja Šego, Čitluk 99, 21230 Sinj; Nevenka Elek, Otok, Jelašce 42, 21230 Sinj; Marica Šimleša, Glavice Gornje 43, 21230 Glavice; Senija Maleš, Kralja Zvonimira 13, 21230 Sinj; Ineska Mladina, Glavice 270, 21230 Sinj; Katica Bašić, Suhać 27, 21230 Sinj; Ana Marunica, Čitluk 72 A, 21230 Sinj; Tonka Banić Škojo, Ulica sv. Luke 22, 21238 Otok; Luca Mravak, Gala 0, 21230 Sinj; Zlata Malovan, Hrvace 0, 21233 Hrvace; Danica Bilandžić, Maljkovo 11, 21233 Maljkovo; Ana Dukić, Ulica Dukića Progon 26, 21240 Košute; Marija Jadrijević, Glavice 673 C, 21230 Glavice; Dragica Omrčen Loko, Put Ovrlje 25, 21240 Trilj; Darijo Čugura, Ivana Filipovića Grčića 15, 21230 Sinj; Ivica Labrović, Glavice 398, 21230 Sinj; Marija Delonga, Košute 15, 21240 Košute; Marija Barać, Bajagić 1 A, 21238 Bajagić; Ana Marić, Radošić 51 A, 21230 Sinj; Anđelka Glavinić, Brnaze 190, 21230 Sinj; Ljilja Ivković, Brnaze 625, 21230 Sinj; Božena Gabričević, Gardun 56, 21240 Trilj; Andrijana Poljak, Glavice  0, 21230 Glavice; Marija Žuro, Košute 0, 21240 Košute; Anka Barać, Jasensko bb, 21230 Sinj; Ivanka Milovanović, Glavice 155, 21230 Sinj; Ljubica Maras, Glavice bb, 21230 Sinj; Anđelka Sarić, Andrije Kačića Miošića 18, 21230 Sinj; Milena Malovan, Hrvace 200, 21233 Hrvace; Marina Vitić, Obrovac sinjski 193 A, 21238 Obrovac Sinjski; Zora Macan, Radošić 36 A, 21230 Sinj; Anđelka Čugura, Jasensko 171, 21230 Sinj; Ante Poljak, Glavice 675, 21230 Sinj; Vesna Marković, Ulica Alojzija Stepinca 12, 21238 Otok; Ivan Macan, Radošić Sinjski 37 B, 21230 Sinj; Anka Miloš, Bajagić bb, 21238 Bajagić; Mirjana Stipanović, Glavice 560, 21230 Sinj; Tonka Župić, Put Župića 24, 21230 Sinj; Anđelka Bandić, Lumbinov most 11, 21230 Sinj; Vjera Vučković, Put lokve 43, 21204 Dugopolje; Anka Smoljko, Lučane bb, 21230 Lučane; Smilja Matijašević, Ruda 126, 21238 Ruda; Bosiljka Saratlija, Bazana 6, 21230 Sinj; Anka Labrović, Glavice Donje 391, 21230 Sinj; Dunja Miloš, Brnaze 712, 21230 Sinj; Tadija Anušić, Put medinjaka 12, 21230 Sinj; Smilja Doljanin, Hrvace 455, 21233 Hrvace; Ivanka Ajdučić, Gala 196, 21230 Sinj; Marija Zebić, Splitska 14, 21230 Sinj; Marija Čovo, Karakašica 182, 21230 Sinj; Suzana Putnik, Brnaze 112, 21230 Sinj; Miroslav Gaurina, Suhač 104, 21230 Sinj; Marija Varvodić, Domovinskog rata 48, 21230 Sinj; Kata Paleško, 126. brigade HV 9, 21230 Sinj; Mladenka Labrović, Glavice Donje 371a, 21230 Sinj; Dujo Nikolić Malora, Put Odrine 2, 21230 Sinj; ZAST, društvo s ograničenom odgovornošću, za zaštitu na radu, zaštitu od požara i zaštitu čovjekove okoline, Tončićeva 2/1, Split; Credo banka dioničko društvo "u stečaju", Zrinjsko-Frankopanska 58, Split; SWISSCOLOR društvo s ograničenom dogovornošću za zastupanje, uvoz-izvoz i trgovinu, Gospodarska br. 2, Donja Bistra; HEP - Opskrba d.o.o. za opskrbu potrošača električnom, toplinskom energijom i plinom, Ulica grada Vukovara 37, 10000 Zagreb; INA-INDUSTRIJA NAFTE, d.d., Avenija V. Holjevca 10, 10000 Zagreb; TRIGLAV OSIGURANJE d. d., Antuna Heinza 4, 10000 Zagreb; VIPnet, društvo s ograničenom odgovornošću za usluge javnih telekomunikacija, Vrtni put 1, 10 000 Zagreb; EUROLEASING d.o.o. za trgovinu i usluge, Rooseveltov Trg 4, 10000 Zagreb zastupanog po punomoćniku Tomislav Barbača, Srđan Kalebota i dr. iz Odvjetničkog društva Grgić&amp;Partneri; VODOVOD I ČISTOĆA - SINJ, društvo s ograničenom odgovornošću za obavljanje djelatnosti vodoopskrbe i ostalih komunalnih dj, Put Pazara 3, Sinj; Fond za zaštitu okoliša i energetsku učinkovitost, Ksaver 208, 10000 Zagreb; BELIŠĆE dioničko društvo za proizvodnju papira,kartonske ambalaže,strojeva, primarnu i finalnu preradu drva i suhu destilac, Trg Ante Starčevića 1, Belišće; Hrvatski Telekom d.d., Savska cesta 32, 10000 Zagreb; PETROLVILLA&amp;BILIĆ d.o.o. za trgovinu i usluge, Donje Glavice 18, Sinj zastupanog po punomoćniku ILANA GRČIĆ, odvjetnica; DALMATINKA, dioničko društvo, predionica i tvornica konca, u stečaju, Domovinskog rata 70, Sinj; MIRAKO d.o.o. za marketing i inženjering, Draškovićeva 57, 10000 Zagreb zastupanog po punomoćniku VANJA BILIĆ, odvjetnik; NAUTILUS INŽENJERING TIM d.o.o. za informatiku, Andrije Hebranga 33, Dubrovnik zastupanog po punomoćniku DUBRAVKO ARAPOVIĆ, odvjetnik; ZAST, društvo s ograničenom odgovornošću, za zaštitu na radu, zaštitu od požara i zaštitu čovjekove okoline, Tončićeva 2/1, Split zastupanog po punomoćniku DINO PULJIĆ, odvjetnik; JADRANSKO OSIGURANJE dioničko društvo, Listopadska 2, 10000 Zagreb zastupanog po punomoćniku Tomislav Barbača, Srđan Kalebota, Odvjetničko društvo Grgić&amp;Partneri; ZAGREBAČKI HOLDING, društvo s ograničenom odgovornošću za javni prijevoz, opskrbu vodom, održavanje čistoće, putnička a, Ulica grada Vukovara 41, 10000 Zagreb zastupanog po punomoćniku DESANKA VRANJICAN, odvjetnica; TRIGLAV OSIGURANJE d. d., Antuna Heinza 4, 10000 Zagreb zastupanog po punomoćniku ZOU MARKO PERIS I LANA PROPADALO DUKA; FRIGUS-LUMEN za proizvodnju i usluge, društvo s ograničenom odgovornošću, Domovinskog rata 86, Sinj; Hrvatske vode, pravna osoba za upravljanje vodamaVodnogospodarski odjel za vodno područje dalmatinskih slivova, Grada Vukovara 220, 10000 Zagreb; Neven Poljak, Glavice 616, 21230 Sinj; Hrvatski Telekom d.d., Roberta Frangeša Mihanovića 9, 10000 Zagreb; HEP - Opskrba d.o.o. za opskrbu potrošača električnom, toplinskom energijom i plinom, Ulica grada Vukovara 37, 10000 Zagreb; HEP-Operator distribucijskog sustava d.o.o. za distribuciju i opskrbu električne energije, Serdara Tomaševića 2, 21230 Sinj; Slavica Šarić, Vučipolje 16, 21233 Vučipolje; Danica Vidić, Lučane, 21230 Lučane; VODOVOD I ODVODNJA CETINSKE KRAJINE, društvo s ograničenom odgovornošću za obavljanje djelatnosti javne vodoopskrbe i javne , Ulica 126. Brigade Hrvatske vojske 13, 21230 Sinj zastupanog po punomoćniku Vinko Samardžić</derivirana_varijabla>
  </DomainObject.Predmet.StrankaFormatedWithAdress>
  <DomainObject.Predmet.StrankaFormatedWithAdressOIB>
    <izvorni_sadrzaj>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izvorni_sadrzaj>
    <derivirana_varijabla naziv="DomainObject.Predmet.StrankaFormatedWithAdressOIB_1"> Vesna Žolo, OIB 45644279911, Brnaze bb, 21230 Sinj; Zdravka Odrljin, OIB 00402731824, Košute bb, 21230 Sinj; Nevenka Križanac, OIB 81388089222, Radošić  Sinjski 107, 21230 Sinj; Ana Perković, OIB 69568406334, Otok Dalmatinski, Ovrlje 18, 21240 Trilj; Božo Vuković, OIB 40943240230, Ivana Meštrovića 773, 21230 Sinj; Marija Vejić, OIB 50860400697, Stjepana Gunjače 8, 21230 Sinj; Smilja Jelinčić, OIB 07197975221, Glavice Donje 301, 21230 Sinj; Lucija Čondić Begov, OIB 28987205960, Karakašica 142, 21230 Sinj; Nevenka Jerkan, OIB 10021820170, Hrvace bb, 21233 Hrvace; Smilja Dević, OIB 99071088700, Glavice Donje 50b, 21230 Sinj; Nediljka Katić, OIB 67021308474, Ćosin potok 2, 21230 Sinj; Dragica Labrović, OIB 83845454100, Glavice bb, 21230 Sinj; Ivanka Mušterić, OIB 48475179614, Hrvace bb, 21233 Hrvace; Nevenka Pandža, OIB 69508750055, Suhać 45 A, 21230 Sinj; Ana Perković, OIB 69568406334, Ovrlja 18, 21240 Trilj; Nevenka Galić, OIB 67495030231, Serdara Tomaševića 21, 21230 Sinj; Katica Kelava, OIB 99433168686, Čitluk bb, 21230 Sinj; Marija Grgat, OIB 83165788573, Otok Dalmatinski bb, 21240 Trilj; Ilda Vučić, OIB 43718745181, Glavice 0, 21230 Sinj; Marija Malovan, OIB 47655349164, Hrvace 419, 21233 Hrvace; Marija Andrijašević, OIB 18167740419, Tripalov voćnjak 1, 21230 Sinj; Jasminka Vlajčević, OIB 36773087624, Glavice Donje 257, 21230 Sinj; Ivanka Elek, OIB 66657776229, Otok Dalmatinski 163, 21240 Trilj; Mladenka Cvitković, OIB 45396651498, Boričevac 31, 21230 Sinj; Milena Perković, OIB 12913412630, Put Šumarije 11, 21230 Sinj; Marija Elek, OIB 93403095978, Put Vele Luke 4, 21400 Supetar; Nevenka Križanac, OIB 82331952507, Radošić 179, 21230 Sinj; Gordana Ivandić, OIB 93571898638, Brnaze 245, 21230 Sinj; Anđa Norac Kevo, OIB 70261090290, Priblaće 47, 21230 Sinj; Josip Budimir, OIB 79330723768, Dalmatinska 16, 21230 Sinj; Anđa Projić, OIB 05283741658, Trg Gojka Šuška 5, 21230 Sinj; Anita Kotromanović, OIB 69300971505, Brnaze 240, 21230 Sinj; Anđelka Čugura, OIB 60337145826, Čitluk bb, 21230 Sinj; Ivo Modrić, OIB 06614378313, Glavice 69 A, 21230 Sinj; Vesna Žolo, OIB 45644279911, Ulica Vukovarska 38, 21240 Košute; Roza Ajdučić, OIB 47168058281, Gala 0, 21230 Sinj; Vesa Runje, OIB 92812812154, Obrovac Sinjski bb, 21230 Sinj; Ana Poljak, OIB 08023801715, Glavice Gornje 517, 21230 Sinj; Blaženka Marunica, OIB 32247400556, Čitluk bb, 21230 Sinj; Dragica Vučković, OIB 91444365164, Brnaze 63, 21230 Sinj; Mara Barać, OIB 28969703698, Turjaci 249, 21230 Sinj; Ivna Dinarina, OIB 70346400324, Glavice bb, 21230 Sinj; Branka Banić, OIB 93058203391, Otok, Ulica sv. Luke 40, 21240 Trilj; Janja Barać, OIB 05093549330, Čemer bb, 21230 Sinj; Nataša Pavić, OIB 77286434613, Put Pavića bb, 21230 Sinj; Ivanka Poljak, OIB 26061596270, Glavice 455, 21230 Sinj; Antonela Gulić, OIB 73133436549, Put Šumarije 1, 21230 Sinj; Nataša Pavić, OIB 77286434613, Put Pavića 51, 21230 Sinj; Zdenka Vugdelija, OIB 82057326002, Otok, Seget 68, 21230 Sinj; Zdravka Hrste, OIB 54919778345, Radošić Sinjski bb, 21230 Sinj; Mirjana Stipanović, OIB 68915809457, Glavice 560, 21230 Sinj; Ana Aničić Čolo, OIB 76447344298, Radošić 51 A, 21230 Sinj; Ivanka Vuković, OIB 37828236493, Ivana Meštrovića 52, 21230 Sinj; Marija Alebić, OIB 90108478361, Satrić 172, 21233 Hrvace; Zdenka Mandac, OIB 79929978489, Brnaze bb, 21230 Sinj; Snježana Boko, OIB 03760609239, Put Šušnjevaće 6, 21230 Sinj; Marija Runje, OIB 67875886072, Obrovac Sinjski  26, 21230 Sinj; Nediljka Blažević Bandov, OIB 34521112790, Brnaze 774, 21230 Sinj; Šimica Botica, OIB 48934624127, Ulica Ivana Pavla II 47 A, 21230 Sinj; Gordana Samardžić, OIB 24110883387, Ivana Meštrovića 48, 21230 Sinj; Slavka Jagnjić, OIB 02755258160, Ulica braće Radić 13, 21230 Sinj; Davorka Župić, OIB 20447483659, Put Župića 41, 21230 Sinj; Ana Pešo, OIB 24572779287, Čaporice 64 A, 21240 Trilj; Anka Žigo, OIB 45413723492, Lučane bb, 21230 Sinj; Marija Norac Kevo, OIB 47210952845, Priblaće 69, 21240 Trilj; Drago Đapić, OIB 04509502550, Drniška ulica 7, 21230 Sinj; Filka Grubiša, OIB 50820272706, Filipa Grabovca 115, 21230 Sinj; Snježana Talaja, OIB 95830034356, Brnaze 299a, 21230 Sinj; Edita Kudrić, OIB 73476764186, Luka 17, 21230 Sinj; Tamara Bakotić, OIB 13300780196, Luka 13, 21230 Sinj; Tajana Čović, OIB 19085005765, Lučane 0, 21230 Sinj; Anđelka Vidalina, OIB 15086877305, Brnaze 720, 21230 Sinj; Ivica Jadrijević, OIB 98263652137, Glavice 0, 21230 Sinj; Anđelka Delonga, OIB 99970084289, Put Župića 6, 21230 Sinj; Zlata Poljak, OIB 46119981308, Glavice bb, 21230 Sinj; Ivo Delonga, OIB 89678062357, Put Župića 1 A, 21230 Sinj; Anđelka Marić, OIB 42949154046, Brnaze 269, 21230 Sinj; Mirjana Vučković, OIB 84022697918, Odrina 10, 21230 Sinj; Tatjana Kukoleča, OIB 39596663292, Trg Franje Tuđmana 9, 21230 Sinj; Senka Dotur, OIB 73065054094, Turjaci 74, 21230 Sinj; Mirjana Vuković, OIB 86144255374, Serdara Tomaševića 19, 21230 Sinj; Sanka Gaurina, OIB 38235249597, Glavice 605, 21230 Sinj; Danica Romac, OIB 36873811766, Put Pavića 61, 21230 Sinj; Ankica Bilokapić, OIB 21576179994, Gljev 42, 21230 Sinj; Ankica Marković, OIB 49294426696, Čitluk 0, 21230 Sinj; Nada Gaurina, OIB 85538143909, Trg Franje Tuđmana 8, 21230 Sinj; Darija Zorica, OIB 70716910964, Hrvace 49, 21233 Hrvace; Slavica Širović, OIB 61350207422, Obrovac Sinjski 215, 21230 Sinj; Marija Tomašević, OIB 54487151742, Brnaze 1, 21230 Sinj; Neda Petričević, OIB 17554060216, Obrovac Sinjski 224, 21230 Sinj; Ivanka Miloš, OIB 10700991300, Bajagić 91 A, 21238 Bajagić; Marija Balaić, OIB 13884598601, Obrovac Sinjski 0, 21230 Sinj; Ana Grgić, OIB 07771431902, Tripalov voćnjak 1, 21230 Sinj; Ankica Pavić, OIB 81731773075, Put Pavića 61, 21230 Sinj; Jagoda Veselica, OIB 54458672823, Ulilca braće Radić 4, 21230 Sinj; Marija Ergović, OIB 95186507902, Drniška 20, 21230 Sinj; Mirjana Krajina, OIB 86052901863, Put Piketa 32, 21230 Sinj; Jasna Župa, OIB 94804261600, Ulica Brodarić 33, 21240 Košute; Ankica Laco, OIB 65677345667, Strana II 26, 21238 Otok; Marija Prološčić, OIB 52286803998, Ivana Meštrovića 28, 21230 Sinj; Marija Matijašević, OIB 61472652753, Ruda 164, 21230 Sinj; Zdenka Tenžera, OIB 39588961477, Obrovac Sinjski 86, 21230 Sinj; Iva Labrović, OIB 78883800050, Glavice 390, 21230 Sinj; Jagoda Mandac, OIB 99230298650, Brnaze 0, 21230 Sinj; Ivanka Žižić, OIB 33873626015, Seget 3, 21238 Otok; Marija Erceg, OIB 98458961529, Otok 0, 21238 Otok; Mira Žmire, OIB 02331581413, Karakašica141, 21230 Karakašica; Pava Žuro, OIB 43480935393, Košute 86 B, 21240 Košute; Dragan Pešo, OIB 65119503915, Glavie 270C, 21230 Sinj; Neda Prelaz, OIB 51119627388, Karajkova lokva 65, 21230 Sinj; Iva Radonja, OIB 67441553111, Turjaci bb, 21230 Sinj; Koviljka Banić Škojo, OIB 97434076661, Sv. Luke 26, 21238 Otok; Blaženka Mijić, OIB 97419946808, Karakašica 9, 21230 Karakašica; Marija Đipalo, OIB 48303888648, Lučane 159, 21230 Sinj; Anita Pletikosić, OIB 39575582810, Tripalov voćnjak 5, 21230 Sinj; Mira Đapić, OIB 06531434174, Batonova ulica 8, 21230 Sinj; Ankica Pešo, OIB 00078653946, Glavice 270C, 21230 Sinj; Marija Norac Kevo, OIB 47210952845, Priblaće 69, 21240 Trilj; Marija Klarić, OIB 11014555201, Radošić Sinjski 33, 21230 Sinj; Vesna Masle, OIB 06072347101, Brnaze 235a, 21230 Sinj; Snježana Lagator, OIB 09316385014, Brnaze 196, 21230 Brnaze; Šima Galić, OIB 78210681319, Serdara Tomaševića 8, 21230 Sinj; Smilja Šego, OIB 73885242737, Čitluk 99, 21230 Sinj; Nevenka Elek, OIB 94298301555, Otok, Jelašce 42, 21230 Sinj; Marica Šimleša, OIB 00574911805, Glavice Gornje 43, 21230 Glavice; Senija Maleš, OIB 91318582291, Kralja Zvonimira 13, 21230 Sinj; Ineska Mladina, OIB 65063038817, Glavice 270, 21230 Sinj; Katica Bašić, OIB 85211012088, Suhać 27, 21230 Sinj; Ana Marunica, OIB 57499962156, Čitluk 72 A, 21230 Sinj; Tonka Banić Škojo, OIB 87492823105, Ulica sv. Luke 22, 21238 Otok; Luca Mravak, OIB 10472538525, Gala 0, 21230 Sinj; Zlata Malovan, OIB 40604406691, Hrvace 0, 21233 Hrvace; Danica Bilandžić, OIB 12073258842, Maljkovo 11, 21233 Maljkovo; Ana Dukić, OIB 78175063292, Ulica Dukića Progon 26, 21240 Košute; Marija Jadrijević, OIB 63556989725, Glavice 673 C, 21230 Glavice; Dragica Omrčen Loko, OIB 33421195293, Put Ovrlje 25, 21240 Trilj; Darijo Čugura, OIB 78055698558, Ivana Filipovića Grčića 15, 21230 Sinj; Ivica Labrović, OIB 78174486655, Glavice 398, 21230 Sinj; Marija Delonga, OIB 34309004199, Košute 15, 21240 Košute; Marija Barać, OIB 57395948845, Bajagić 1 A, 21238 Bajagić; Ana Marić, OIB 76447344298, Radošić 51 A, 21230 Sinj; Anđelka Glavinić, OIB 32359554803, Brnaze 190, 21230 Sinj; Ljilja Ivković, OIB 50336069074, Brnaze 625, 21230 Sinj; Božena Gabričević, OIB 47097297074, Gardun 56, 21240 Trilj; Andrijana Poljak, OIB 05312596530, Glavice  0, 21230 Glavice; Marija Žuro, OIB 02248684413, Košute 0, 21240 Košute; Anka Barać, OIB 22174448066, Jasensko bb, 21230 Sinj; Ivanka Milovanović, OIB 83262591585, Glavice 155, 21230 Sinj; Ljubica Maras, OIB 31455653759, Glavice bb, 21230 Sinj; Anđelka Sarić, OIB 19490370513, Andrije Kačića Miošića 18, 21230 Sinj; Milena Malovan, OIB 63084789451, Hrvace 200, 21233 Hrvace; Marina Vitić, OIB 63723307755, Obrovac sinjski 193 A, 21238 Obrovac Sinjski; Zora Macan, OIB 00173252900, Radošić 36 A, 21230 Sinj; Anđelka Čugura, OIB 60337145826, Jasensko 171, 21230 Sinj; Ante Poljak, OIB 63404321087, Glavice 675, 21230 Sinj; Vesna Marković, OIB 53303946975, Ulica Alojzija Stepinca 12, 21238 Otok; Ivan Macan, OIB 34227335321, Radošić Sinjski 37 B, 21230 Sinj; Anka Miloš, OIB 95974201609, Bajagić bb, 21238 Bajagić; Mirjana Stipanović, OIB 68915809457, Glavice 560, 21230 Sinj; Tonka Župić, OIB 46334834292, Put Župića 24, 21230 Sinj; Anđelka Bandić, OIB 12801760997, Lumbinov most 11, 21230 Sinj; Vjera Vučković, OIB 11051480419, Put lokve 43, 21204 Dugopolje; Anka Smoljko, OIB 78757864719, Lučane bb, 21230 Lučane; Smilja Matijašević, OIB 19244342290, Ruda 126, 21238 Ruda; Bosiljka Saratlija, OIB 36319591304, Bazana 6, 21230 Sinj; Anka Labrović, OIB 94837904352, Glavice Donje 391, 21230 Sinj; Dunja Miloš, OIB 28391126044, Brnaze 712, 21230 Sinj; Tadija Anušić, OIB 93195212078, Put medinjaka 12, 21230 Sinj; Smilja Doljanin, OIB 67636947429, Hrvace 455, 21233 Hrvace; Ivanka Ajdučić, OIB 74122171278, Gala 196, 21230 Sinj; Marija Zebić, OIB 49344762076, Splitska 14, 21230 Sinj; Marija Čovo, OIB 47427796663, Karakašica 182, 21230 Sinj; Suzana Putnik, OIB 68898132178, Brnaze 112, 21230 Sinj; Miroslav Gaurina, OIB 47515386531, Suhač 104, 21230 Sinj; Marija Varvodić, OIB 63994646712, Domovinskog rata 48, 21230 Sinj; Kata Paleško, OIB 75667307357, 126. brigade HV 9, 21230 Sinj; Mladenka Labrović, OIB 39049419355, Glavice Donje 371a, 21230 Sinj; Dujo Nikolić Malora, OIB 35800265419, Put Odrine 2, 21230 Sinj; ZAST, društvo s ograničenom odgovornošću, za zaštitu na radu, zaštitu od požara i zaštitu čovjekove okoline, OIB 55945864193, Tončićeva 2/1, Split; Credo banka dioničko društvo "u stečaju", OIB 94141384086, Zrinjsko-Frankopanska 58, Split; SWISSCOLOR društvo s ograničenom dogovornošću za zastupanje, uvoz-izvoz i trgovinu, OIB 23856222941, Gospodarska br. 2, Donja Bistra; HEP - Opskrba d.o.o. za opskrbu potrošača električnom, toplinskom energijom i plinom, OIB 63073332379, Ulica grada Vukovara 37, 10000 Zagreb; INA-INDUSTRIJA NAFTE, d.d., OIB 27759560625, Avenija V. Holjevca 10, 10000 Zagreb; TRIGLAV OSIGURANJE d. d., OIB 29743547503, Antuna Heinza 4, 10000 Zagreb; VIPnet, društvo s ograničenom odgovornošću za usluge javnih telekomunikacija, OIB 29524210204, Vrtni put 1, 10 000 Zagreb; EUROLEASING d.o.o. za trgovinu i usluge, OIB 48288444926, Rooseveltov Trg 4, 10000 Zagreb zastupanog po punomoćniku Tomislav Barbača, Srđan Kalebota i dr. iz Odvjetničkog društva Grgić&amp;Partneri; VODOVOD I ČISTOĆA - SINJ, društvo s ograničenom odgovornošću za obavljanje djelatnosti vodoopskrbe i ostalih komunalnih dj, OIB 81685682389, Put Pazara 3, Sinj; Fond za zaštitu okoliša i energetsku učinkovitost, OIB 85828625994, Ksaver 208, 10000 Zagreb; BELIŠĆE dioničko društvo za proizvodnju papira,kartonske ambalaže,strojeva, primarnu i finalnu preradu drva i suhu destilac, OIB 67131617872, Trg Ante Starčevića 1, Belišće; Hrvatski Telekom d.d., OIB 81793146560, Savska cesta 32, 10000 Zagreb; PETROLVILLA&amp;BILIĆ d.o.o. za trgovinu i usluge, OIB 90087470153, Donje Glavice 18, Sinj zastupanog po punomoćniku ILANA GRČIĆ, odvjetnica; DALMATINKA, dioničko društvo, predionica i tvornica konca, u stečaju, OIB 96604038379, Domovinskog rata 70, Sinj; MIRAKO d.o.o. za marketing i inženjering, OIB 03151715678, Draškovićeva 57, 10000 Zagreb zastupanog po punomoćniku VANJA BILIĆ, odvjetnik; NAUTILUS INŽENJERING TIM d.o.o. za informatiku, OIB 05956580661, Andrije Hebranga 33, Dubrovnik zastupanog po punomoćniku DUBRAVKO ARAPOVIĆ, odvjetnik; ZAST, društvo s ograničenom odgovornošću, za zaštitu na radu, zaštitu od požara i zaštitu čovjekove okoline, OIB 55945864193, Tončićeva 2/1, Split zastupanog po punomoćniku DINO PULJIĆ, odvjetnik; JADRANSKO OSIGURANJE dioničko društvo, OIB 94472454976, Listopadska 2, 10000 Zagreb zastupanog po punomoćniku Tomislav Barbača, Srđan Kalebota, Odvjetničko društvo Grgić&amp;Partneri; ZAGREBAČKI HOLDING, društvo s ograničenom odgovornošću za javni prijevoz, opskrbu vodom, održavanje čistoće, putnička a, OIB 85584865987, Ulica grada Vukovara 41, 10000 Zagreb zastupanog po punomoćniku DESANKA VRANJICAN, odvjetnica; TRIGLAV OSIGURANJE d. d., OIB 29743547503, Antuna Heinza 4, 10000 Zagreb zastupanog po punomoćniku ZOU MARKO PERIS I LANA PROPADALO DUKA; FRIGUS-LUMEN za proizvodnju i usluge, društvo s ograničenom odgovornošću, OIB 72539232828, Domovinskog rata 86, Sinj; Hrvatske vode, pravna osoba za upravljanje vodamaVodnogospodarski odjel za vodno područje dalmatinskih slivova, OIB 28921383001, Grada Vukovara 220, 10000 Zagreb; Neven Poljak, OIB 65264146929, Glavice 616, 21230 Sinj; Hrvatski Telekom d.d., OIB 81793146560, Roberta Frangeša Mihanovića 9, 10000 Zagreb; HEP - Opskrba d.o.o. za opskrbu potrošača električnom, toplinskom energijom i plinom, OIB 63073332379, Ulica grada Vukovara 37, 10000 Zagreb; HEP-Operator distribucijskog sustava d.o.o. za distribuciju i opskrbu električne energije, OIB 46830600751, Serdara Tomaševića 2, 21230 Sinj; Slavica Šarić, OIB 23489581365, Vučipolje 16, 21233 Vučipolje; Danica Vidić, OIB 64844126046, Lučane, 21230 Lučane; VODOVOD I ODVODNJA CETINSKE KRAJINE, društvo s ograničenom odgovornošću za obavljanje djelatnosti javne vodoopskrbe i javne , OIB 81685682389, Ulica 126. Brigade Hrvatske vojske 13, 21230 Sinj zastupanog po punomoćniku Vinko Samardžić</derivirana_varijabla>
  </DomainObject.Predmet.StrankaFormatedWithAdressOIB>
  <DomainObject.Predmet.StrankaWithAdress>
    <izvorni_sadrzaj>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izvorni_sadrzaj>
    <derivirana_varijabla naziv="DomainObject.Predmet.StrankaWithAdress_1">Vesna Žolo Brnaze bb,21230 Sinj,Zdravka Odrljin Košute bb,21230 Sinj,Nevenka Križanac Radošić  Sinjski 107,21230 Sinj,Ana Perković Otok Dalmatinski, Ovrlje 18,21240 Trilj,Božo Vuković Ivana Meštrovića 773,21230 Sinj,Marija Vejić Stjepana Gunjače 8,21230 Sinj,Smilja Jelinčić Glavice Donje 301,21230 Sinj,Lucija Čondić Begov Karakašica 142,21230 Sinj,Nevenka Jerkan Hrvace bb,21233 Hrvace,Smilja Dević Glavice Donje 50b,21230 Sinj,Nediljka Katić Ćosin potok 2,21230 Sinj,Dragica Labrović Glavice bb,21230 Sinj,Ivanka Mušterić Hrvace bb,21233 Hrvace,Nevenka Pandža Suhać 45 A,21230 Sinj,Ana Perković Ovrlja 18,21240 Trilj,Nevenka Galić Serdara Tomaševića 21,21230 Sinj,Katica Kelava Čitluk bb,21230 Sinj,Marija Grgat Otok Dalmatinski bb,21240 Trilj,Ilda Vučić Glavice 0,21230 Sinj,Marija Malovan Hrvace 419,21233 Hrvace,Marija Andrijašević Tripalov voćnjak 1,21230 Sinj,Jasminka Vlajčević Glavice Donje 257,21230 Sinj,Ivanka Elek Otok Dalmatinski 163,21240 Trilj,Mladenka Cvitković Boričevac 31,21230 Sinj,Milena Perković Put Šumarije 11,21230 Sinj,Marija Elek Put Vele Luke 4,21400 Supetar,Nevenka Križanac Radošić 179,21230 Sinj,Gordana Ivandić Brnaze 245,21230 Sinj,Anđa Norac Kevo Priblaće 47,21230 Sinj,Josip Budimir Dalmatinska 16,21230 Sinj,Anđa Projić Trg Gojka Šuška 5,21230 Sinj,Anita Kotromanović Brnaze 240,21230 Sinj,Anđelka Čugura Čitluk bb,21230 Sinj,Ivo Modrić Glavice 69 A,21230 Sinj,Vesna Žolo Ulica Vukovarska 38,21240 Košute,Roza Ajdučić Gala 0,21230 Sinj,Vesa Runje Obrovac Sinjski bb,21230 Sinj,Ana Poljak Glavice Gornje 517,21230 Sinj,Blaženka Marunica Čitluk bb,21230 Sinj,Dragica Vučković Brnaze 63,21230 Sinj,Mara Barać Turjaci 249,21230 Sinj,Ivna Dinarina Glavice bb,21230 Sinj,Branka Banić Otok, Ulica sv. Luke 40,21240 Trilj,Janja Barać Čemer bb,21230 Sinj,Nataša Pavić Put Pavića bb,21230 Sinj,Ivanka Poljak Glavice 455,21230 Sinj,Antonela Gulić Put Šumarije 1,21230 Sinj,Nataša Pavić Put Pavića 51,21230 Sinj,Zdenka Vugdelija Otok, Seget 68,21230 Sinj,Zdravka Hrste Radošić Sinjski bb,21230 Sinj,Mirjana Stipanović Glavice 560,21230 Sinj,Ana Aničić Čolo Radošić 51 A,21230 Sinj,Ivanka Vuković Ivana Meštrovića 52,21230 Sinj,Marija Alebić Satrić 172,21233 Hrvace,Zdenka Mandac Brnaze bb,21230 Sinj,Snježana Boko Put Šušnjevaće 6,21230 Sinj,Marija Runje Obrovac Sinjski  26,21230 Sinj,Nediljka Blažević Bandov Brnaze 774,21230 Sinj,Šimica Botica Ulica Ivana Pavla II 47 A,21230 Sinj,Gordana Samardžić Ivana Meštrovića 48,21230 Sinj,Slavka Jagnjić Ulica braće Radić 13,21230 Sinj,Davorka Župić Put Župića 41,21230 Sinj,Ana Pešo Čaporice 64 A,21240 Trilj,Anka Žigo Lučane bb,21230 Sinj,Marija Norac Kevo Priblaće 69,21240 Trilj,Drago Đapić Drniška ulica 7,21230 Sinj,Filka Grubiša Filipa Grabovca 115,21230 Sinj,Snježana Talaja Brnaze 299a,21230 Sinj,Edita Kudrić Luka 17,21230 Sinj,Tamara Bakotić Luka 13,21230 Sinj,Tajana Čović Lučane 0,21230 Sinj,Anđelka Vidalina Brnaze 720,21230 Sinj,Ivica Jadrijević Glavice 0,21230 Sinj,Anđelka Delonga Put Župića 6,21230 Sinj,Zlata Poljak Glavice bb,21230 Sinj,Ivo Delonga Put Župića 1 A,21230 Sinj,Anđelka Marić Brnaze 269,21230 Sinj,Mirjana Vučković Odrina 10,21230 Sinj,Tatjana Kukoleča Trg Franje Tuđmana 9,21230 Sinj,Senka Dotur Turjaci 74,21230 Sinj,Mirjana Vuković Serdara Tomaševića 19,21230 Sinj,Sanka Gaurina Glavice 605,21230 Sinj,Danica Romac Put Pavića 61,21230 Sinj,Ankica Bilokapić Gljev 42,21230 Sinj,Ankica Marković Čitluk 0,21230 Sinj,Nada Gaurina Trg Franje Tuđmana 8,21230 Sinj,Darija Zorica Hrvace 49,21233 Hrvace,Slavica Širović Obrovac Sinjski 215,21230 Sinj,Marija Tomašević Brnaze 1,21230 Sinj,Neda Petričević Obrovac Sinjski 224,21230 Sinj,Ivanka Miloš Bajagić 91 A,21238 Bajagić,Marija Balaić Obrovac Sinjski 0,21230 Sinj,Ana Grgić Tripalov voćnjak 1,21230 Sinj,Ankica Pavić Put Pavića 61,21230 Sinj,Jagoda Veselica Ulilca braće Radić 4,21230 Sinj,Marija Ergović Drniška 20,21230 Sinj,Mirjana Krajina Put Piketa 32,21230 Sinj,Jasna Župa Ulica Brodarić 33,21240 Košute,Ankica Laco Strana II 26,21238 Otok,Marija Prološčić Ivana Meštrovića 28,21230 Sinj,Marija Matijašević Ruda 164,21230 Sinj,Zdenka Tenžera Obrovac Sinjski 86,21230 Sinj,Iva Labrović Glavice 390,21230 Sinj,Jagoda Mandac Brnaze 0,21230 Sinj,Ivanka Žižić Seget 3,21238 Otok,Marija Erceg Otok 0,21238 Otok,Mira Žmire Karakašica141,21230 Karakašica,Pava Žuro Košute 86 B,21240 Košute,Dragan Pešo Glavie 270C,21230 Sinj,Neda Prelaz Karajkova lokva 65,21230 Sinj,Iva Radonja Turjaci bb,21230 Sinj,Koviljka Banić Škojo Sv. Luke 26,21238 Otok,Blaženka Mijić Karakašica 9,21230 Karakašica,Marija Đipalo Lučane 159,21230 Sinj,Anita Pletikosić Tripalov voćnjak 5,21230 Sinj,Mira Đapić Batonova ulica 8,21230 Sinj,Ankica Pešo Glavice 270C,21230 Sinj,Marija Norac Kevo Priblaće 69,21240 Trilj,Marija Klarić Radošić Sinjski 33,21230 Sinj,Vesna Masle Brnaze 235a,21230 Sinj,Snježana Lagator Brnaze 196,21230 Brnaze,Šima Galić Serdara Tomaševića 8,21230 Sinj,Smilja Šego Čitluk 99,21230 Sinj,Nevenka Elek Otok, Jelašce 42,21230 Sinj,Marica Šimleša Glavice Gornje 43,21230 Glavice,Senija Maleš Kralja Zvonimira 13,21230 Sinj,Ineska Mladina Glavice 270,21230 Sinj,Katica Bašić Suhać 27,21230 Sinj,Ana Marunica Čitluk 72 A,21230 Sinj,Tonka Banić Škojo Ulica sv. Luke 22,21238 Otok,Luca Mravak Gala 0,21230 Sinj,Zlata Malovan Hrvace 0,21233 Hrvace,Danica Bilandžić Maljkovo 11,21233 Maljkovo,Ana Dukić Ulica Dukića Progon 26,21240 Košute,Marija Jadrijević Glavice 673 C,21230 Glavice,Dragica Omrčen Loko Put Ovrlje 25,21240 Trilj,Darijo Čugura Ivana Filipovića Grčića 15,21230 Sinj,Ivica Labrović Glavice 398,21230 Sinj,Marija Delonga Košute 15,21240 Košute,Marija Barać Bajagić 1 A,21238 Bajagić,Ana Marić Radošić 51 A,21230 Sinj,Anđelka Glavinić Brnaze 190,21230 Sinj,Ljilja Ivković Brnaze 625,21230 Sinj,Božena Gabričević Gardun 56,21240 Trilj,Andrijana Poljak Glavice  0,21230 Glavice,Marija Žuro Košute 0,21240 Košute,Anka Barać Jasensko bb,21230 Sinj,Ivanka Milovanović Glavice 155,21230 Sinj,Ljubica Maras Glavice bb,21230 Sinj,Anđelka Sarić Andrije Kačića Miošića 18,21230 Sinj,Milena Malovan Hrvace 200,21233 Hrvace,Marina Vitić Obrovac sinjski 193 A,21238 Obrovac Sinjski,Zora Macan Radošić 36 A,21230 Sinj,Anđelka Čugura Jasensko 171,21230 Sinj,Ante Poljak Glavice 675,21230 Sinj,Vesna Marković Ulica Alojzija Stepinca 12,21238 Otok,Ivan Macan Radošić Sinjski 37 B,21230 Sinj,Anka Miloš Bajagić bb,21238 Bajagić,Mirjana Stipanović Glavice 560,21230 Sinj,Tonka Župić Put Župića 24,21230 Sinj,Anđelka Bandić Lumbinov most 11,21230 Sinj,Vjera Vučković Put lokve 43,21204 Dugopolje,Anka Smoljko Lučane bb,21230 Lučane,Smilja Matijašević Ruda 126,21238 Ruda,Bosiljka Saratlija Bazana 6,21230 Sinj,Anka Labrović Glavice Donje 391,21230 Sinj,Dunja Miloš Brnaze 712,21230 Sinj,Tadija Anušić Put medinjaka 12,21230 Sinj,Smilja Doljanin Hrvace 455,21233 Hrvace,Ivanka Ajdučić Gala 196,21230 Sinj,Marija Zebić Splitska 14,21230 Sinj,Marija Čovo Karakašica 182,21230 Sinj,Suzana Putnik Brnaze 112,21230 Sinj,Miroslav Gaurina Suhač 104,21230 Sinj,Marija Varvodić Domovinskog rata 48,21230 Sinj,Kata Paleško 126. brigade HV 9,21230 Sinj,Mladenka Labrović Glavice Donje 371a,21230 Sinj,Dujo Nikolić Malora Put Odrine 2,21230 Sinj,ZAST, društvo s ograničenom odgovornošću, za zaštitu na radu, zaštitu od požara i zaštitu čovjekove okoline Tončićeva 2/1,Split,Credo banka dioničko društvo "u stečaju" Zrinjsko-Frankopanska 58,Split,SWISSCOLOR društvo s ograničenom dogovornošću za zastupanje, uvoz-izvoz i trgovinu Gospodarska br. 2,Donja Bistra,HEP - Opskrba d.o.o. za opskrbu potrošača električnom, toplinskom energijom i plinom Ulica grada Vukovara 37,10000 Zagreb,INA-INDUSTRIJA NAFTE, d.d. Avenija V. Holjevca 10,10000 Zagreb,TRIGLAV OSIGURANJE d. d. Antuna Heinza 4,10000 Zagreb,VIPnet, društvo s ograničenom odgovornošću za usluge javnih telekomunikacija Vrtni put 1,10 000 Zagreb,EUROLEASING d.o.o. za trgovinu i usluge Rooseveltov Trg 4,10000 Zagreb,VODOVOD I ČISTOĆA - SINJ, društvo s ograničenom odgovornošću za obavljanje djelatnosti vodoopskrbe i ostalih komunalnih dj Put Pazara 3,Sinj,Fond za zaštitu okoliša i energetsku učinkovitost Ksaver 208,10000 Zagreb,BELIŠĆE dioničko društvo za proizvodnju papira,kartonske ambalaže,strojeva, primarnu i finalnu preradu drva i suhu destilac Trg Ante Starčevića 1,Belišće,Hrvatski Telekom d.d. Savska cesta 32,10000 Zagreb,PETROLVILLA&amp;BILIĆ d.o.o. za trgovinu i usluge Donje Glavice 18,Sinj,DALMATINKA, dioničko društvo, predionica i tvornica konca, u stečaju Domovinskog rata 70,Sinj,MIRAKO d.o.o. za marketing i inženjering Draškovićeva 57,10000 Zagreb,NAUTILUS INŽENJERING TIM d.o.o. za informatiku Andrije Hebranga 33,Dubrovnik,ZAST, društvo s ograničenom odgovornošću, za zaštitu na radu, zaštitu od požara i zaštitu čovjekove okoline Tončićeva 2/1,Split,JADRANSKO OSIGURANJE dioničko društvo Listopadska 2,10000 Zagreb,ZAGREBAČKI HOLDING, društvo s ograničenom odgovornošću za javni prijevoz, opskrbu vodom, održavanje čistoće, putnička a Ulica grada Vukovara 41,10000 Zagreb,TRIGLAV OSIGURANJE d. d. Antuna Heinza 4,10000 Zagreb,FRIGUS-LUMEN za proizvodnju i usluge, društvo s ograničenom odgovornošću Domovinskog rata 86,Sinj,Hrvatske vode, pravna osoba za upravljanje vodamaVodnogospodarski odjel za vodno područje dalmatinskih slivova Grada Vukovara 220,10000 Zagreb,Neven Poljak Glavice 616,21230 Sinj,Hrvatski Telekom d.d. Roberta Frangeša Mihanovića 9,10000 Zagreb,HEP - Opskrba d.o.o. za opskrbu potrošača električnom, toplinskom energijom i plinom Ulica grada Vukovara 37,10000 Zagreb,HEP-Operator distribucijskog sustava d.o.o. za distribuciju i opskrbu električne energije Serdara Tomaševića 2,21230 Sinj,Slavica Šarić Vučipolje 16,21233 Vučipolje,Danica Vidić Lučane,21230 Lučane,VODOVOD I ODVODNJA CETINSKE KRAJINE, društvo s ograničenom odgovornošću za obavljanje djelatnosti javne vodoopskrbe i javne  Ulica 126. Brigade Hrvatske vojske 13,21230 Sinj</derivirana_varijabla>
  </DomainObject.Predmet.StrankaWithAdress>
  <DomainObject.Predmet.StrankaWithAdressOIB>
    <izvorni_sadrzaj>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izvorni_sadrzaj>
    <derivirana_varijabla naziv="DomainObject.Predmet.StrankaWithAdressOIB_1">Vesna Žolo, OIB 45644279911, Brnaze bb,21230 Sinj,Zdravka Odrljin, OIB 00402731824, Košute bb,21230 Sinj,Nevenka Križanac, OIB 81388089222, Radošić  Sinjski 107,21230 Sinj,Ana Perković, OIB 69568406334, Otok Dalmatinski, Ovrlje 18,21240 Trilj,Božo Vuković, OIB 40943240230, Ivana Meštrovića 773,21230 Sinj,Marija Vejić, OIB 50860400697, Stjepana Gunjače 8,21230 Sinj,Smilja Jelinčić, OIB 07197975221, Glavice Donje 301,21230 Sinj,Lucija Čondić Begov, OIB 28987205960, Karakašica 142,21230 Sinj,Nevenka Jerkan, OIB 10021820170, Hrvace bb,21233 Hrvace,Smilja Dević, OIB 99071088700, Glavice Donje 50b,21230 Sinj,Nediljka Katić, OIB 67021308474, Ćosin potok 2,21230 Sinj,Dragica Labrović, OIB 83845454100, Glavice bb,21230 Sinj,Ivanka Mušterić, OIB 48475179614, Hrvace bb,21233 Hrvace,Nevenka Pandža, OIB 69508750055, Suhać 45 A,21230 Sinj,Ana Perković, OIB 69568406334, Ovrlja 18,21240 Trilj,Nevenka Galić, OIB 67495030231, Serdara Tomaševića 21,21230 Sinj,Katica Kelava, OIB 99433168686, Čitluk bb,21230 Sinj,Marija Grgat, OIB 83165788573, Otok Dalmatinski bb,21240 Trilj,Ilda Vučić, OIB 43718745181, Glavice 0,21230 Sinj,Marija Malovan, OIB 47655349164, Hrvace 419,21233 Hrvace,Marija Andrijašević, OIB 18167740419, Tripalov voćnjak 1,21230 Sinj,Jasminka Vlajčević, OIB 36773087624, Glavice Donje 257,21230 Sinj,Ivanka Elek, OIB 66657776229, Otok Dalmatinski 163,21240 Trilj,Mladenka Cvitković, OIB 45396651498, Boričevac 31,21230 Sinj,Milena Perković, OIB 12913412630, Put Šumarije 11,21230 Sinj,Marija Elek, OIB 93403095978, Put Vele Luke 4,21400 Supetar,Nevenka Križanac, OIB 82331952507, Radošić 179,21230 Sinj,Gordana Ivandić, OIB 93571898638, Brnaze 245,21230 Sinj,Anđa Norac Kevo, OIB 70261090290, Priblaće 47,21230 Sinj,Josip Budimir, OIB 79330723768, Dalmatinska 16,21230 Sinj,Anđa Projić, OIB 05283741658, Trg Gojka Šuška 5,21230 Sinj,Anita Kotromanović, OIB 69300971505, Brnaze 240,21230 Sinj,Anđelka Čugura, OIB 60337145826, Čitluk bb,21230 Sinj,Ivo Modrić, OIB 06614378313, Glavice 69 A,21230 Sinj,Vesna Žolo, OIB 45644279911, Ulica Vukovarska 38,21240 Košute,Roza Ajdučić, OIB 47168058281, Gala 0,21230 Sinj,Vesa Runje, OIB 92812812154, Obrovac Sinjski bb,21230 Sinj,Ana Poljak, OIB 08023801715, Glavice Gornje 517,21230 Sinj,Blaženka Marunica, OIB 32247400556, Čitluk bb,21230 Sinj,Dragica Vučković, OIB 91444365164, Brnaze 63,21230 Sinj,Mara Barać, OIB 28969703698, Turjaci 249,21230 Sinj,Ivna Dinarina, OIB 70346400324, Glavice bb,21230 Sinj,Branka Banić, OIB 93058203391, Otok, Ulica sv. Luke 40,21240 Trilj,Janja Barać, OIB 05093549330, Čemer bb,21230 Sinj,Nataša Pavić, OIB 77286434613, Put Pavića bb,21230 Sinj,Ivanka Poljak, OIB 26061596270, Glavice 455,21230 Sinj,Antonela Gulić, OIB 73133436549, Put Šumarije 1,21230 Sinj,Nataša Pavić, OIB 77286434613, Put Pavića 51,21230 Sinj,Zdenka Vugdelija, OIB 82057326002, Otok, Seget 68,21230 Sinj,Zdravka Hrste, OIB 54919778345, Radošić Sinjski bb,21230 Sinj,Mirjana Stipanović, OIB 68915809457, Glavice 560,21230 Sinj,Ana Aničić Čolo, OIB 76447344298, Radošić 51 A,21230 Sinj,Ivanka Vuković, OIB 37828236493, Ivana Meštrovića 52,21230 Sinj,Marija Alebić, OIB 90108478361, Satrić 172,21233 Hrvace,Zdenka Mandac, OIB 79929978489, Brnaze bb,21230 Sinj,Snježana Boko, OIB 03760609239, Put Šušnjevaće 6,21230 Sinj,Marija Runje, OIB 67875886072, Obrovac Sinjski  26,21230 Sinj,Nediljka Blažević Bandov, OIB 34521112790, Brnaze 774,21230 Sinj,Šimica Botica, OIB 48934624127, Ulica Ivana Pavla II 47 A,21230 Sinj,Gordana Samardžić, OIB 24110883387, Ivana Meštrovića 48,21230 Sinj,Slavka Jagnjić, OIB 02755258160, Ulica braće Radić 13,21230 Sinj,Davorka Župić, OIB 20447483659, Put Župića 41,21230 Sinj,Ana Pešo, OIB 24572779287, Čaporice 64 A,21240 Trilj,Anka Žigo, OIB 45413723492, Lučane bb,21230 Sinj,Marija Norac Kevo, OIB 47210952845, Priblaće 69,21240 Trilj,Drago Đapić, OIB 04509502550, Drniška ulica 7,21230 Sinj,Filka Grubiša, OIB 50820272706, Filipa Grabovca 115,21230 Sinj,Snježana Talaja, OIB 95830034356, Brnaze 299a,21230 Sinj,Edita Kudrić, OIB 73476764186, Luka 17,21230 Sinj,Tamara Bakotić, OIB 13300780196, Luka 13,21230 Sinj,Tajana Čović, OIB 19085005765, Lučane 0,21230 Sinj,Anđelka Vidalina, OIB 15086877305, Brnaze 720,21230 Sinj,Ivica Jadrijević, OIB 98263652137, Glavice 0,21230 Sinj,Anđelka Delonga, OIB 99970084289, Put Župića 6,21230 Sinj,Zlata Poljak, OIB 46119981308, Glavice bb,21230 Sinj,Ivo Delonga, OIB 89678062357, Put Župića 1 A,21230 Sinj,Anđelka Marić, OIB 42949154046, Brnaze 269,21230 Sinj,Mirjana Vučković, OIB 84022697918, Odrina 10,21230 Sinj,Tatjana Kukoleča, OIB 39596663292, Trg Franje Tuđmana 9,21230 Sinj,Senka Dotur, OIB 73065054094, Turjaci 74,21230 Sinj,Mirjana Vuković, OIB 86144255374, Serdara Tomaševića 19,21230 Sinj,Sanka Gaurina, OIB 38235249597, Glavice 605,21230 Sinj,Danica Romac, OIB 36873811766, Put Pavića 61,21230 Sinj,Ankica Bilokapić, OIB 21576179994, Gljev 42,21230 Sinj,Ankica Marković, OIB 49294426696, Čitluk 0,21230 Sinj,Nada Gaurina, OIB 85538143909, Trg Franje Tuđmana 8,21230 Sinj,Darija Zorica, OIB 70716910964, Hrvace 49,21233 Hrvace,Slavica Širović, OIB 61350207422, Obrovac Sinjski 215,21230 Sinj,Marija Tomašević, OIB 54487151742, Brnaze 1,21230 Sinj,Neda Petričević, OIB 17554060216, Obrovac Sinjski 224,21230 Sinj,Ivanka Miloš, OIB 10700991300, Bajagić 91 A,21238 Bajagić,Marija Balaić, OIB 13884598601, Obrovac Sinjski 0,21230 Sinj,Ana Grgić, OIB 07771431902, Tripalov voćnjak 1,21230 Sinj,Ankica Pavić, OIB 81731773075, Put Pavića 61,21230 Sinj,Jagoda Veselica, OIB 54458672823, Ulilca braće Radić 4,21230 Sinj,Marija Ergović, OIB 95186507902, Drniška 20,21230 Sinj,Mirjana Krajina, OIB 86052901863, Put Piketa 32,21230 Sinj,Jasna Župa, OIB 94804261600, Ulica Brodarić 33,21240 Košute,Ankica Laco, OIB 65677345667, Strana II 26,21238 Otok,Marija Prološčić, OIB 52286803998, Ivana Meštrovića 28,21230 Sinj,Marija Matijašević, OIB 61472652753, Ruda 164,21230 Sinj,Zdenka Tenžera, OIB 39588961477, Obrovac Sinjski 86,21230 Sinj,Iva Labrović, OIB 78883800050, Glavice 390,21230 Sinj,Jagoda Mandac, OIB 99230298650, Brnaze 0,21230 Sinj,Ivanka Žižić, OIB 33873626015, Seget 3,21238 Otok,Marija Erceg, OIB 98458961529, Otok 0,21238 Otok,Mira Žmire, OIB 02331581413, Karakašica141,21230 Karakašica,Pava Žuro, OIB 43480935393, Košute 86 B,21240 Košute,Dragan Pešo, OIB 65119503915, Glavie 270C,21230 Sinj,Neda Prelaz, OIB 51119627388, Karajkova lokva 65,21230 Sinj,Iva Radonja, OIB 67441553111, Turjaci bb,21230 Sinj,Koviljka Banić Škojo, OIB 97434076661, Sv. Luke 26,21238 Otok,Blaženka Mijić, OIB 97419946808, Karakašica 9,21230 Karakašica,Marija Đipalo, OIB 48303888648, Lučane 159,21230 Sinj,Anita Pletikosić, OIB 39575582810, Tripalov voćnjak 5,21230 Sinj,Mira Đapić, OIB 06531434174, Batonova ulica 8,21230 Sinj,Ankica Pešo, OIB 00078653946, Glavice 270C,21230 Sinj,Marija Norac Kevo, OIB 47210952845, Priblaće 69,21240 Trilj,Marija Klarić, OIB 11014555201, Radošić Sinjski 33,21230 Sinj,Vesna Masle, OIB 06072347101, Brnaze 235a,21230 Sinj,Snježana Lagator, OIB 09316385014, Brnaze 196,21230 Brnaze,Šima Galić, OIB 78210681319, Serdara Tomaševića 8,21230 Sinj,Smilja Šego, OIB 73885242737, Čitluk 99,21230 Sinj,Nevenka Elek, OIB 94298301555, Otok, Jelašce 42,21230 Sinj,Marica Šimleša, OIB 00574911805, Glavice Gornje 43,21230 Glavice,Senija Maleš, OIB 91318582291, Kralja Zvonimira 13,21230 Sinj,Ineska Mladina, OIB 65063038817, Glavice 270,21230 Sinj,Katica Bašić, OIB 85211012088, Suhać 27,21230 Sinj,Ana Marunica, OIB 57499962156, Čitluk 72 A,21230 Sinj,Tonka Banić Škojo, OIB 87492823105, Ulica sv. Luke 22,21238 Otok,Luca Mravak, OIB 10472538525, Gala 0,21230 Sinj,Zlata Malovan, OIB 40604406691, Hrvace 0,21233 Hrvace,Danica Bilandžić, OIB 12073258842, Maljkovo 11,21233 Maljkovo,Ana Dukić, OIB 78175063292, Ulica Dukića Progon 26,21240 Košute,Marija Jadrijević, OIB 63556989725, Glavice 673 C,21230 Glavice,Dragica Omrčen Loko, OIB 33421195293, Put Ovrlje 25,21240 Trilj,Darijo Čugura, OIB 78055698558, Ivana Filipovića Grčića 15,21230 Sinj,Ivica Labrović, OIB 78174486655, Glavice 398,21230 Sinj,Marija Delonga, OIB 34309004199, Košute 15,21240 Košute,Marija Barać, OIB 57395948845, Bajagić 1 A,21238 Bajagić,Ana Marić, OIB 76447344298, Radošić 51 A,21230 Sinj,Anđelka Glavinić, OIB 32359554803, Brnaze 190,21230 Sinj,Ljilja Ivković, OIB 50336069074, Brnaze 625,21230 Sinj,Božena Gabričević, OIB 47097297074, Gardun 56,21240 Trilj,Andrijana Poljak, OIB 05312596530, Glavice  0,21230 Glavice,Marija Žuro, OIB 02248684413, Košute 0,21240 Košute,Anka Barać, OIB 22174448066, Jasensko bb,21230 Sinj,Ivanka Milovanović, OIB 83262591585, Glavice 155,21230 Sinj,Ljubica Maras, OIB 31455653759, Glavice bb,21230 Sinj,Anđelka Sarić, OIB 19490370513, Andrije Kačića Miošića 18,21230 Sinj,Milena Malovan, OIB 63084789451, Hrvace 200,21233 Hrvace,Marina Vitić, OIB 63723307755, Obrovac sinjski 193 A,21238 Obrovac Sinjski,Zora Macan, OIB 00173252900, Radošić 36 A,21230 Sinj,Anđelka Čugura, OIB 60337145826, Jasensko 171,21230 Sinj,Ante Poljak, OIB 63404321087, Glavice 675,21230 Sinj,Vesna Marković, OIB 53303946975, Ulica Alojzija Stepinca 12,21238 Otok,Ivan Macan, OIB 34227335321, Radošić Sinjski 37 B,21230 Sinj,Anka Miloš, OIB 95974201609, Bajagić bb,21238 Bajagić,Mirjana Stipanović, OIB 68915809457, Glavice 560,21230 Sinj,Tonka Župić, OIB 46334834292, Put Župića 24,21230 Sinj,Anđelka Bandić, OIB 12801760997, Lumbinov most 11,21230 Sinj,Vjera Vučković, OIB 11051480419, Put lokve 43,21204 Dugopolje,Anka Smoljko, OIB 78757864719, Lučane bb,21230 Lučane,Smilja Matijašević, OIB 19244342290, Ruda 126,21238 Ruda,Bosiljka Saratlija, OIB 36319591304, Bazana 6,21230 Sinj,Anka Labrović, OIB 94837904352, Glavice Donje 391,21230 Sinj,Dunja Miloš, OIB 28391126044, Brnaze 712,21230 Sinj,Tadija Anušić, OIB 93195212078, Put medinjaka 12,21230 Sinj,Smilja Doljanin, OIB 67636947429, Hrvace 455,21233 Hrvace,Ivanka Ajdučić, OIB 74122171278, Gala 196,21230 Sinj,Marija Zebić, OIB 49344762076, Splitska 14,21230 Sinj,Marija Čovo, OIB 47427796663, Karakašica 182,21230 Sinj,Suzana Putnik, OIB 68898132178, Brnaze 112,21230 Sinj,Miroslav Gaurina, OIB 47515386531, Suhač 104,21230 Sinj,Marija Varvodić, OIB 63994646712, Domovinskog rata 48,21230 Sinj,Kata Paleško, OIB 75667307357, 126. brigade HV 9,21230 Sinj,Mladenka Labrović, OIB 39049419355, Glavice Donje 371a,21230 Sinj,Dujo Nikolić Malora, OIB 35800265419, Put Odrine 2,21230 Sinj,ZAST, društvo s ograničenom odgovornošću, za zaštitu na radu, zaštitu od požara i zaštitu čovjekove okoline, OIB 55945864193, Tončićeva 2/1,Split,Credo banka dioničko društvo "u stečaju", OIB 94141384086, Zrinjsko-Frankopanska 58,Split,SWISSCOLOR društvo s ograničenom dogovornošću za zastupanje, uvoz-izvoz i trgovinu, OIB 23856222941, Gospodarska br. 2,Donja Bistra,HEP - Opskrba d.o.o. za opskrbu potrošača električnom, toplinskom energijom i plinom, OIB 63073332379, Ulica grada Vukovara 37,10000 Zagreb,INA-INDUSTRIJA NAFTE, d.d., OIB 27759560625, Avenija V. Holjevca 10,10000 Zagreb,TRIGLAV OSIGURANJE d. d., OIB 29743547503, Antuna Heinza 4,10000 Zagreb,VIPnet, društvo s ograničenom odgovornošću za usluge javnih telekomunikacija, OIB 29524210204, Vrtni put 1,10 000 Zagreb,EUROLEASING d.o.o. za trgovinu i usluge, OIB 48288444926, Rooseveltov Trg 4,10000 Zagreb,VODOVOD I ČISTOĆA - SINJ, društvo s ograničenom odgovornošću za obavljanje djelatnosti vodoopskrbe i ostalih komunalnih dj, OIB 81685682389, Put Pazara 3,Sinj,Fond za zaštitu okoliša i energetsku učinkovitost, OIB 85828625994, Ksaver 208,10000 Zagreb,BELIŠĆE dioničko društvo za proizvodnju papira,kartonske ambalaže,strojeva, primarnu i finalnu preradu drva i suhu destilac, OIB 67131617872, Trg Ante Starčevića 1,Belišće,Hrvatski Telekom d.d., OIB 81793146560, Savska cesta 32,10000 Zagreb,PETROLVILLA&amp;BILIĆ d.o.o. za trgovinu i usluge, OIB 90087470153, Donje Glavice 18,Sinj,DALMATINKA, dioničko društvo, predionica i tvornica konca, u stečaju, OIB 96604038379, Domovinskog rata 70,Sinj,MIRAKO d.o.o. za marketing i inženjering, OIB 03151715678, Draškovićeva 57,10000 Zagreb,NAUTILUS INŽENJERING TIM d.o.o. za informatiku, OIB 05956580661, Andrije Hebranga 33,Dubrovnik,ZAST, društvo s ograničenom odgovornošću, za zaštitu na radu, zaštitu od požara i zaštitu čovjekove okoline, OIB 55945864193, Tončićeva 2/1,Split,JADRANSKO OSIGURANJE dioničko društvo, OIB 94472454976, Listopadska 2,10000 Zagreb,ZAGREBAČKI HOLDING, društvo s ograničenom odgovornošću za javni prijevoz, opskrbu vodom, održavanje čistoće, putnička a, OIB 85584865987, Ulica grada Vukovara 41,10000 Zagreb,TRIGLAV OSIGURANJE d. d., OIB 29743547503, Antuna Heinza 4,10000 Zagreb,FRIGUS-LUMEN za proizvodnju i usluge, društvo s ograničenom odgovornošću, OIB 72539232828, Domovinskog rata 86,Sinj,Hrvatske vode, pravna osoba za upravljanje vodamaVodnogospodarski odjel za vodno područje dalmatinskih slivova, OIB 28921383001, Grada Vukovara 220,10000 Zagreb,Neven Poljak, OIB 65264146929, Glavice 616,21230 Sinj,Hrvatski Telekom d.d., OIB 81793146560, Roberta Frangeša Mihanovića 9,10000 Zagreb,HEP - Opskrba d.o.o. za opskrbu potrošača električnom, toplinskom energijom i plinom, OIB 63073332379, Ulica grada Vukovara 37,10000 Zagreb,HEP-Operator distribucijskog sustava d.o.o. za distribuciju i opskrbu električne energije, OIB 46830600751, Serdara Tomaševića 2,21230 Sinj,Slavica Šarić, OIB 23489581365, Vučipolje 16,21233 Vučipolje,Danica Vidić, OIB 64844126046, Lučane,21230 Lučane,VODOVOD I ODVODNJA CETINSKE KRAJINE, društvo s ograničenom odgovornošću za obavljanje djelatnosti javne vodoopskrbe i javne , OIB 81685682389, Ulica 126. Brigade Hrvatske vojske 13,21230 Sinj</derivirana_varijabla>
  </DomainObject.Predmet.StrankaWithAdressOIB>
  <DomainObject.Predmet.StrankaNazivFormated>
    <izvorni_sadrzaj>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izvorni_sadrzaj>
    <derivirana_varijabla naziv="DomainObject.Predmet.StrankaNazivFormated_1">Vesna Žolo,Zdravka Odrljin,Nevenka Križanac,Ana Perković,Božo Vuković,Marija Vejić,Smilja Jelinčić,Lucija Čondić Begov,Nevenka Jerkan,Smilja Dević,Nediljka Katić,Dragica Labrović,Ivanka Mušterić,Nevenka Pandža,Ana Perković,Nevenka Galić,Katica Kelava,Marija Grgat,Ilda Vučić,Marija Malovan,Marija Andrijašević,Jasminka Vlajčević,Ivanka Elek,Mladenka Cvitković,Milena Perković,Marija Elek,Nevenka Križanac,Gordana Ivandić,Anđa Norac Kevo,Josip Budimir,Anđa Projić,Anita Kotromanović,Anđelka Čugura,Ivo Modrić,Vesna Žolo,Roza Ajdučić,Vesa Runje,Ana Poljak,Blaženka Marunica,Dragica Vučković,Mara Barać,Ivna Dinarina,Branka Banić,Janja Barać,Nataša Pavić,Ivanka Poljak,Antonela Gulić,Nataša Pavić,Zdenka Vugdelija,Zdravka Hrste,Mirjana Stipanović,Ana Aničić Čolo,Ivanka Vuković,Marija Alebić,Zdenka Mandac,Snježana Boko,Marija Runje,Nediljka Blažević Bandov,Šimica Botica,Gordana Samardžić,Slavka Jagnjić,Davorka Župić,Ana Pešo,Anka Žigo,Marija Norac Kevo,Drago Đapić,Filka Grubiša,Snježana Talaja,Edita Kudrić,Tamara Bakotić,Tajana Čović,Anđelka Vidalina,Ivica Jadrijević,Anđelka Delonga,Zlata Poljak,Ivo Delonga,Anđelka Marić,Mirjana Vučković,Tatjana Kukoleča,Senka Dotur,Mirjana Vuković,Sanka Gaurina,Danica Romac,Ankica Bilokapić,Ankica Marković,Nada Gaurina,Darija Zorica,Slavica Širović,Marija Tomašević,Neda Petričević,Ivanka Miloš,Marija Balaić,Ana Grgić,Ankica Pavić,Jagoda Veselica,Marija Ergović,Mirjana Krajina,Jasna Župa,Ankica Laco,Marija Prološčić,Marija Matijašević,Zdenka Tenžera,Iva Labrović,Jagoda Mandac,Ivanka Žižić,Marija Erceg,Mira Žmire,Pava Žuro,Dragan Pešo,Neda Prelaz,Iva Radonja,Koviljka Banić Škojo,Blaženka Mijić,Marija Đipalo,Anita Pletikosić,Mira Đapić,Ankica Pešo,Marija Norac Kevo,Marija Klarić,Vesna Masle,Snježana Lagator,Šima Galić,Smilja Šego,Nevenka Elek,Marica Šimleša,Senija Maleš,Ineska Mladina,Katica Bašić,Ana Marunica,Tonka Banić Škojo,Luca Mravak,Zlata Malovan,Danica Bilandžić,Ana Dukić,Marija Jadrijević,Dragica Omrčen Loko,Darijo Čugura,Ivica Labrović,Marija Delonga,Marija Barać,Ana Marić,Anđelka Glavinić,Ljilja Ivković,Božena Gabričević,Andrijana Poljak,Marija Žuro,Anka Barać,Ivanka Milovanović,Ljubica Maras,Anđelka Sarić,Milena Malovan,Marina Vitić,Zora Macan,Anđelka Čugura,Ante Poljak,Vesna Marković,Ivan Macan,Anka Miloš,Mirjana Stipanović,Tonka Župić,Anđelka Bandić,Vjera Vučković,Anka Smoljko,Smilja Matijašević,Bosiljka Saratlija,Anka Labrović,Dunja Miloš,Tadija Anušić,Smilja Doljanin,Ivanka Ajdučić,Marija Zebić,Marija Čovo,Suzana Putnik,Miroslav Gaurina,Marija Varvodić,Kata Paleško,Mladenka Labrović,Dujo Nikolić Malora,ZAST, društvo s ograničenom odgovornošću, za zaštitu na radu, zaštitu od požara i zaštitu čovjekove okoline,Credo banka dioničko društvo "u stečaju",SWISSCOLOR društvo s ograničenom dogovornošću za zastupanje, uvoz-izvoz i trgovinu,HEP - Opskrba d.o.o. za opskrbu potrošača električnom, toplinskom energijom i plinom,INA-INDUSTRIJA NAFTE, d.d.,TRIGLAV OSIGURANJE d. d.,VIPnet, društvo s ograničenom odgovornošću za usluge javnih telekomunikacija,EUROLEASING d.o.o. za trgovinu i usluge,VODOVOD I ČISTOĆA - SINJ, društvo s ograničenom odgovornošću za obavljanje djelatnosti vodoopskrbe i ostalih komunalnih dj,Fond za zaštitu okoliša i energetsku učinkovitost,BELIŠĆE dioničko društvo za proizvodnju papira,kartonske ambalaže,strojeva, primarnu i finalnu preradu drva i suhu destilac,Hrvatski Telekom d.d.,PETROLVILLA&amp;BILIĆ d.o.o. za trgovinu i usluge,DALMATINKA, dioničko društvo, predionica i tvornica konca, u stečaju,MIRAKO d.o.o. za marketing i inženjering,NAUTILUS INŽENJERING TIM d.o.o. za informatiku,ZAST, društvo s ograničenom odgovornošću, za zaštitu na radu, zaštitu od požara i zaštitu čovjekove okoline,JADRANSKO OSIGURANJE dioničko društvo,ZAGREBAČKI HOLDING, društvo s ograničenom odgovornošću za javni prijevoz, opskrbu vodom, održavanje čistoće, putnička a,TRIGLAV OSIGURANJE d. d.,FRIGUS-LUMEN za proizvodnju i usluge, društvo s ograničenom odgovornošću,Hrvatske vode, pravna osoba za upravljanje vodamaVodnogospodarski odjel za vodno područje dalmatinskih slivova,Neven Poljak,Hrvatski Telekom d.d.,HEP - Opskrba d.o.o. za opskrbu potrošača električnom, toplinskom energijom i plinom,HEP-Operator distribucijskog sustava d.o.o. za distribuciju i opskrbu električne energije,Slavica Šarić,Danica Vidić,VODOVOD I ODVODNJA CETINSKE KRAJINE, društvo s ograničenom odgovornošću za obavljanje djelatnosti javne vodoopskrbe i javne </derivirana_varijabla>
  </DomainObject.Predmet.StrankaNazivFormated>
  <DomainObject.Predmet.StrankaNazivFormatedOIB>
    <izvorni_sadrzaj>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izvorni_sadrzaj>
    <derivirana_varijabla naziv="DomainObject.Predmet.StrankaNazivFormatedOIB_1">Vesna Žolo, OIB 45644279911,Zdravka Odrljin, OIB 00402731824,Nevenka Križanac, OIB 81388089222,Ana Perković, OIB 69568406334,Božo Vuković, OIB 40943240230,Marija Vejić, OIB 50860400697,Smilja Jelinčić, OIB 07197975221,Lucija Čondić Begov, OIB 28987205960,Nevenka Jerkan, OIB 10021820170,Smilja Dević, OIB 99071088700,Nediljka Katić, OIB 67021308474,Dragica Labrović, OIB 83845454100,Ivanka Mušterić, OIB 48475179614,Nevenka Pandža, OIB 69508750055,Ana Perković, OIB 69568406334,Nevenka Galić, OIB 67495030231,Katica Kelava, OIB 99433168686,Marija Grgat, OIB 83165788573,Ilda Vučić, OIB 43718745181,Marija Malovan, OIB 47655349164,Marija Andrijašević, OIB 18167740419,Jasminka Vlajčević, OIB 36773087624,Ivanka Elek, OIB 66657776229,Mladenka Cvitković, OIB 45396651498,Milena Perković, OIB 12913412630,Marija Elek, OIB 93403095978,Nevenka Križanac, OIB 82331952507,Gordana Ivandić, OIB 93571898638,Anđa Norac Kevo, OIB 70261090290,Josip Budimir, OIB 79330723768,Anđa Projić, OIB 05283741658,Anita Kotromanović, OIB 69300971505,Anđelka Čugura, OIB 60337145826,Ivo Modrić, OIB 06614378313,Vesna Žolo, OIB 45644279911,Roza Ajdučić, OIB 47168058281,Vesa Runje, OIB 92812812154,Ana Poljak, OIB 08023801715,Blaženka Marunica, OIB 32247400556,Dragica Vučković, OIB 91444365164,Mara Barać, OIB 28969703698,Ivna Dinarina, OIB 70346400324,Branka Banić, OIB 93058203391,Janja Barać, OIB 05093549330,Nataša Pavić, OIB 77286434613,Ivanka Poljak, OIB 26061596270,Antonela Gulić, OIB 73133436549,Nataša Pavić, OIB 77286434613,Zdenka Vugdelija, OIB 82057326002,Zdravka Hrste, OIB 54919778345,Mirjana Stipanović, OIB 68915809457,Ana Aničić Čolo, OIB 76447344298,Ivanka Vuković, OIB 37828236493,Marija Alebić, OIB 90108478361,Zdenka Mandac, OIB 79929978489,Snježana Boko, OIB 03760609239,Marija Runje, OIB 67875886072,Nediljka Blažević Bandov, OIB 34521112790,Šimica Botica, OIB 48934624127,Gordana Samardžić, OIB 24110883387,Slavka Jagnjić, OIB 02755258160,Davorka Župić, OIB 20447483659,Ana Pešo, OIB 24572779287,Anka Žigo, OIB 45413723492,Marija Norac Kevo, OIB 47210952845,Drago Đapić, OIB 04509502550,Filka Grubiša, OIB 50820272706,Snježana Talaja, OIB 95830034356,Edita Kudrić, OIB 73476764186,Tamara Bakotić, OIB 13300780196,Tajana Čović, OIB 19085005765,Anđelka Vidalina, OIB 15086877305,Ivica Jadrijević, OIB 98263652137,Anđelka Delonga, OIB 99970084289,Zlata Poljak, OIB 46119981308,Ivo Delonga, OIB 89678062357,Anđelka Marić, OIB 42949154046,Mirjana Vučković, OIB 84022697918,Tatjana Kukoleča, OIB 39596663292,Senka Dotur, OIB 73065054094,Mirjana Vuković, OIB 86144255374,Sanka Gaurina, OIB 38235249597,Danica Romac, OIB 36873811766,Ankica Bilokapić, OIB 21576179994,Ankica Marković, OIB 49294426696,Nada Gaurina, OIB 85538143909,Darija Zorica, OIB 70716910964,Slavica Širović, OIB 61350207422,Marija Tomašević, OIB 54487151742,Neda Petričević, OIB 17554060216,Ivanka Miloš, OIB 10700991300,Marija Balaić, OIB 13884598601,Ana Grgić, OIB 07771431902,Ankica Pavić, OIB 81731773075,Jagoda Veselica, OIB 54458672823,Marija Ergović, OIB 95186507902,Mirjana Krajina, OIB 86052901863,Jasna Župa, OIB 94804261600,Ankica Laco, OIB 65677345667,Marija Prološčić, OIB 52286803998,Marija Matijašević, OIB 61472652753,Zdenka Tenžera, OIB 39588961477,Iva Labrović, OIB 78883800050,Jagoda Mandac, OIB 99230298650,Ivanka Žižić, OIB 33873626015,Marija Erceg, OIB 98458961529,Mira Žmire, OIB 02331581413,Pava Žuro, OIB 43480935393,Dragan Pešo, OIB 65119503915,Neda Prelaz, OIB 51119627388,Iva Radonja, OIB 67441553111,Koviljka Banić Škojo, OIB 97434076661,Blaženka Mijić, OIB 97419946808,Marija Đipalo, OIB 48303888648,Anita Pletikosić, OIB 39575582810,Mira Đapić, OIB 06531434174,Ankica Pešo, OIB 00078653946,Marija Norac Kevo, OIB 47210952845,Marija Klarić, OIB 11014555201,Vesna Masle, OIB 06072347101,Snježana Lagator, OIB 09316385014,Šima Galić, OIB 78210681319,Smilja Šego, OIB 73885242737,Nevenka Elek, OIB 94298301555,Marica Šimleša, OIB 00574911805,Senija Maleš, OIB 91318582291,Ineska Mladina, OIB 65063038817,Katica Bašić, OIB 85211012088,Ana Marunica, OIB 57499962156,Tonka Banić Škojo, OIB 87492823105,Luca Mravak, OIB 10472538525,Zlata Malovan, OIB 40604406691,Danica Bilandžić, OIB 12073258842,Ana Dukić, OIB 78175063292,Marija Jadrijević, OIB 63556989725,Dragica Omrčen Loko, OIB 33421195293,Darijo Čugura, OIB 78055698558,Ivica Labrović, OIB 78174486655,Marija Delonga, OIB 34309004199,Marija Barać, OIB 57395948845,Ana Marić, OIB 76447344298,Anđelka Glavinić, OIB 32359554803,Ljilja Ivković, OIB 50336069074,Božena Gabričević, OIB 47097297074,Andrijana Poljak, OIB 05312596530,Marija Žuro, OIB 02248684413,Anka Barać, OIB 22174448066,Ivanka Milovanović, OIB 83262591585,Ljubica Maras, OIB 31455653759,Anđelka Sarić, OIB 19490370513,Milena Malovan, OIB 63084789451,Marina Vitić, OIB 63723307755,Zora Macan, OIB 00173252900,Anđelka Čugura, OIB 60337145826,Ante Poljak, OIB 63404321087,Vesna Marković, OIB 53303946975,Ivan Macan, OIB 34227335321,Anka Miloš, OIB 95974201609,Mirjana Stipanović, OIB 68915809457,Tonka Župić, OIB 46334834292,Anđelka Bandić, OIB 12801760997,Vjera Vučković, OIB 11051480419,Anka Smoljko, OIB 78757864719,Smilja Matijašević, OIB 19244342290,Bosiljka Saratlija, OIB 36319591304,Anka Labrović, OIB 94837904352,Dunja Miloš, OIB 28391126044,Tadija Anušić, OIB 93195212078,Smilja Doljanin, OIB 67636947429,Ivanka Ajdučić, OIB 74122171278,Marija Zebić, OIB 49344762076,Marija Čovo, OIB 47427796663,Suzana Putnik, OIB 68898132178,Miroslav Gaurina, OIB 47515386531,Marija Varvodić, OIB 63994646712,Kata Paleško, OIB 75667307357,Mladenka Labrović, OIB 39049419355,Dujo Nikolić Malora, OIB 35800265419,ZAST, društvo s ograničenom odgovornošću, za zaštitu na radu, zaštitu od požara i zaštitu čovjekove okoline, OIB 55945864193,Credo banka dioničko društvo "u stečaju", OIB 94141384086,SWISSCOLOR društvo s ograničenom dogovornošću za zastupanje, uvoz-izvoz i trgovinu, OIB 23856222941,HEP - Opskrba d.o.o. za opskrbu potrošača električnom, toplinskom energijom i plinom, OIB 63073332379,INA-INDUSTRIJA NAFTE, d.d., OIB 27759560625,TRIGLAV OSIGURANJE d. d., OIB 29743547503,VIPnet, društvo s ograničenom odgovornošću za usluge javnih telekomunikacija, OIB 29524210204,EUROLEASING d.o.o. za trgovinu i usluge, OIB 48288444926,VODOVOD I ČISTOĆA - SINJ, društvo s ograničenom odgovornošću za obavljanje djelatnosti vodoopskrbe i ostalih komunalnih dj, OIB 81685682389,Fond za zaštitu okoliša i energetsku učinkovitost, OIB 85828625994,BELIŠĆE dioničko društvo za proizvodnju papira,kartonske ambalaže,strojeva, primarnu i finalnu preradu drva i suhu destilac, OIB 67131617872,Hrvatski Telekom d.d., OIB 81793146560,PETROLVILLA&amp;BILIĆ d.o.o. za trgovinu i usluge, OIB 90087470153,DALMATINKA, dioničko društvo, predionica i tvornica konca, u stečaju, OIB 96604038379,MIRAKO d.o.o. za marketing i inženjering, OIB 03151715678,NAUTILUS INŽENJERING TIM d.o.o. za informatiku, OIB 05956580661,ZAST, društvo s ograničenom odgovornošću, za zaštitu na radu, zaštitu od požara i zaštitu čovjekove okoline, OIB 55945864193,JADRANSKO OSIGURANJE dioničko društvo, OIB 94472454976,ZAGREBAČKI HOLDING, društvo s ograničenom odgovornošću za javni prijevoz, opskrbu vodom, održavanje čistoće, putnička a, OIB 85584865987,TRIGLAV OSIGURANJE d. d., OIB 29743547503,FRIGUS-LUMEN za proizvodnju i usluge, društvo s ograničenom odgovornošću, OIB 72539232828,Hrvatske vode, pravna osoba za upravljanje vodamaVodnogospodarski odjel za vodno područje dalmatinskih slivova, OIB 28921383001,Neven Poljak, OIB 65264146929,Hrvatski Telekom d.d., OIB 81793146560,HEP - Opskrba d.o.o. za opskrbu potrošača električnom, toplinskom energijom i plinom, OIB 63073332379,HEP-Operator distribucijskog sustava d.o.o. za distribuciju i opskrbu električne energije, OIB 46830600751,Slavica Šarić, OIB 23489581365,Danica Vidić, OIB 64844126046,VODOVOD I ODVODNJA CETINSKE KRAJINE, društvo s ograničenom odgovornošću za obavljanje djelatnosti javne vodoopskrbe i javne , OIB 81685682389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izvorni_sadrzaj>
    <derivirana_varijabla naziv="DomainObject.Predmet.StrankaList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 zastupanog po punomoćniku Tomislav Barbača, Srđan Kalebota i dr. iz Odvjetničkog društva Grgić&amp;Partneri</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 zastupanog po punomoćniku ILANA GRČIĆ, odvjetnica</item>
      <item>DALMATINKA, dioničko društvo, predionica i tvornica konca, u stečaju</item>
      <item>MIRAKO d.o.o. za marketing i inženjering zastupanog po punomoćniku VANJA BILIĆ, odvjetnik</item>
      <item>NAUTILUS INŽENJERING TIM d.o.o. za informatiku zastupanog po punomoćniku DUBRAVKO ARAPOVIĆ, odvjetnik</item>
      <item>ZAST, društvo s ograničenom odgovornošću, za zaštitu na radu, zaštitu od požara i zaštitu čovjekove okoline zastupanog po punomoćniku DINO PULJIĆ, odvjetnik</item>
      <item>JADRANSKO OSIGURANJE dioničko društvo zastupanog po punomoćniku Tomislav Barbača, Srđan Kalebota, Odvjetničko društvo Grgić&amp;Partneri</item>
      <item>ZAGREBAČKI HOLDING, društvo s ograničenom odgovornošću za javni prijevoz, opskrbu vodom, održavanje čistoće, putnička a zastupanog po punomoćniku DESANKA VRANJICAN, odvjetnica</item>
      <item>TRIGLAV OSIGURANJE d. d. zastupanog po punomoćniku ZOU MARKO PERIS I LANA PROPADALO DUKA</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zastupanog po punomoćniku Vinko Samardžić</item>
    </derivirana_varijabla>
  </DomainObject.Predmet.StrankaListFormated>
  <DomainObject.Predmet.StrankaList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izvorni_sadrzaj>
    <derivirana_varijabla naziv="DomainObject.Predmet.StrankaList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 zastupanog po punomoćniku Tomislav Barbača, Srđan Kalebota i dr. iz Odvjetničkog društva Grgić&amp;Partneri</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 zastupanog po punomoćniku ILANA GRČIĆ, odvjetnica</item>
      <item>DALMATINKA, dioničko društvo, predionica i tvornica konca, u stečaju, OIB 96604038379</item>
      <item>MIRAKO d.o.o. za marketing i inženjering, OIB 03151715678 zastupanog po punomoćniku VANJA BILIĆ, odvjetnik</item>
      <item>NAUTILUS INŽENJERING TIM d.o.o. za informatiku, OIB 05956580661 zastupanog po punomoćniku DUBRAVKO ARAPOVIĆ, odvjetnik</item>
      <item>ZAST, društvo s ograničenom odgovornošću, za zaštitu na radu, zaštitu od požara i zaštitu čovjekove okoline, OIB 55945864193 zastupanog po punomoćniku DINO PULJIĆ, odvjetnik</item>
      <item>JADRANSKO OSIGURANJE dioničko društvo, OIB 94472454976 zastupanog po punomoćniku Tomislav Barbača, Srđan Kalebota, Odvjetničko društvo Grgić&amp;Partneri</item>
      <item>ZAGREBAČKI HOLDING, društvo s ograničenom odgovornošću za javni prijevoz, opskrbu vodom, održavanje čistoće, putnička a, OIB 85584865987 zastupanog po punomoćniku DESANKA VRANJICAN, odvjetnica</item>
      <item>TRIGLAV OSIGURANJE d. d., OIB 29743547503 zastupanog po punomoćniku ZOU MARKO PERIS I LANA PROPADALO DUKA</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 zastupanog po punomoćniku Vinko Samardžić</item>
    </derivirana_varijabla>
  </DomainObject.Predmet.StrankaListFormatedOIB>
  <DomainObject.Predmet.StrankaListFormatedWithAdress>
    <izvorni_sadrzaj>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izvorni_sadrzaj>
    <derivirana_varijabla naziv="DomainObject.Predmet.StrankaListFormatedWithAdress_1">
      <item>Vesna Žolo, Brnaze bb, 21230 Sinj</item>
      <item>Zdravka Odrljin, Košute bb, 21230 Sinj</item>
      <item>Nevenka Križanac, Radošić  Sinjski 107, 21230 Sinj</item>
      <item>Ana Perković, Otok Dalmatinski, Ovrlje 18, 21240 Trilj</item>
      <item>Božo Vuković, Ivana Meštrovića 773, 21230 Sinj</item>
      <item>Marija Vejić, Stjepana Gunjače 8, 21230 Sinj</item>
      <item>Smilja Jelinčić, Glavice Donje 301, 21230 Sinj</item>
      <item>Lucija Čondić Begov, Karakašica 142, 21230 Sinj</item>
      <item>Nevenka Jerkan, Hrvace bb, 21233 Hrvace</item>
      <item>Smilja Dević, Glavice Donje 50b, 21230 Sinj</item>
      <item>Nediljka Katić, Ćosin potok 2, 21230 Sinj</item>
      <item>Dragica Labrović, Glavice bb, 21230 Sinj</item>
      <item>Ivanka Mušterić, Hrvace bb, 21233 Hrvace</item>
      <item>Nevenka Pandža, Suhać 45 A, 21230 Sinj</item>
      <item>Ana Perković, Ovrlja 18, 21240 Trilj</item>
      <item>Nevenka Galić, Serdara Tomaševića 21, 21230 Sinj</item>
      <item>Katica Kelava, Čitluk bb, 21230 Sinj</item>
      <item>Marija Grgat, Otok Dalmatinski bb, 21240 Trilj</item>
      <item>Ilda Vučić, Glavice 0, 21230 Sinj</item>
      <item>Marija Malovan, Hrvace 419, 21233 Hrvace</item>
      <item>Marija Andrijašević, Tripalov voćnjak 1, 21230 Sinj</item>
      <item>Jasminka Vlajčević, Glavice Donje 257, 21230 Sinj</item>
      <item>Ivanka Elek, Otok Dalmatinski 163, 21240 Trilj</item>
      <item>Mladenka Cvitković, Boričevac 31, 21230 Sinj</item>
      <item>Milena Perković, Put Šumarije 11, 21230 Sinj</item>
      <item>Marija Elek, Put Vele Luke 4, 21400 Supetar</item>
      <item>Nevenka Križanac, Radošić 179, 21230 Sinj</item>
      <item>Gordana Ivandić, Brnaze 245, 21230 Sinj</item>
      <item>Anđa Norac Kevo, Priblaće 47, 21230 Sinj</item>
      <item>Josip Budimir, Dalmatinska 16, 21230 Sinj</item>
      <item>Anđa Projić, Trg Gojka Šuška 5, 21230 Sinj</item>
      <item>Anita Kotromanović, Brnaze 240, 21230 Sinj</item>
      <item>Anđelka Čugura, Čitluk bb, 21230 Sinj</item>
      <item>Ivo Modrić, Glavice 69 A, 21230 Sinj</item>
      <item>Vesna Žolo, Ulica Vukovarska 38, 21240 Košute</item>
      <item>Roza Ajdučić, Gala 0, 21230 Sinj</item>
      <item>Vesa Runje, Obrovac Sinjski bb, 21230 Sinj</item>
      <item>Ana Poljak, Glavice Gornje 517, 21230 Sinj</item>
      <item>Blaženka Marunica, Čitluk bb, 21230 Sinj</item>
      <item>Dragica Vučković, Brnaze 63, 21230 Sinj</item>
      <item>Mara Barać, Turjaci 249, 21230 Sinj</item>
      <item>Ivna Dinarina, Glavice bb, 21230 Sinj</item>
      <item>Branka Banić, Otok, Ulica sv. Luke 40, 21240 Trilj</item>
      <item>Janja Barać, Čemer bb, 21230 Sinj</item>
      <item>Nataša Pavić, Put Pavića bb, 21230 Sinj</item>
      <item>Ivanka Poljak, Glavice 455, 21230 Sinj</item>
      <item>Antonela Gulić, Put Šumarije 1, 21230 Sinj</item>
      <item>Nataša Pavić, Put Pavića 51, 21230 Sinj</item>
      <item>Zdenka Vugdelija, Otok, Seget 68, 21230 Sinj</item>
      <item>Zdravka Hrste, Radošić Sinjski bb, 21230 Sinj</item>
      <item>Mirjana Stipanović, Glavice 560, 21230 Sinj</item>
      <item>Ana Aničić Čolo, Radošić 51 A, 21230 Sinj</item>
      <item>Ivanka Vuković, Ivana Meštrovića 52, 21230 Sinj</item>
      <item>Marija Alebić, Satrić 172, 21233 Hrvace</item>
      <item>Zdenka Mandac, Brnaze bb, 21230 Sinj</item>
      <item>Snježana Boko, Put Šušnjevaće 6, 21230 Sinj</item>
      <item>Marija Runje, Obrovac Sinjski  26, 21230 Sinj</item>
      <item>Nediljka Blažević Bandov, Brnaze 774, 21230 Sinj</item>
      <item>Šimica Botica, Ulica Ivana Pavla II 47 A, 21230 Sinj</item>
      <item>Gordana Samardžić, Ivana Meštrovića 48, 21230 Sinj</item>
      <item>Slavka Jagnjić, Ulica braće Radić 13, 21230 Sinj</item>
      <item>Davorka Župić, Put Župića 41, 21230 Sinj</item>
      <item>Ana Pešo, Čaporice 64 A, 21240 Trilj</item>
      <item>Anka Žigo, Lučane bb, 21230 Sinj</item>
      <item>Marija Norac Kevo, Priblaće 69, 21240 Trilj</item>
      <item>Drago Đapić, Drniška ulica 7, 21230 Sinj</item>
      <item>Filka Grubiša, Filipa Grabovca 115, 21230 Sinj</item>
      <item>Snježana Talaja, Brnaze 299a, 21230 Sinj</item>
      <item>Edita Kudrić, Luka 17, 21230 Sinj</item>
      <item>Tamara Bakotić, Luka 13, 21230 Sinj</item>
      <item>Tajana Čović, Lučane 0, 21230 Sinj</item>
      <item>Anđelka Vidalina, Brnaze 720, 21230 Sinj</item>
      <item>Ivica Jadrijević, Glavice 0, 21230 Sinj</item>
      <item>Anđelka Delonga, Put Župića 6, 21230 Sinj</item>
      <item>Zlata Poljak, Glavice bb, 21230 Sinj</item>
      <item>Ivo Delonga, Put Župića 1 A, 21230 Sinj</item>
      <item>Anđelka Marić, Brnaze 269, 21230 Sinj</item>
      <item>Mirjana Vučković, Odrina 10, 21230 Sinj</item>
      <item>Tatjana Kukoleča, Trg Franje Tuđmana 9, 21230 Sinj</item>
      <item>Senka Dotur, Turjaci 74, 21230 Sinj</item>
      <item>Mirjana Vuković, Serdara Tomaševića 19, 21230 Sinj</item>
      <item>Sanka Gaurina, Glavice 605, 21230 Sinj</item>
      <item>Danica Romac, Put Pavića 61, 21230 Sinj</item>
      <item>Ankica Bilokapić, Gljev 42, 21230 Sinj</item>
      <item>Ankica Marković, Čitluk 0, 21230 Sinj</item>
      <item>Nada Gaurina, Trg Franje Tuđmana 8, 21230 Sinj</item>
      <item>Darija Zorica, Hrvace 49, 21233 Hrvace</item>
      <item>Slavica Širović, Obrovac Sinjski 215, 21230 Sinj</item>
      <item>Marija Tomašević, Brnaze 1, 21230 Sinj</item>
      <item>Neda Petričević, Obrovac Sinjski 224, 21230 Sinj</item>
      <item>Ivanka Miloš, Bajagić 91 A, 21238 Bajagić</item>
      <item>Marija Balaić, Obrovac Sinjski 0, 21230 Sinj</item>
      <item>Ana Grgić, Tripalov voćnjak 1, 21230 Sinj</item>
      <item>Ankica Pavić, Put Pavića 61, 21230 Sinj</item>
      <item>Jagoda Veselica, Ulilca braće Radić 4, 21230 Sinj</item>
      <item>Marija Ergović, Drniška 20, 21230 Sinj</item>
      <item>Mirjana Krajina, Put Piketa 32, 21230 Sinj</item>
      <item>Jasna Župa, Ulica Brodarić 33, 21240 Košute</item>
      <item>Ankica Laco, Strana II 26, 21238 Otok</item>
      <item>Marija Prološčić, Ivana Meštrovića 28, 21230 Sinj</item>
      <item>Marija Matijašević, Ruda 164, 21230 Sinj</item>
      <item>Zdenka Tenžera, Obrovac Sinjski 86, 21230 Sinj</item>
      <item>Iva Labrović, Glavice 390, 21230 Sinj</item>
      <item>Jagoda Mandac, Brnaze 0, 21230 Sinj</item>
      <item>Ivanka Žižić, Seget 3, 21238 Otok</item>
      <item>Marija Erceg, Otok 0, 21238 Otok</item>
      <item>Mira Žmire, Karakašica141, 21230 Karakašica</item>
      <item>Pava Žuro, Košute 86 B, 21240 Košute</item>
      <item>Dragan Pešo, Glavie 270C, 21230 Sinj</item>
      <item>Neda Prelaz, Karajkova lokva 65, 21230 Sinj</item>
      <item>Iva Radonja, Turjaci bb, 21230 Sinj</item>
      <item>Koviljka Banić Škojo, Sv. Luke 26, 21238 Otok</item>
      <item>Blaženka Mijić, Karakašica 9, 21230 Karakašica</item>
      <item>Marija Đipalo, Lučane 159, 21230 Sinj</item>
      <item>Anita Pletikosić, Tripalov voćnjak 5, 21230 Sinj</item>
      <item>Mira Đapić, Batonova ulica 8, 21230 Sinj</item>
      <item>Ankica Pešo, Glavice 270C, 21230 Sinj</item>
      <item>Marija Norac Kevo, Priblaće 69, 21240 Trilj</item>
      <item>Marija Klarić, Radošić Sinjski 33, 21230 Sinj</item>
      <item>Vesna Masle, Brnaze 235a, 21230 Sinj</item>
      <item>Snježana Lagator, Brnaze 196, 21230 Brnaze</item>
      <item>Šima Galić, Serdara Tomaševića 8, 21230 Sinj</item>
      <item>Smilja Šego, Čitluk 99, 21230 Sinj</item>
      <item>Nevenka Elek, Otok, Jelašce 42, 21230 Sinj</item>
      <item>Marica Šimleša, Glavice Gornje 43, 21230 Glavice</item>
      <item>Senija Maleš, Kralja Zvonimira 13, 21230 Sinj</item>
      <item>Ineska Mladina, Glavice 270, 21230 Sinj</item>
      <item>Katica Bašić, Suhać 27, 21230 Sinj</item>
      <item>Ana Marunica, Čitluk 72 A, 21230 Sinj</item>
      <item>Tonka Banić Škojo, Ulica sv. Luke 22, 21238 Otok</item>
      <item>Luca Mravak, Gala 0, 21230 Sinj</item>
      <item>Zlata Malovan, Hrvace 0, 21233 Hrvace</item>
      <item>Danica Bilandžić, Maljkovo 11, 21233 Maljkovo</item>
      <item>Ana Dukić, Ulica Dukića Progon 26, 21240 Košute</item>
      <item>Marija Jadrijević, Glavice 673 C, 21230 Glavice</item>
      <item>Dragica Omrčen Loko, Put Ovrlje 25, 21240 Trilj</item>
      <item>Darijo Čugura, Ivana Filipovića Grčića 15, 21230 Sinj</item>
      <item>Ivica Labrović, Glavice 398, 21230 Sinj</item>
      <item>Marija Delonga, Košute 15, 21240 Košute</item>
      <item>Marija Barać, Bajagić 1 A, 21238 Bajagić</item>
      <item>Ana Marić, Radošić 51 A, 21230 Sinj</item>
      <item>Anđelka Glavinić, Brnaze 190, 21230 Sinj</item>
      <item>Ljilja Ivković, Brnaze 625, 21230 Sinj</item>
      <item>Božena Gabričević, Gardun 56, 21240 Trilj</item>
      <item>Andrijana Poljak, Glavice  0, 21230 Glavice</item>
      <item>Marija Žuro, Košute 0, 21240 Košute</item>
      <item>Anka Barać, Jasensko bb, 21230 Sinj</item>
      <item>Ivanka Milovanović, Glavice 155, 21230 Sinj</item>
      <item>Ljubica Maras, Glavice bb, 21230 Sinj</item>
      <item>Anđelka Sarić, Andrije Kačića Miošića 18, 21230 Sinj</item>
      <item>Milena Malovan, Hrvace 200, 21233 Hrvace</item>
      <item>Marina Vitić, Obrovac sinjski 193 A, 21238 Obrovac Sinjski</item>
      <item>Zora Macan, Radošić 36 A, 21230 Sinj</item>
      <item>Anđelka Čugura, Jasensko 171, 21230 Sinj</item>
      <item>Ante Poljak, Glavice 675, 21230 Sinj</item>
      <item>Vesna Marković, Ulica Alojzija Stepinca 12, 21238 Otok</item>
      <item>Ivan Macan, Radošić Sinjski 37 B, 21230 Sinj</item>
      <item>Anka Miloš, Bajagić bb, 21238 Bajagić</item>
      <item>Mirjana Stipanović, Glavice 560, 21230 Sinj</item>
      <item>Tonka Župić, Put Župića 24, 21230 Sinj</item>
      <item>Anđelka Bandić, Lumbinov most 11, 21230 Sinj</item>
      <item>Vjera Vučković, Put lokve 43, 21204 Dugopolje</item>
      <item>Anka Smoljko, Lučane bb, 21230 Lučane</item>
      <item>Smilja Matijašević, Ruda 126, 21238 Ruda</item>
      <item>Bosiljka Saratlija, Bazana 6, 21230 Sinj</item>
      <item>Anka Labrović, Glavice Donje 391, 21230 Sinj</item>
      <item>Dunja Miloš, Brnaze 712, 21230 Sinj</item>
      <item>Tadija Anušić, Put medinjaka 12, 21230 Sinj</item>
      <item>Smilja Doljanin, Hrvace 455, 21233 Hrvace</item>
      <item>Ivanka Ajdučić, Gala 196, 21230 Sinj</item>
      <item>Marija Zebić, Splitska 14, 21230 Sinj</item>
      <item>Marija Čovo, Karakašica 182, 21230 Sinj</item>
      <item>Suzana Putnik, Brnaze 112, 21230 Sinj</item>
      <item>Miroslav Gaurina, Suhač 104, 21230 Sinj</item>
      <item>Marija Varvodić, Domovinskog rata 48, 21230 Sinj</item>
      <item>Kata Paleško, 126. brigade HV 9, 21230 Sinj</item>
      <item>Mladenka Labrović, Glavice Donje 371a, 21230 Sinj</item>
      <item>Dujo Nikolić Malora, Put Odrine 2, 21230 Sinj</item>
      <item>ZAST, društvo s ograničenom odgovornošću, za zaštitu na radu, zaštitu od požara i zaštitu čovjekove okoline, Tončićeva 2/1, Split</item>
      <item>Credo banka dioničko društvo "u stečaju", Zrinjsko-Frankopanska 58, Split</item>
      <item>SWISSCOLOR društvo s ograničenom dogovornošću za zastupanje, uvoz-izvoz i trgovinu, Gospodarska br. 2, Donja Bistra</item>
      <item>HEP - Opskrba d.o.o. za opskrbu potrošača električnom, toplinskom energijom i plinom, Ulica grada Vukovara 37, 10000 Zagreb</item>
      <item>INA-INDUSTRIJA NAFTE, d.d., Avenija V. Holjevca 10, 10000 Zagreb</item>
      <item>TRIGLAV OSIGURANJE d. d., Antuna Heinza 4, 10000 Zagreb</item>
      <item>VIPnet, društvo s ograničenom odgovornošću za usluge javnih telekomunikacija, Vrtni put 1, 10 000 Zagreb</item>
      <item>EUROLEASING d.o.o. za trgovinu i usluge, Rooseveltov Trg 4, 10000 Zagreb zastupanog po punomoćniku Tomislav Barbača, Srđan Kalebota i dr. iz Odvjetničkog društva Grgić&amp;Partneri</item>
      <item>VODOVOD I ČISTOĆA - SINJ, društvo s ograničenom odgovornošću za obavljanje djelatnosti vodoopskrbe i ostalih komunalnih dj, Put Pazara 3, Sinj</item>
      <item>Fond za zaštitu okoliša i energetsku učinkovitost, Ksaver 208, 10000 Zagreb</item>
      <item>BELIŠĆE dioničko društvo za proizvodnju papira,kartonske ambalaže,strojeva, primarnu i finalnu preradu drva i suhu destilac, Trg Ante Starčevića 1, Belišće</item>
      <item>Hrvatski Telekom d.d., Savska cesta 32, 10000 Zagreb</item>
      <item>PETROLVILLA&amp;BILIĆ d.o.o. za trgovinu i usluge, Donje Glavice 18, Sinj zastupanog po punomoćniku ILANA GRČIĆ, odvjetnica</item>
      <item>DALMATINKA, dioničko društvo, predionica i tvornica konca, u stečaju, Domovinskog rata 70, Sinj</item>
      <item>MIRAKO d.o.o. za marketing i inženjering, Draškovićeva 57, 10000 Zagreb zastupanog po punomoćniku VANJA BILIĆ, odvjetnik</item>
      <item>NAUTILUS INŽENJERING TIM d.o.o. za informatiku, Andrije Hebranga 33, Dubrovnik zastupanog po punomoćniku DUBRAVKO ARAPOVIĆ, odvjetnik</item>
      <item>ZAST, društvo s ograničenom odgovornošću, za zaštitu na radu, zaštitu od požara i zaštitu čovjekove okoline, Tončićeva 2/1, Split zastupanog po punomoćniku DINO PULJIĆ, odvjetnik</item>
      <item>JADRANSKO OSIGURANJE dioničko društvo, Listopadska 2, 10000 Zagreb zastupanog po punomoćniku Tomislav Barbača, Srđan Kalebota, Odvjetničko društvo Grgić&amp;Partneri</item>
      <item>ZAGREBAČKI HOLDING, društvo s ograničenom odgovornošću za javni prijevoz, opskrbu vodom, održavanje čistoće, putnička a, Ulica grada Vukovara 41, 10000 Zagreb zastupanog po punomoćniku DESANKA VRANJICAN, odvjetnica</item>
      <item>TRIGLAV OSIGURANJE d. d., Antuna Heinza 4, 10000 Zagreb zastupanog po punomoćniku ZOU MARKO PERIS I LANA PROPADALO DUKA</item>
      <item>FRIGUS-LUMEN za proizvodnju i usluge, društvo s ograničenom odgovornošću, Domovinskog rata 86, Sinj</item>
      <item>Hrvatske vode, pravna osoba za upravljanje vodamaVodnogospodarski odjel za vodno područje dalmatinskih slivova, Grada Vukovara 220, 10000 Zagreb</item>
      <item>Neven Poljak, Glavice 616, 21230 Sinj</item>
      <item>Hrvatski Telekom d.d., Roberta Frangeša Mihanovića 9, 10000 Zagreb</item>
      <item>HEP - Opskrba d.o.o. za opskrbu potrošača električnom, toplinskom energijom i plinom, Ulica grada Vukovara 37, 10000 Zagreb</item>
      <item>HEP-Operator distribucijskog sustava d.o.o. za distribuciju i opskrbu električne energije, Serdara Tomaševića 2, 21230 Sinj</item>
      <item>Slavica Šarić, Vučipolje 16, 21233 Vučipolje</item>
      <item>Danica Vidić, Lučane, 21230 Lučane</item>
      <item>VODOVOD I ODVODNJA CETINSKE KRAJINE, društvo s ograničenom odgovornošću za obavljanje djelatnosti javne vodoopskrbe i javne , Ulica 126. Brigade Hrvatske vojske 13, 21230 Sinj zastupanog po punomoćniku Vinko Samardžić</item>
    </derivirana_varijabla>
  </DomainObject.Predmet.StrankaListFormatedWithAdress>
  <DomainObject.Predmet.StrankaListFormatedWithAdressOIB>
    <izvorni_sadrzaj>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izvorni_sadrzaj>
    <derivirana_varijabla naziv="DomainObject.Predmet.StrankaListFormatedWithAdressOIB_1">
      <item>Vesna Žolo, OIB 45644279911, Brnaze bb, 21230 Sinj</item>
      <item>Zdravka Odrljin, OIB 00402731824, Košute bb, 21230 Sinj</item>
      <item>Nevenka Križanac, OIB 81388089222, Radošić  Sinjski 107, 21230 Sinj</item>
      <item>Ana Perković, OIB 69568406334, Otok Dalmatinski, Ovrlje 18, 21240 Trilj</item>
      <item>Božo Vuković, OIB 40943240230, Ivana Meštrovića 773, 21230 Sinj</item>
      <item>Marija Vejić, OIB 50860400697, Stjepana Gunjače 8, 21230 Sinj</item>
      <item>Smilja Jelinčić, OIB 07197975221, Glavice Donje 301, 21230 Sinj</item>
      <item>Lucija Čondić Begov, OIB 28987205960, Karakašica 142, 21230 Sinj</item>
      <item>Nevenka Jerkan, OIB 10021820170, Hrvace bb, 21233 Hrvace</item>
      <item>Smilja Dević, OIB 99071088700, Glavice Donje 50b, 21230 Sinj</item>
      <item>Nediljka Katić, OIB 67021308474, Ćosin potok 2, 21230 Sinj</item>
      <item>Dragica Labrović, OIB 83845454100, Glavice bb, 21230 Sinj</item>
      <item>Ivanka Mušterić, OIB 48475179614, Hrvace bb, 21233 Hrvace</item>
      <item>Nevenka Pandža, OIB 69508750055, Suhać 45 A, 21230 Sinj</item>
      <item>Ana Perković, OIB 69568406334, Ovrlja 18, 21240 Trilj</item>
      <item>Nevenka Galić, OIB 67495030231, Serdara Tomaševića 21, 21230 Sinj</item>
      <item>Katica Kelava, OIB 99433168686, Čitluk bb, 21230 Sinj</item>
      <item>Marija Grgat, OIB 83165788573, Otok Dalmatinski bb, 21240 Trilj</item>
      <item>Ilda Vučić, OIB 43718745181, Glavice 0, 21230 Sinj</item>
      <item>Marija Malovan, OIB 47655349164, Hrvace 419, 21233 Hrvace</item>
      <item>Marija Andrijašević, OIB 18167740419, Tripalov voćnjak 1, 21230 Sinj</item>
      <item>Jasminka Vlajčević, OIB 36773087624, Glavice Donje 257, 21230 Sinj</item>
      <item>Ivanka Elek, OIB 66657776229, Otok Dalmatinski 163, 21240 Trilj</item>
      <item>Mladenka Cvitković, OIB 45396651498, Boričevac 31, 21230 Sinj</item>
      <item>Milena Perković, OIB 12913412630, Put Šumarije 11, 21230 Sinj</item>
      <item>Marija Elek, OIB 93403095978, Put Vele Luke 4, 21400 Supetar</item>
      <item>Nevenka Križanac, OIB 82331952507, Radošić 179, 21230 Sinj</item>
      <item>Gordana Ivandić, OIB 93571898638, Brnaze 245, 21230 Sinj</item>
      <item>Anđa Norac Kevo, OIB 70261090290, Priblaće 47, 21230 Sinj</item>
      <item>Josip Budimir, OIB 79330723768, Dalmatinska 16, 21230 Sinj</item>
      <item>Anđa Projić, OIB 05283741658, Trg Gojka Šuška 5, 21230 Sinj</item>
      <item>Anita Kotromanović, OIB 69300971505, Brnaze 240, 21230 Sinj</item>
      <item>Anđelka Čugura, OIB 60337145826, Čitluk bb, 21230 Sinj</item>
      <item>Ivo Modrić, OIB 06614378313, Glavice 69 A, 21230 Sinj</item>
      <item>Vesna Žolo, OIB 45644279911, Ulica Vukovarska 38, 21240 Košute</item>
      <item>Roza Ajdučić, OIB 47168058281, Gala 0, 21230 Sinj</item>
      <item>Vesa Runje, OIB 92812812154, Obrovac Sinjski bb, 21230 Sinj</item>
      <item>Ana Poljak, OIB 08023801715, Glavice Gornje 517, 21230 Sinj</item>
      <item>Blaženka Marunica, OIB 32247400556, Čitluk bb, 21230 Sinj</item>
      <item>Dragica Vučković, OIB 91444365164, Brnaze 63, 21230 Sinj</item>
      <item>Mara Barać, OIB 28969703698, Turjaci 249, 21230 Sinj</item>
      <item>Ivna Dinarina, OIB 70346400324, Glavice bb, 21230 Sinj</item>
      <item>Branka Banić, OIB 93058203391, Otok, Ulica sv. Luke 40, 21240 Trilj</item>
      <item>Janja Barać, OIB 05093549330, Čemer bb, 21230 Sinj</item>
      <item>Nataša Pavić, OIB 77286434613, Put Pavića bb, 21230 Sinj</item>
      <item>Ivanka Poljak, OIB 26061596270, Glavice 455, 21230 Sinj</item>
      <item>Antonela Gulić, OIB 73133436549, Put Šumarije 1, 21230 Sinj</item>
      <item>Nataša Pavić, OIB 77286434613, Put Pavića 51, 21230 Sinj</item>
      <item>Zdenka Vugdelija, OIB 82057326002, Otok, Seget 68, 21230 Sinj</item>
      <item>Zdravka Hrste, OIB 54919778345, Radošić Sinjski bb, 21230 Sinj</item>
      <item>Mirjana Stipanović, OIB 68915809457, Glavice 560, 21230 Sinj</item>
      <item>Ana Aničić Čolo, OIB 76447344298, Radošić 51 A, 21230 Sinj</item>
      <item>Ivanka Vuković, OIB 37828236493, Ivana Meštrovića 52, 21230 Sinj</item>
      <item>Marija Alebić, OIB 90108478361, Satrić 172, 21233 Hrvace</item>
      <item>Zdenka Mandac, OIB 79929978489, Brnaze bb, 21230 Sinj</item>
      <item>Snježana Boko, OIB 03760609239, Put Šušnjevaće 6, 21230 Sinj</item>
      <item>Marija Runje, OIB 67875886072, Obrovac Sinjski  26, 21230 Sinj</item>
      <item>Nediljka Blažević Bandov, OIB 34521112790, Brnaze 774, 21230 Sinj</item>
      <item>Šimica Botica, OIB 48934624127, Ulica Ivana Pavla II 47 A, 21230 Sinj</item>
      <item>Gordana Samardžić, OIB 24110883387, Ivana Meštrovića 48, 21230 Sinj</item>
      <item>Slavka Jagnjić, OIB 02755258160, Ulica braće Radić 13, 21230 Sinj</item>
      <item>Davorka Župić, OIB 20447483659, Put Župića 41, 21230 Sinj</item>
      <item>Ana Pešo, OIB 24572779287, Čaporice 64 A, 21240 Trilj</item>
      <item>Anka Žigo, OIB 45413723492, Lučane bb, 21230 Sinj</item>
      <item>Marija Norac Kevo, OIB 47210952845, Priblaće 69, 21240 Trilj</item>
      <item>Drago Đapić, OIB 04509502550, Drniška ulica 7, 21230 Sinj</item>
      <item>Filka Grubiša, OIB 50820272706, Filipa Grabovca 115, 21230 Sinj</item>
      <item>Snježana Talaja, OIB 95830034356, Brnaze 299a, 21230 Sinj</item>
      <item>Edita Kudrić, OIB 73476764186, Luka 17, 21230 Sinj</item>
      <item>Tamara Bakotić, OIB 13300780196, Luka 13, 21230 Sinj</item>
      <item>Tajana Čović, OIB 19085005765, Lučane 0, 21230 Sinj</item>
      <item>Anđelka Vidalina, OIB 15086877305, Brnaze 720, 21230 Sinj</item>
      <item>Ivica Jadrijević, OIB 98263652137, Glavice 0, 21230 Sinj</item>
      <item>Anđelka Delonga, OIB 99970084289, Put Župića 6, 21230 Sinj</item>
      <item>Zlata Poljak, OIB 46119981308, Glavice bb, 21230 Sinj</item>
      <item>Ivo Delonga, OIB 89678062357, Put Župića 1 A, 21230 Sinj</item>
      <item>Anđelka Marić, OIB 42949154046, Brnaze 269, 21230 Sinj</item>
      <item>Mirjana Vučković, OIB 84022697918, Odrina 10, 21230 Sinj</item>
      <item>Tatjana Kukoleča, OIB 39596663292, Trg Franje Tuđmana 9, 21230 Sinj</item>
      <item>Senka Dotur, OIB 73065054094, Turjaci 74, 21230 Sinj</item>
      <item>Mirjana Vuković, OIB 86144255374, Serdara Tomaševića 19, 21230 Sinj</item>
      <item>Sanka Gaurina, OIB 38235249597, Glavice 605, 21230 Sinj</item>
      <item>Danica Romac, OIB 36873811766, Put Pavića 61, 21230 Sinj</item>
      <item>Ankica Bilokapić, OIB 21576179994, Gljev 42, 21230 Sinj</item>
      <item>Ankica Marković, OIB 49294426696, Čitluk 0, 21230 Sinj</item>
      <item>Nada Gaurina, OIB 85538143909, Trg Franje Tuđmana 8, 21230 Sinj</item>
      <item>Darija Zorica, OIB 70716910964, Hrvace 49, 21233 Hrvace</item>
      <item>Slavica Širović, OIB 61350207422, Obrovac Sinjski 215, 21230 Sinj</item>
      <item>Marija Tomašević, OIB 54487151742, Brnaze 1, 21230 Sinj</item>
      <item>Neda Petričević, OIB 17554060216, Obrovac Sinjski 224, 21230 Sinj</item>
      <item>Ivanka Miloš, OIB 10700991300, Bajagić 91 A, 21238 Bajagić</item>
      <item>Marija Balaić, OIB 13884598601, Obrovac Sinjski 0, 21230 Sinj</item>
      <item>Ana Grgić, OIB 07771431902, Tripalov voćnjak 1, 21230 Sinj</item>
      <item>Ankica Pavić, OIB 81731773075, Put Pavića 61, 21230 Sinj</item>
      <item>Jagoda Veselica, OIB 54458672823, Ulilca braće Radić 4, 21230 Sinj</item>
      <item>Marija Ergović, OIB 95186507902, Drniška 20, 21230 Sinj</item>
      <item>Mirjana Krajina, OIB 86052901863, Put Piketa 32, 21230 Sinj</item>
      <item>Jasna Župa, OIB 94804261600, Ulica Brodarić 33, 21240 Košute</item>
      <item>Ankica Laco, OIB 65677345667, Strana II 26, 21238 Otok</item>
      <item>Marija Prološčić, OIB 52286803998, Ivana Meštrovića 28, 21230 Sinj</item>
      <item>Marija Matijašević, OIB 61472652753, Ruda 164, 21230 Sinj</item>
      <item>Zdenka Tenžera, OIB 39588961477, Obrovac Sinjski 86, 21230 Sinj</item>
      <item>Iva Labrović, OIB 78883800050, Glavice 390, 21230 Sinj</item>
      <item>Jagoda Mandac, OIB 99230298650, Brnaze 0, 21230 Sinj</item>
      <item>Ivanka Žižić, OIB 33873626015, Seget 3, 21238 Otok</item>
      <item>Marija Erceg, OIB 98458961529, Otok 0, 21238 Otok</item>
      <item>Mira Žmire, OIB 02331581413, Karakašica141, 21230 Karakašica</item>
      <item>Pava Žuro, OIB 43480935393, Košute 86 B, 21240 Košute</item>
      <item>Dragan Pešo, OIB 65119503915, Glavie 270C, 21230 Sinj</item>
      <item>Neda Prelaz, OIB 51119627388, Karajkova lokva 65, 21230 Sinj</item>
      <item>Iva Radonja, OIB 67441553111, Turjaci bb, 21230 Sinj</item>
      <item>Koviljka Banić Škojo, OIB 97434076661, Sv. Luke 26, 21238 Otok</item>
      <item>Blaženka Mijić, OIB 97419946808, Karakašica 9, 21230 Karakašica</item>
      <item>Marija Đipalo, OIB 48303888648, Lučane 159, 21230 Sinj</item>
      <item>Anita Pletikosić, OIB 39575582810, Tripalov voćnjak 5, 21230 Sinj</item>
      <item>Mira Đapić, OIB 06531434174, Batonova ulica 8, 21230 Sinj</item>
      <item>Ankica Pešo, OIB 00078653946, Glavice 270C, 21230 Sinj</item>
      <item>Marija Norac Kevo, OIB 47210952845, Priblaće 69, 21240 Trilj</item>
      <item>Marija Klarić, OIB 11014555201, Radošić Sinjski 33, 21230 Sinj</item>
      <item>Vesna Masle, OIB 06072347101, Brnaze 235a, 21230 Sinj</item>
      <item>Snježana Lagator, OIB 09316385014, Brnaze 196, 21230 Brnaze</item>
      <item>Šima Galić, OIB 78210681319, Serdara Tomaševića 8, 21230 Sinj</item>
      <item>Smilja Šego, OIB 73885242737, Čitluk 99, 21230 Sinj</item>
      <item>Nevenka Elek, OIB 94298301555, Otok, Jelašce 42, 21230 Sinj</item>
      <item>Marica Šimleša, OIB 00574911805, Glavice Gornje 43, 21230 Glavice</item>
      <item>Senija Maleš, OIB 91318582291, Kralja Zvonimira 13, 21230 Sinj</item>
      <item>Ineska Mladina, OIB 65063038817, Glavice 270, 21230 Sinj</item>
      <item>Katica Bašić, OIB 85211012088, Suhać 27, 21230 Sinj</item>
      <item>Ana Marunica, OIB 57499962156, Čitluk 72 A, 21230 Sinj</item>
      <item>Tonka Banić Škojo, OIB 87492823105, Ulica sv. Luke 22, 21238 Otok</item>
      <item>Luca Mravak, OIB 10472538525, Gala 0, 21230 Sinj</item>
      <item>Zlata Malovan, OIB 40604406691, Hrvace 0, 21233 Hrvace</item>
      <item>Danica Bilandžić, OIB 12073258842, Maljkovo 11, 21233 Maljkovo</item>
      <item>Ana Dukić, OIB 78175063292, Ulica Dukića Progon 26, 21240 Košute</item>
      <item>Marija Jadrijević, OIB 63556989725, Glavice 673 C, 21230 Glavice</item>
      <item>Dragica Omrčen Loko, OIB 33421195293, Put Ovrlje 25, 21240 Trilj</item>
      <item>Darijo Čugura, OIB 78055698558, Ivana Filipovića Grčića 15, 21230 Sinj</item>
      <item>Ivica Labrović, OIB 78174486655, Glavice 398, 21230 Sinj</item>
      <item>Marija Delonga, OIB 34309004199, Košute 15, 21240 Košute</item>
      <item>Marija Barać, OIB 57395948845, Bajagić 1 A, 21238 Bajagić</item>
      <item>Ana Marić, OIB 76447344298, Radošić 51 A, 21230 Sinj</item>
      <item>Anđelka Glavinić, OIB 32359554803, Brnaze 190, 21230 Sinj</item>
      <item>Ljilja Ivković, OIB 50336069074, Brnaze 625, 21230 Sinj</item>
      <item>Božena Gabričević, OIB 47097297074, Gardun 56, 21240 Trilj</item>
      <item>Andrijana Poljak, OIB 05312596530, Glavice  0, 21230 Glavice</item>
      <item>Marija Žuro, OIB 02248684413, Košute 0, 21240 Košute</item>
      <item>Anka Barać, OIB 22174448066, Jasensko bb, 21230 Sinj</item>
      <item>Ivanka Milovanović, OIB 83262591585, Glavice 155, 21230 Sinj</item>
      <item>Ljubica Maras, OIB 31455653759, Glavice bb, 21230 Sinj</item>
      <item>Anđelka Sarić, OIB 19490370513, Andrije Kačića Miošića 18, 21230 Sinj</item>
      <item>Milena Malovan, OIB 63084789451, Hrvace 200, 21233 Hrvace</item>
      <item>Marina Vitić, OIB 63723307755, Obrovac sinjski 193 A, 21238 Obrovac Sinjski</item>
      <item>Zora Macan, OIB 00173252900, Radošić 36 A, 21230 Sinj</item>
      <item>Anđelka Čugura, OIB 60337145826, Jasensko 171, 21230 Sinj</item>
      <item>Ante Poljak, OIB 63404321087, Glavice 675, 21230 Sinj</item>
      <item>Vesna Marković, OIB 53303946975, Ulica Alojzija Stepinca 12, 21238 Otok</item>
      <item>Ivan Macan, OIB 34227335321, Radošić Sinjski 37 B, 21230 Sinj</item>
      <item>Anka Miloš, OIB 95974201609, Bajagić bb, 21238 Bajagić</item>
      <item>Mirjana Stipanović, OIB 68915809457, Glavice 560, 21230 Sinj</item>
      <item>Tonka Župić, OIB 46334834292, Put Župića 24, 21230 Sinj</item>
      <item>Anđelka Bandić, OIB 12801760997, Lumbinov most 11, 21230 Sinj</item>
      <item>Vjera Vučković, OIB 11051480419, Put lokve 43, 21204 Dugopolje</item>
      <item>Anka Smoljko, OIB 78757864719, Lučane bb, 21230 Lučane</item>
      <item>Smilja Matijašević, OIB 19244342290, Ruda 126, 21238 Ruda</item>
      <item>Bosiljka Saratlija, OIB 36319591304, Bazana 6, 21230 Sinj</item>
      <item>Anka Labrović, OIB 94837904352, Glavice Donje 391, 21230 Sinj</item>
      <item>Dunja Miloš, OIB 28391126044, Brnaze 712, 21230 Sinj</item>
      <item>Tadija Anušić, OIB 93195212078, Put medinjaka 12, 21230 Sinj</item>
      <item>Smilja Doljanin, OIB 67636947429, Hrvace 455, 21233 Hrvace</item>
      <item>Ivanka Ajdučić, OIB 74122171278, Gala 196, 21230 Sinj</item>
      <item>Marija Zebić, OIB 49344762076, Splitska 14, 21230 Sinj</item>
      <item>Marija Čovo, OIB 47427796663, Karakašica 182, 21230 Sinj</item>
      <item>Suzana Putnik, OIB 68898132178, Brnaze 112, 21230 Sinj</item>
      <item>Miroslav Gaurina, OIB 47515386531, Suhač 104, 21230 Sinj</item>
      <item>Marija Varvodić, OIB 63994646712, Domovinskog rata 48, 21230 Sinj</item>
      <item>Kata Paleško, OIB 75667307357, 126. brigade HV 9, 21230 Sinj</item>
      <item>Mladenka Labrović, OIB 39049419355, Glavice Donje 371a, 21230 Sinj</item>
      <item>Dujo Nikolić Malora, OIB 35800265419, Put Odrine 2, 21230 Sinj</item>
      <item>ZAST, društvo s ograničenom odgovornošću, za zaštitu na radu, zaštitu od požara i zaštitu čovjekove okoline, OIB 55945864193, Tončićeva 2/1, Split</item>
      <item>Credo banka dioničko društvo "u stečaju", OIB 94141384086, Zrinjsko-Frankopanska 58, Split</item>
      <item>SWISSCOLOR društvo s ograničenom dogovornošću za zastupanje, uvoz-izvoz i trgovinu, OIB 23856222941, Gospodarska br. 2, Donja Bistra</item>
      <item>HEP - Opskrba d.o.o. za opskrbu potrošača električnom, toplinskom energijom i plinom, OIB 63073332379, Ulica grada Vukovara 37, 10000 Zagreb</item>
      <item>INA-INDUSTRIJA NAFTE, d.d., OIB 27759560625, Avenija V. Holjevca 10, 10000 Zagreb</item>
      <item>TRIGLAV OSIGURANJE d. d., OIB 29743547503, Antuna Heinza 4, 10000 Zagreb</item>
      <item>VIPnet, društvo s ograničenom odgovornošću za usluge javnih telekomunikacija, OIB 29524210204, Vrtni put 1, 10 000 Zagreb</item>
      <item>EUROLEASING d.o.o. za trgovinu i usluge, OIB 48288444926, Rooseveltov Trg 4, 10000 Zagreb zastupanog po punomoćniku Tomislav Barbača, Srđan Kalebota i dr. iz Odvjetničkog društva Grgić&amp;Partneri</item>
      <item>VODOVOD I ČISTOĆA - SINJ, društvo s ograničenom odgovornošću za obavljanje djelatnosti vodoopskrbe i ostalih komunalnih dj, OIB 81685682389, Put Pazara 3, Sinj</item>
      <item>Fond za zaštitu okoliša i energetsku učinkovitost, OIB 85828625994, Ksaver 208, 10000 Zagreb</item>
      <item>BELIŠĆE dioničko društvo za proizvodnju papira,kartonske ambalaže,strojeva, primarnu i finalnu preradu drva i suhu destilac, OIB 67131617872, Trg Ante Starčevića 1, Belišće</item>
      <item>Hrvatski Telekom d.d., OIB 81793146560, Savska cesta 32, 10000 Zagreb</item>
      <item>PETROLVILLA&amp;BILIĆ d.o.o. za trgovinu i usluge, OIB 90087470153, Donje Glavice 18, Sinj zastupanog po punomoćniku ILANA GRČIĆ, odvjetnica</item>
      <item>DALMATINKA, dioničko društvo, predionica i tvornica konca, u stečaju, OIB 96604038379, Domovinskog rata 70, Sinj</item>
      <item>MIRAKO d.o.o. za marketing i inženjering, OIB 03151715678, Draškovićeva 57, 10000 Zagreb zastupanog po punomoćniku VANJA BILIĆ, odvjetnik</item>
      <item>NAUTILUS INŽENJERING TIM d.o.o. za informatiku, OIB 05956580661, Andrije Hebranga 33, Dubrovnik zastupanog po punomoćniku DUBRAVKO ARAPOVIĆ, odvjetnik</item>
      <item>ZAST, društvo s ograničenom odgovornošću, za zaštitu na radu, zaštitu od požara i zaštitu čovjekove okoline, OIB 55945864193, Tončićeva 2/1, Split zastupanog po punomoćniku DINO PULJIĆ, odvjetnik</item>
      <item>JADRANSKO OSIGURANJE dioničko društvo, OIB 94472454976, Listopadska 2, 10000 Zagreb zastupanog po punomoćniku Tomislav Barbača, Srđan Kalebota, Odvjetničko društvo Grgić&amp;Partneri</item>
      <item>ZAGREBAČKI HOLDING, društvo s ograničenom odgovornošću za javni prijevoz, opskrbu vodom, održavanje čistoće, putnička a, OIB 85584865987, Ulica grada Vukovara 41, 10000 Zagreb zastupanog po punomoćniku DESANKA VRANJICAN, odvjetnica</item>
      <item>TRIGLAV OSIGURANJE d. d., OIB 29743547503, Antuna Heinza 4, 10000 Zagreb zastupanog po punomoćniku ZOU MARKO PERIS I LANA PROPADALO DUKA</item>
      <item>FRIGUS-LUMEN za proizvodnju i usluge, društvo s ograničenom odgovornošću, OIB 72539232828, Domovinskog rata 86, Sinj</item>
      <item>Hrvatske vode, pravna osoba za upravljanje vodamaVodnogospodarski odjel za vodno područje dalmatinskih slivova, OIB 28921383001, Grada Vukovara 220, 10000 Zagreb</item>
      <item>Neven Poljak, OIB 65264146929, Glavice 616, 21230 Sinj</item>
      <item>Hrvatski Telekom d.d., OIB 81793146560, Roberta Frangeša Mihanovića 9, 10000 Zagreb</item>
      <item>HEP - Opskrba d.o.o. za opskrbu potrošača električnom, toplinskom energijom i plinom, OIB 63073332379, Ulica grada Vukovara 37, 10000 Zagreb</item>
      <item>HEP-Operator distribucijskog sustava d.o.o. za distribuciju i opskrbu električne energije, OIB 46830600751, Serdara Tomaševića 2, 21230 Sinj</item>
      <item>Slavica Šarić, OIB 23489581365, Vučipolje 16, 21233 Vučipolje</item>
      <item>Danica Vidić, OIB 64844126046, Lučane, 21230 Lučane</item>
      <item>VODOVOD I ODVODNJA CETINSKE KRAJINE, društvo s ograničenom odgovornošću za obavljanje djelatnosti javne vodoopskrbe i javne , OIB 81685682389, Ulica 126. Brigade Hrvatske vojske 13, 21230 Sinj zastupanog po punomoćniku Vinko Samardžić</item>
    </derivirana_varijabla>
  </DomainObject.Predmet.StrankaListFormatedWithAdressOIB>
  <DomainObject.Predmet.StrankaListNazivFormated>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izvorni_sadrzaj>
    <derivirana_varijabla naziv="DomainObject.Predmet.StrankaListNazivFormated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ZAST, društvo s ograničenom odgovornošću, za zaštitu na radu, zaštitu od požara i zaštitu čovjekove okoline</item>
      <item>Credo banka dioničko društvo "u stečaju"</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EUROLEASING d.o.o. za trgovinu i usluge</item>
      <item>VODOVOD I ČISTOĆA - SINJ, društvo s ograničenom odgovornošću za obavljanje djelatnosti vodoopskrbe i ostalih komunalnih dj</item>
      <item>Fond za zaštitu okoliša i energetsku učinkovitost</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TRIGLAV OSIGURANJE d. d.</item>
      <item>FRIGUS-LUMEN za proizvodnju i usluge, društvo s ograničenom odgovornošću</item>
      <item>Hrvatske vode, pravna osoba za upravljanje vodamaVodnogospodarski odjel za vodno područje dalmatinskih slivova</item>
      <item>Neven Poljak</item>
      <item>Hrvatski Telekom d.d.</item>
      <item>HEP - Opskrba d.o.o. za opskrbu potrošača električnom, toplinskom energijom i plinom</item>
      <item>HEP-Operator distribucijskog sustava d.o.o. za distribuciju i opskrbu električne energije</item>
      <item>Slavica Šarić</item>
      <item>Danica Vidić</item>
      <item>VODOVOD I ODVODNJA CETINSKE KRAJINE, društvo s ograničenom odgovornošću za obavljanje djelatnosti javne vodoopskrbe i javne </item>
    </derivirana_varijabla>
  </DomainObject.Predmet.StrankaListNazivFormated>
  <DomainObject.Predmet.StrankaListNazivFormatedOIB>
    <izvorni_sadrzaj>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izvorni_sadrzaj>
    <derivirana_varijabla naziv="DomainObject.Predmet.StrankaListNazivFormatedOIB_1">
      <item>Vesna Žolo, OIB 45644279911</item>
      <item>Zdravka Odrljin, OIB 00402731824</item>
      <item>Nevenka Križanac, OIB 81388089222</item>
      <item>Ana Perković, OIB 69568406334</item>
      <item>Božo Vuković, OIB 40943240230</item>
      <item>Marija Vejić, OIB 50860400697</item>
      <item>Smilja Jelinčić, OIB 07197975221</item>
      <item>Lucija Čondić Begov, OIB 28987205960</item>
      <item>Nevenka Jerkan, OIB 10021820170</item>
      <item>Smilja Dević, OIB 99071088700</item>
      <item>Nediljka Katić, OIB 67021308474</item>
      <item>Dragica Labrović, OIB 83845454100</item>
      <item>Ivanka Mušterić, OIB 48475179614</item>
      <item>Nevenka Pandža, OIB 69508750055</item>
      <item>Ana Perković, OIB 69568406334</item>
      <item>Nevenka Galić, OIB 67495030231</item>
      <item>Katica Kelava, OIB 99433168686</item>
      <item>Marija Grgat, OIB 83165788573</item>
      <item>Ilda Vučić, OIB 43718745181</item>
      <item>Marija Malovan, OIB 47655349164</item>
      <item>Marija Andrijašević, OIB 18167740419</item>
      <item>Jasminka Vlajčević, OIB 36773087624</item>
      <item>Ivanka Elek, OIB 66657776229</item>
      <item>Mladenka Cvitković, OIB 45396651498</item>
      <item>Milena Perković, OIB 12913412630</item>
      <item>Marija Elek, OIB 93403095978</item>
      <item>Nevenka Križanac, OIB 82331952507</item>
      <item>Gordana Ivandić, OIB 93571898638</item>
      <item>Anđa Norac Kevo, OIB 70261090290</item>
      <item>Josip Budimir, OIB 79330723768</item>
      <item>Anđa Projić, OIB 05283741658</item>
      <item>Anita Kotromanović, OIB 69300971505</item>
      <item>Anđelka Čugura, OIB 60337145826</item>
      <item>Ivo Modrić, OIB 06614378313</item>
      <item>Vesna Žolo, OIB 45644279911</item>
      <item>Roza Ajdučić, OIB 47168058281</item>
      <item>Vesa Runje, OIB 92812812154</item>
      <item>Ana Poljak, OIB 08023801715</item>
      <item>Blaženka Marunica, OIB 32247400556</item>
      <item>Dragica Vučković, OIB 91444365164</item>
      <item>Mara Barać, OIB 28969703698</item>
      <item>Ivna Dinarina, OIB 70346400324</item>
      <item>Branka Banić, OIB 93058203391</item>
      <item>Janja Barać, OIB 05093549330</item>
      <item>Nataša Pavić, OIB 77286434613</item>
      <item>Ivanka Poljak, OIB 26061596270</item>
      <item>Antonela Gulić, OIB 73133436549</item>
      <item>Nataša Pavić, OIB 77286434613</item>
      <item>Zdenka Vugdelija, OIB 82057326002</item>
      <item>Zdravka Hrste, OIB 54919778345</item>
      <item>Mirjana Stipanović, OIB 68915809457</item>
      <item>Ana Aničić Čolo, OIB 76447344298</item>
      <item>Ivanka Vuković, OIB 37828236493</item>
      <item>Marija Alebić, OIB 90108478361</item>
      <item>Zdenka Mandac, OIB 79929978489</item>
      <item>Snježana Boko, OIB 03760609239</item>
      <item>Marija Runje, OIB 67875886072</item>
      <item>Nediljka Blažević Bandov, OIB 34521112790</item>
      <item>Šimica Botica, OIB 48934624127</item>
      <item>Gordana Samardžić, OIB 24110883387</item>
      <item>Slavka Jagnjić, OIB 02755258160</item>
      <item>Davorka Župić, OIB 20447483659</item>
      <item>Ana Pešo, OIB 24572779287</item>
      <item>Anka Žigo, OIB 45413723492</item>
      <item>Marija Norac Kevo, OIB 47210952845</item>
      <item>Drago Đapić, OIB 04509502550</item>
      <item>Filka Grubiša, OIB 50820272706</item>
      <item>Snježana Talaja, OIB 95830034356</item>
      <item>Edita Kudrić, OIB 73476764186</item>
      <item>Tamara Bakotić, OIB 13300780196</item>
      <item>Tajana Čović, OIB 19085005765</item>
      <item>Anđelka Vidalina, OIB 15086877305</item>
      <item>Ivica Jadrijević, OIB 98263652137</item>
      <item>Anđelka Delonga, OIB 99970084289</item>
      <item>Zlata Poljak, OIB 46119981308</item>
      <item>Ivo Delonga, OIB 89678062357</item>
      <item>Anđelka Marić, OIB 42949154046</item>
      <item>Mirjana Vučković, OIB 84022697918</item>
      <item>Tatjana Kukoleča, OIB 39596663292</item>
      <item>Senka Dotur, OIB 73065054094</item>
      <item>Mirjana Vuković, OIB 86144255374</item>
      <item>Sanka Gaurina, OIB 38235249597</item>
      <item>Danica Romac, OIB 36873811766</item>
      <item>Ankica Bilokapić, OIB 21576179994</item>
      <item>Ankica Marković, OIB 49294426696</item>
      <item>Nada Gaurina, OIB 85538143909</item>
      <item>Darija Zorica, OIB 70716910964</item>
      <item>Slavica Širović, OIB 61350207422</item>
      <item>Marija Tomašević, OIB 54487151742</item>
      <item>Neda Petričević, OIB 17554060216</item>
      <item>Ivanka Miloš, OIB 10700991300</item>
      <item>Marija Balaić, OIB 13884598601</item>
      <item>Ana Grgić, OIB 07771431902</item>
      <item>Ankica Pavić, OIB 81731773075</item>
      <item>Jagoda Veselica, OIB 54458672823</item>
      <item>Marija Ergović, OIB 95186507902</item>
      <item>Mirjana Krajina, OIB 86052901863</item>
      <item>Jasna Župa, OIB 94804261600</item>
      <item>Ankica Laco, OIB 65677345667</item>
      <item>Marija Prološčić, OIB 52286803998</item>
      <item>Marija Matijašević, OIB 61472652753</item>
      <item>Zdenka Tenžera, OIB 39588961477</item>
      <item>Iva Labrović, OIB 78883800050</item>
      <item>Jagoda Mandac, OIB 99230298650</item>
      <item>Ivanka Žižić, OIB 33873626015</item>
      <item>Marija Erceg, OIB 98458961529</item>
      <item>Mira Žmire, OIB 02331581413</item>
      <item>Pava Žuro, OIB 43480935393</item>
      <item>Dragan Pešo, OIB 65119503915</item>
      <item>Neda Prelaz, OIB 51119627388</item>
      <item>Iva Radonja, OIB 67441553111</item>
      <item>Koviljka Banić Škojo, OIB 97434076661</item>
      <item>Blaženka Mijić, OIB 97419946808</item>
      <item>Marija Đipalo, OIB 48303888648</item>
      <item>Anita Pletikosić, OIB 39575582810</item>
      <item>Mira Đapić, OIB 06531434174</item>
      <item>Ankica Pešo, OIB 00078653946</item>
      <item>Marija Norac Kevo, OIB 47210952845</item>
      <item>Marija Klarić, OIB 11014555201</item>
      <item>Vesna Masle, OIB 06072347101</item>
      <item>Snježana Lagator, OIB 09316385014</item>
      <item>Šima Galić, OIB 78210681319</item>
      <item>Smilja Šego, OIB 73885242737</item>
      <item>Nevenka Elek, OIB 94298301555</item>
      <item>Marica Šimleša, OIB 00574911805</item>
      <item>Senija Maleš, OIB 91318582291</item>
      <item>Ineska Mladina, OIB 65063038817</item>
      <item>Katica Bašić, OIB 85211012088</item>
      <item>Ana Marunica, OIB 57499962156</item>
      <item>Tonka Banić Škojo, OIB 87492823105</item>
      <item>Luca Mravak, OIB 10472538525</item>
      <item>Zlata Malovan, OIB 40604406691</item>
      <item>Danica Bilandžić, OIB 12073258842</item>
      <item>Ana Dukić, OIB 78175063292</item>
      <item>Marija Jadrijević, OIB 63556989725</item>
      <item>Dragica Omrčen Loko, OIB 33421195293</item>
      <item>Darijo Čugura, OIB 78055698558</item>
      <item>Ivica Labrović, OIB 78174486655</item>
      <item>Marija Delonga, OIB 34309004199</item>
      <item>Marija Barać, OIB 57395948845</item>
      <item>Ana Marić, OIB 76447344298</item>
      <item>Anđelka Glavinić, OIB 32359554803</item>
      <item>Ljilja Ivković, OIB 50336069074</item>
      <item>Božena Gabričević, OIB 47097297074</item>
      <item>Andrijana Poljak, OIB 05312596530</item>
      <item>Marija Žuro, OIB 02248684413</item>
      <item>Anka Barać, OIB 22174448066</item>
      <item>Ivanka Milovanović, OIB 83262591585</item>
      <item>Ljubica Maras, OIB 31455653759</item>
      <item>Anđelka Sarić, OIB 19490370513</item>
      <item>Milena Malovan, OIB 63084789451</item>
      <item>Marina Vitić, OIB 63723307755</item>
      <item>Zora Macan, OIB 00173252900</item>
      <item>Anđelka Čugura, OIB 60337145826</item>
      <item>Ante Poljak, OIB 63404321087</item>
      <item>Vesna Marković, OIB 53303946975</item>
      <item>Ivan Macan, OIB 34227335321</item>
      <item>Anka Miloš, OIB 95974201609</item>
      <item>Mirjana Stipanović, OIB 68915809457</item>
      <item>Tonka Župić, OIB 46334834292</item>
      <item>Anđelka Bandić, OIB 12801760997</item>
      <item>Vjera Vučković, OIB 11051480419</item>
      <item>Anka Smoljko, OIB 78757864719</item>
      <item>Smilja Matijašević, OIB 19244342290</item>
      <item>Bosiljka Saratlija, OIB 36319591304</item>
      <item>Anka Labrović, OIB 94837904352</item>
      <item>Dunja Miloš, OIB 28391126044</item>
      <item>Tadija Anušić, OIB 93195212078</item>
      <item>Smilja Doljanin, OIB 67636947429</item>
      <item>Ivanka Ajdučić, OIB 74122171278</item>
      <item>Marija Zebić, OIB 49344762076</item>
      <item>Marija Čovo, OIB 47427796663</item>
      <item>Suzana Putnik, OIB 68898132178</item>
      <item>Miroslav Gaurina, OIB 47515386531</item>
      <item>Marija Varvodić, OIB 63994646712</item>
      <item>Kata Paleško, OIB 75667307357</item>
      <item>Mladenka Labrović, OIB 39049419355</item>
      <item>Dujo Nikolić Malora, OIB 35800265419</item>
      <item>ZAST, društvo s ograničenom odgovornošću, za zaštitu na radu, zaštitu od požara i zaštitu čovjekove okoline, OIB 55945864193</item>
      <item>Credo banka dioničko društvo "u stečaju", OIB 94141384086</item>
      <item>SWISSCOLOR društvo s ograničenom dogovornošću za zastupanje, uvoz-izvoz i trgovinu, OIB 23856222941</item>
      <item>HEP - Opskrba d.o.o. za opskrbu potrošača električnom, toplinskom energijom i plinom, OIB 63073332379</item>
      <item>INA-INDUSTRIJA NAFTE, d.d., OIB 27759560625</item>
      <item>TRIGLAV OSIGURANJE d. d., OIB 29743547503</item>
      <item>VIPnet, društvo s ograničenom odgovornošću za usluge javnih telekomunikacija, OIB 29524210204</item>
      <item>EUROLEASING d.o.o. za trgovinu i usluge, OIB 48288444926</item>
      <item>VODOVOD I ČISTOĆA - SINJ, društvo s ograničenom odgovornošću za obavljanje djelatnosti vodoopskrbe i ostalih komunalnih dj, OIB 81685682389</item>
      <item>Fond za zaštitu okoliša i energetsku učinkovitost, OIB 85828625994</item>
      <item>BELIŠĆE dioničko društvo za proizvodnju papira,kartonske ambalaže,strojeva, primarnu i finalnu preradu drva i suhu destilac, OIB 67131617872</item>
      <item>Hrvatski Telekom d.d., OIB 81793146560</item>
      <item>PETROLVILLA&amp;BILIĆ d.o.o. za trgovinu i usluge, OIB 90087470153</item>
      <item>DALMATINKA, dioničko društvo, predionica i tvornica konca, u stečaju, OIB 96604038379</item>
      <item>MIRAKO d.o.o. za marketing i inženjering, OIB 03151715678</item>
      <item>NAUTILUS INŽENJERING TIM d.o.o. za informatiku, OIB 05956580661</item>
      <item>ZAST, društvo s ograničenom odgovornošću, za zaštitu na radu, zaštitu od požara i zaštitu čovjekove okoline, OIB 55945864193</item>
      <item>JADRANSKO OSIGURANJE dioničko društvo, OIB 94472454976</item>
      <item>ZAGREBAČKI HOLDING, društvo s ograničenom odgovornošću za javni prijevoz, opskrbu vodom, održavanje čistoće, putnička a, OIB 85584865987</item>
      <item>TRIGLAV OSIGURANJE d. d., OIB 29743547503</item>
      <item>FRIGUS-LUMEN za proizvodnju i usluge, društvo s ograničenom odgovornošću, OIB 72539232828</item>
      <item>Hrvatske vode, pravna osoba za upravljanje vodamaVodnogospodarski odjel za vodno područje dalmatinskih slivova, OIB 28921383001</item>
      <item>Neven Poljak, OIB 65264146929</item>
      <item>Hrvatski Telekom d.d., OIB 81793146560</item>
      <item>HEP - Opskrba d.o.o. za opskrbu potrošača električnom, toplinskom energijom i plinom, OIB 63073332379</item>
      <item>HEP-Operator distribucijskog sustava d.o.o. za distribuciju i opskrbu električne energije, OIB 46830600751</item>
      <item>Slavica Šarić, OIB 23489581365</item>
      <item>Danica Vidić, OIB 64844126046</item>
      <item>VODOVOD I ODVODNJA CETINSKE KRAJINE, društvo s ograničenom odgovornošću za obavljanje djelatnosti javne vodoopskrbe i javne , OIB 81685682389</item>
    </derivirana_varijabla>
  </DomainObject.Predmet.StrankaListNazivFormatedOIB>
  <DomainObject.Predmet.ProtuStrankaListFormated>
    <izvorni_sadrzaj>
      <item>DALMATINKA NOVA, dioničko društvo za proizvodnju, trgovinu i usluge, "u stečaju"</item>
    </izvorni_sadrzaj>
    <derivirana_varijabla naziv="DomainObject.Predmet.ProtuStrankaListFormated_1">
      <item>DALMATINKA NOVA, dioničko društvo za proizvodnju, trgovinu i usluge, "u stečaju"</item>
    </derivirana_varijabla>
  </DomainObject.Predmet.ProtuStrankaListFormated>
  <DomainObject.Predmet.ProtuStrankaListFormatedOIB>
    <izvorni_sadrzaj>
      <item>DALMATINKA NOVA, dioničko društvo za proizvodnju, trgovinu i usluge, "u stečaju", OIB 26571249357</item>
    </izvorni_sadrzaj>
    <derivirana_varijabla naziv="DomainObject.Predmet.ProtuStrankaListFormatedOIB_1">
      <item>DALMATINKA NOVA, dioničko društvo za proizvodnju, trgovinu i usluge, "u stečaju", OIB 26571249357</item>
    </derivirana_varijabla>
  </DomainObject.Predmet.ProtuStrankaListFormatedOIB>
  <DomainObject.Predmet.ProtuStrankaListFormatedWithAdress>
    <izvorni_sadrzaj>
      <item>DALMATINKA NOVA, dioničko društvo za proizvodnju, trgovinu i usluge, "u stečaju", Domovinskog rata 86, Sinj</item>
    </izvorni_sadrzaj>
    <derivirana_varijabla naziv="DomainObject.Predmet.ProtuStrankaListFormatedWithAdress_1">
      <item>DALMATINKA NOVA, dioničko društvo za proizvodnju, trgovinu i usluge, "u stečaju", Domovinskog rata 86, Sinj</item>
    </derivirana_varijabla>
  </DomainObject.Predmet.ProtuStrankaListFormatedWithAdress>
  <DomainObject.Predmet.ProtuStrankaListFormatedWithAdressOIB>
    <izvorni_sadrzaj>
      <item>DALMATINKA NOVA, dioničko društvo za proizvodnju, trgovinu i usluge, "u stečaju", OIB 26571249357, Domovinskog rata 86, Sinj</item>
    </izvorni_sadrzaj>
    <derivirana_varijabla naziv="DomainObject.Predmet.ProtuStrankaListFormatedWithAdressOIB_1">
      <item>DALMATINKA NOVA, dioničko društvo za proizvodnju, trgovinu i usluge, "u stečaju", OIB 26571249357, Domovinskog rata 86, Sinj</item>
    </derivirana_varijabla>
  </DomainObject.Predmet.ProtuStrankaListFormatedWithAdressOIB>
  <DomainObject.Predmet.ProtuStrankaListNazivFormated>
    <izvorni_sadrzaj>
      <item>DALMATINKA NOVA, dioničko društvo za proizvodnju, trgovinu i usluge, "u stečaju"</item>
    </izvorni_sadrzaj>
    <derivirana_varijabla naziv="DomainObject.Predmet.ProtuStrankaListNazivFormated_1">
      <item>DALMATINKA NOVA, dioničko društvo za proizvodnju, trgovinu i usluge, "u stečaju"</item>
    </derivirana_varijabla>
  </DomainObject.Predmet.ProtuStrankaListNazivFormated>
  <DomainObject.Predmet.ProtuStrankaListNazivFormatedOIB>
    <izvorni_sadrzaj>
      <item>DALMATINKA NOVA, dioničko društvo za proizvodnju, trgovinu i usluge, "u stečaju", OIB 26571249357</item>
    </izvorni_sadrzaj>
    <derivirana_varijabla naziv="DomainObject.Predmet.ProtuStrankaListNazivFormatedOIB_1">
      <item>DALMATINKA NOVA, dioničko društvo za proizvodnju, trgovinu i usluge, "u stečaju", OIB 26571249357</item>
    </derivirana_varijabla>
  </DomainObject.Predmet.ProtuStrankaListNazivFormatedOIB>
  <DomainObject.Predmet.OstaliList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izvorni_sadrzaj>
    <derivirana_varijabla naziv="DomainObject.Predmet.OstaliList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 punomoćnik sudionika u postupku TRIGLAV OSIGURANJE d. d.</item>
      <item>Vinko Samardžić punomoćnik sudionika u postupku VODOVOD I ODVODNJA CETINSKE KRAJINE, društvo s ograničenom odgovornošću za obavljanje djelatnosti javne vodoopskrbe i javne </item>
    </derivirana_varijabla>
  </DomainObject.Predmet.OstaliListFormated>
  <DomainObject.Predmet.OstaliList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izvorni_sadrzaj>
    <derivirana_varijabla naziv="DomainObject.Predmet.OstaliList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 punomoćnik sudionika u postupku ZAGREBAČKI HOLDING, društvo s ograničenom odgovornošću za javni prijevoz, opskrbu vodom, održavanje čistoće, putnička a</item>
      <item>Tomislav Barbača, Srđan Kalebota, Odvjetničko društvo Grgić&amp;Partneri punomoćnik sudionika u postupku JADRANSKO OSIGURANJE dioničko društvo</item>
      <item>DUBRAVKO ARAPOVIĆ, odvjetnik punomoćnik sudionika u postupku NAUTILUS INŽENJERING TIM d.o.o. za informatiku</item>
      <item>DINO PULJIĆ, odvjetnik punomoćnik sudionika u postupku ZAST, društvo s ograničenom odgovornošću, za zaštitu na radu, zaštitu od požara i zaštitu čovjekove okoline</item>
      <item>BOGDAN SRDELIĆ, odvjetnik</item>
      <item>VANJA BILIĆ, odvjetnik punomoćnik sudionika u postupku MIRAKO d.o.o. za marketing i inženjering</item>
      <item>RATKO VLAŠIĆ, odvjetnik</item>
      <item>Suvlasnici RK DOBRI SPLIT</item>
      <item>ILANA GRČIĆ, odvjetnica punomoćnik sudionika u postupku PETROLVILLA&amp;BILIĆ d.o.o. za trgovinu i usluge</item>
      <item>Tomislav Barbača, Srđan Kalebota i dr. iz Odvjetničkog društva Grgić&amp;Partneri punomoćnik sudionika u postupku EUROLEASING d.o.o. za trgovinu i usluge</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 punomoćnik sudionika u postupku TRIGLAV OSIGURANJE d. d.</item>
      <item>Vinko Samardžić, OIB 51470568169 punomoćnik sudionika u postupku VODOVOD I ODVODNJA CETINSKE KRAJINE, društvo s ograničenom odgovornošću za obavljanje djelatnosti javne vodoopskrbe i javne </item>
    </derivirana_varijabla>
  </DomainObject.Predmet.OstaliListFormatedOIB>
  <DomainObject.Predmet.OstaliListFormatedWithAdress>
    <izvorni_sadrzaj>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_1">
      <item>Zoran Vujanović, Vujanovićev prolaz 39, 21230 Sinj</item>
      <item>Gianfranco Ladini, Domovinskog rata 86, 21230 Sinj</item>
      <item>Credo banka dioničko društvo "u stečaju", Zrinjsko-Frankopanska 58, Split</item>
      <item>VEDRAN ŠEPAROVIĆ dipl.oec., Dubrovačka 31, 21000 Split</item>
      <item>Trgovački sud Split Ovršni odjel, Sukoišanska 6, 21000 Split</item>
      <item>HEP-Operator distribucijskog sustava d.o.o. za distribuciju i opskrbu električne energije ELEKTRODALMACIJA SPLIT, Pogon Sinj,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Gajeva 24, 10000 Zagreb</item>
      <item>VODOVOD I ČISTOĆA - SINJ, društvo s ograničenom odgovornošću za obavljanje djelatnosti vodoopskrbe i ostalih komunalnih dj, Put Pazara 3, Sinj</item>
      <item>TRIGLAV OSIGURANJE d. d. Rijeka, Erazma Barčića 3, 51000 Rijeka</item>
      <item>TRIGLAV OSIGURANJE d. d. Zagreb, Antuna Heinza 4, 10000 Zagreb</item>
      <item>Credo banka dioničko društvo "u stečaju", Zrinjsko-Frankopanska 58, Split</item>
      <item>Natalija Mladineo dipl. oec., Viška br.  24, 21000 Split</item>
      <item>Zoran Vujanović, Vujanovićev prolaz 39, 21230 Sinj</item>
      <item>Trgovački sud Split Pisarnica, Sukoišanska 6, 21000 Split</item>
      <item>Trgovački sud Split Oglasna ploča, Sukoišanska 6, 21000 Split</item>
      <item>Trgovački sud Split Registarski odjel, Sukoišanska 6, 21000 Split</item>
      <item>Trgovački sud Split Računovodstvo, Sukoišanska 6, 21000 Split</item>
      <item>Trgovački sud Split Ovršni odjel, Sukoišanska 6, 21000 Split</item>
      <item>Marija Vujčić Turkuklin, Vrtlarska 3, 10000 Zagreb</item>
      <item>NARODNE NOVINE, dioničko društvo za izdavanje i tiskanje Službenog lista Republike Hrvatske, službenih i drugih obrazaca te , Savski Gaj XIII. put 6, 10000 Zagreb</item>
      <item>VRDOLJAK i dr., javno trgovačko društvo za zaštitu osoba i imovine, Istarska 11, Sinj</item>
      <item>NOVI IZGLED d.o.o. za graditeljstvo, usluge i trgovinu, Istarska 11, Sinj</item>
      <item>VRDOLJAK i dr., javno trgovačko društvo za zaštitu osoba i imovine, Istarska 11, Sinj</item>
      <item>NOVI IZGLED d.o.o. za graditeljstvo, usluge i trgovinu, Istarska 11, Sinj</item>
      <item>Ankica Čenić, Josipa Pupačića 1/3, 21000 Split</item>
      <item>JADRANSKO OSIGURANJE dioničko društvo, Put Supavla 1, 21000 Split</item>
      <item>Grgić &amp; Partneri odvjetničko društvo j.t.d., Ulica grada Vukovara 282, Zagreb</item>
      <item>Porezna uprava, Područni ured Split, Domovinskog rata 2, 21000 Split</item>
      <item>Županijsko državno odvjetnišvo u Splitu Građansko upravni odjel Split, Gundulićeva 26 A, 21000 Split</item>
      <item>ZOU MARKO PERIS I LANA PROPADALO DUKA, Petrinjska 7/1, 10000 Zagreb punomoćnik sudionika u postupku TRIGLAV OSIGURANJE d. d.</item>
      <item>Vinko Samardžić, Kavanjinova 5/II, 21000 Split punomoćnik sudionika u postupku VODOVOD I ODVODNJA CETINSKE KRAJINE, društvo s ograničenom odgovornošću za obavljanje djelatnosti javne vodoopskrbe i javne </item>
    </derivirana_varijabla>
  </DomainObject.Predmet.OstaliListFormatedWithAdress>
  <DomainObject.Predmet.OstaliListFormatedWithAdressOIB>
    <izvorni_sadrzaj>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izvorni_sadrzaj>
    <derivirana_varijabla naziv="DomainObject.Predmet.OstaliListFormatedWithAdressOIB_1">
      <item>Zoran Vujanović, Vujanovićev prolaz 39, 21230 Sinj</item>
      <item>Gianfranco Ladini, Domovinskog rata 86, 21230 Sinj</item>
      <item>Credo banka dioničko društvo "u stečaju", OIB 94141384086, Zrinjsko-Frankopanska 58, Split</item>
      <item>VEDRAN ŠEPAROVIĆ dipl.oec., OIB 48360997733, Dubrovačka 31, 21000 Split</item>
      <item>Trgovački sud Split Ovršni odjel, Sukoišanska 6, 21000 Split</item>
      <item>HEP-Operator distribucijskog sustava d.o.o. za distribuciju i opskrbu električne energije ELEKTRODALMACIJA SPLIT, Pogon Sinj, OIB 46830600751, Ulica grada Vukovara 37, 10000 Zagreb</item>
      <item>Županijsko državno odvjetišvo u Splitu Građansko upravni odjel, 21000 Split</item>
      <item>DESANKA VRANJICAN, odvjetnica, Boškovićeva 21, 10000 Zagreb punomoćnik sudionika u postupku ZAGREBAČKI HOLDING, društvo s ograničenom odgovornošću za javni prijevoz, opskrbu vodom, održavanje čistoće, putnička a</item>
      <item>Tomislav Barbača, Srđan Kalebota, Odvjetničko društvo Grgić&amp;Partneri, Put Supavla 1, 21000 Split punomoćnik sudionika u postupku JADRANSKO OSIGURANJE dioničko društvo</item>
      <item>DUBRAVKO ARAPOVIĆ, odvjetnik, Vukovarska 17, 20000 Dubrovnik punomoćnik sudionika u postupku NAUTILUS INŽENJERING TIM d.o.o. za informatiku</item>
      <item>DINO PULJIĆ, odvjetnik, Domovinskog rata 27 b, 21000 Split punomoćnik sudionika u postupku ZAST, društvo s ograničenom odgovornošću, za zaštitu na radu, zaštitu od požara i zaštitu čovjekove okoline</item>
      <item>BOGDAN SRDELIĆ, odvjetnik, Table 13, 21000 Split</item>
      <item>VANJA BILIĆ, odvjetnik, Gajeva 27, 10000 Zagreb punomoćnik sudionika u postupku MIRAKO d.o.o. za marketing i inženjering</item>
      <item>RATKO VLAŠIĆ, odvjetnik, Trg Hrvatske bratske zajednice 3, 21000 Split</item>
      <item>Suvlasnici RK DOBRI SPLIT, 21000 Split</item>
      <item>ILANA GRČIĆ, odvjetnica, Plinarska  2/I, 21000 Split punomoćnik sudionika u postupku PETROLVILLA&amp;BILIĆ d.o.o. za trgovinu i usluge</item>
      <item>Tomislav Barbača, Srđan Kalebota i dr. iz Odvjetničkog društva Grgić&amp;Partneri, Put Supavla 1, 21000 Split punomoćnik sudionika u postupku EUROLEASING d.o.o. za trgovinu i usluge</item>
      <item>VJEKOSLAV MLADINEO, odvjetnik, Ljudevita Posavskog 17, 21000 Split</item>
      <item>MARIJA VUJČIĆ TURKULIN, stečajni uprav., VRTLARSKA 3, 10000 Zagreb</item>
      <item>Stečajna masa STAKLO SPLIT d.o.o. - u stečaju, Kelekova bb, 10360 SESVETE</item>
      <item>IGOR VIDALINA dipl. iur., 21230 Sinj</item>
      <item>BORO RAJIĆ, odvjetnik, Hrvatske mornarice  1/J, 21000 Split</item>
      <item>NADA LOVIĆ, Trg dr.Franje Tuđmana 4, 21000 Split</item>
      <item>IVA RADONJA, Turjaci, 21230 Sinj</item>
      <item>IGOR VIDALINA, Dragašev prolaz 10, 21230 Sinj</item>
      <item>MARIN BUDIMIR, Tolstojeva  35 A, 21000 Split</item>
      <item>Općinski sud u Sinj Zemljišno knjižni odjel, 21230 Sinj</item>
      <item>Porezna uprava Ispostava Sinj, 21230 Sinj</item>
      <item>Odvjetnici Tomislav Barbača i Sršan Kalebota iz Odvjetničkog društva GRGIĆ&amp;PARTNERI, Put Supavla 1, 21000 Split</item>
      <item>TABAKOVIĆ, HOTIĆ I PERIS odvjetničko društvo - u likvidaciji, OIB 69589339444, Gajeva 24, 10000 Zagreb</item>
      <item>VODOVOD I ČISTOĆA - SINJ, društvo s ograničenom odgovornošću za obavljanje djelatnosti vodoopskrbe i ostalih komunalnih dj, OIB 81685682389, Put Pazara 3, Sinj</item>
      <item>TRIGLAV OSIGURANJE d. d. Rijeka, OIB 29743547503, Erazma Barčića 3, 51000 Rijeka</item>
      <item>TRIGLAV OSIGURANJE d. d. Zagreb, OIB 29743547503, Antuna Heinza 4, 10000 Zagreb</item>
      <item>Credo banka dioničko društvo "u stečaju", OIB 94141384086, Zrinjsko-Frankopanska 58, Split</item>
      <item>Natalija Mladineo dipl. oec., OIB 62875698528, Viška br.  24, 21000 Split</item>
      <item>Zoran Vujanović, Vujanovićev prolaz 39, 21230 Sinj</item>
      <item>Trgovački sud Split Pisarnica, OIB 30842297926, Sukoišanska 6, 21000 Split</item>
      <item>Trgovački sud Split Oglasna ploča, OIB 30842297926, Sukoišanska 6, 21000 Split</item>
      <item>Trgovački sud Split Registarski odjel, OIB 30842297926, Sukoišanska 6, 21000 Split</item>
      <item>Trgovački sud Split Računovodstvo, OIB 30842297926, Sukoišanska 6, 21000 Split</item>
      <item>Trgovački sud Split Ovršni odjel, OIB 30842297926, Sukoišanska 6, 21000 Split</item>
      <item>Marija Vujčić Turkuklin, OIB 22593287559, Vrtlarska 3, 10000 Zagreb</item>
      <item>NARODNE NOVINE, dioničko društvo za izdavanje i tiskanje Službenog lista Republike Hrvatske, službenih i drugih obrazaca te , OIB 64546066176, Savski Gaj XIII. put 6, 10000 Zagreb</item>
      <item>VRDOLJAK i dr., javno trgovačko društvo za zaštitu osoba i imovine, OIB 04887032416, Istarska 11, Sinj</item>
      <item>NOVI IZGLED d.o.o. za graditeljstvo, usluge i trgovinu, OIB 22575434468, Istarska 11, Sinj</item>
      <item>VRDOLJAK i dr., javno trgovačko društvo za zaštitu osoba i imovine, OIB 04887032416, Istarska 11, Sinj</item>
      <item>NOVI IZGLED d.o.o. za graditeljstvo, usluge i trgovinu, OIB 22575434468, Istarska 11, Sinj</item>
      <item>Ankica Čenić, OIB 67541309757, Josipa Pupačića 1/3, 21000 Split</item>
      <item>JADRANSKO OSIGURANJE dioničko društvo, OIB 94472454976, Put Supavla 1, 21000 Split</item>
      <item>Grgić &amp; Partneri odvjetničko društvo j.t.d., OIB 16457179668, Ulica grada Vukovara 282, Zagreb</item>
      <item>Porezna uprava, Područni ured Split, OIB 18683136487, Domovinskog rata 2, 21000 Split</item>
      <item>Županijsko državno odvjetnišvo u Splitu Građansko upravni odjel Split, OIB 18683136487, Gundulićeva 26 A, 21000 Split</item>
      <item>ZOU MARKO PERIS I LANA PROPADALO DUKA, Petrinjska 7/1, 10000 Zagreb punomoćnik sudionika u postupku TRIGLAV OSIGURANJE d. d.</item>
      <item>Vinko Samardžić, OIB 51470568169, Kavanjinova 5/II, 21000 Split punomoćnik sudionika u postupku VODOVOD I ODVODNJA CETINSKE KRAJINE, društvo s ograničenom odgovornošću za obavljanje djelatnosti javne vodoopskrbe i javne </item>
    </derivirana_varijabla>
  </DomainObject.Predmet.OstaliListFormatedWithAdressOIB>
  <DomainObject.Predmet.OstaliListNazivFormated>
    <izvorni_sadrzaj>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izvorni_sadrzaj>
    <derivirana_varijabla naziv="DomainObject.Predmet.OstaliListNazivFormated_1">
      <item>Zoran Vujanović</item>
      <item>Gianfranco Ladini</item>
      <item>Credo banka dioničko društvo "u stečaju"</item>
      <item>VEDRAN ŠEPAROVIĆ dipl.oec.</item>
      <item>Trgovački sud Split Ovršni odjel</item>
      <item>HEP-Operator distribucijskog sustava d.o.o. za distribuciju i opskrbu električne energije ELEKTRODALMACIJA SPLIT, Pogon Sinj</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JADRANSKO OSIGURANJE dioničko društvo</item>
      <item>Grgić &amp; Partneri odvjetničko društvo j.t.d.</item>
      <item>Porezna uprava, Područni ured Split</item>
      <item>Županijsko državno odvjetnišvo u Splitu Građansko upravni odjel Split</item>
      <item>ZOU MARKO PERIS I LANA PROPADALO DUKA</item>
      <item>Vinko Samardžić</item>
    </derivirana_varijabla>
  </DomainObject.Predmet.OstaliListNazivFormated>
  <DomainObject.Predmet.OstaliListNazivFormatedOIB>
    <izvorni_sadrzaj>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izvorni_sadrzaj>
    <derivirana_varijabla naziv="DomainObject.Predmet.OstaliListNazivFormatedOIB_1">
      <item>Zoran Vujanović</item>
      <item>Gianfranco Ladini</item>
      <item>Credo banka dioničko društvo "u stečaju", OIB 94141384086</item>
      <item>VEDRAN ŠEPAROVIĆ dipl.oec., OIB 48360997733</item>
      <item>Trgovački sud Split Ovršni odjel</item>
      <item>HEP-Operator distribucijskog sustava d.o.o. za distribuciju i opskrbu električne energije ELEKTRODALMACIJA SPLIT, Pogon Sinj, OIB 46830600751</item>
      <item>Županijsko državno odvjetišvo u Splitu Građansko upravni odjel</item>
      <item>DESANKA VRANJICAN, odvjetnica</item>
      <item>Tomislav Barbača, Srđan Kalebota, Odvjetničko društvo Grgić&amp;Partneri</item>
      <item>DUBRAVKO ARAPOVIĆ, odvjetnik</item>
      <item>DINO PULJIĆ, odvjetnik</item>
      <item>BOGDAN SRDELIĆ, odvjetnik</item>
      <item>VANJA BILIĆ, odvjetnik</item>
      <item>RATKO VLAŠIĆ, odvjetnik</item>
      <item>Suvlasnici RK DOBRI SPLIT</item>
      <item>ILANA GRČIĆ, odvjetnica</item>
      <item>Tomislav Barbača, Srđan Kalebota i dr. iz Odvjetničkog društva Grgić&amp;Partneri</item>
      <item>VJEKOSLAV MLADINEO, odvjetnik</item>
      <item>MARIJA VUJČIĆ TURKULIN, stečajni uprav.</item>
      <item>Stečajna masa STAKLO SPLIT d.o.o. - u stečaju</item>
      <item>IGOR VIDALINA dipl. iur.</item>
      <item>BORO RAJIĆ, odvjetnik</item>
      <item>NADA LOVIĆ</item>
      <item>IVA RADONJA</item>
      <item>IGOR VIDALINA</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 OIB 69589339444</item>
      <item>VODOVOD I ČISTOĆA - SINJ, društvo s ograničenom odgovornošću za obavljanje djelatnosti vodoopskrbe i ostalih komunalnih dj, OIB 81685682389</item>
      <item>TRIGLAV OSIGURANJE d. d. Rijeka, OIB 29743547503</item>
      <item>TRIGLAV OSIGURANJE d. d. Zagreb, OIB 29743547503</item>
      <item>Credo banka dioničko društvo "u stečaju", OIB 94141384086</item>
      <item>Natalija Mladineo dipl. oec., OIB 62875698528</item>
      <item>Zoran Vujanović</item>
      <item>Trgovački sud Split Pisarnica, OIB 30842297926</item>
      <item>Trgovački sud Split Oglasna ploča, OIB 30842297926</item>
      <item>Trgovački sud Split Registarski odjel, OIB 30842297926</item>
      <item>Trgovački sud Split Računovodstvo, OIB 30842297926</item>
      <item>Trgovački sud Split Ovršni odjel, OIB 30842297926</item>
      <item>Marija Vujčić Turkuklin, OIB 22593287559</item>
      <item>NARODNE NOVINE, dioničko društvo za izdavanje i tiskanje Službenog lista Republike Hrvatske, službenih i drugih obrazaca te , OIB 64546066176</item>
      <item>VRDOLJAK i dr., javno trgovačko društvo za zaštitu osoba i imovine, OIB 04887032416</item>
      <item>NOVI IZGLED d.o.o. za graditeljstvo, usluge i trgovinu, OIB 22575434468</item>
      <item>VRDOLJAK i dr., javno trgovačko društvo za zaštitu osoba i imovine, OIB 04887032416</item>
      <item>NOVI IZGLED d.o.o. za graditeljstvo, usluge i trgovinu, OIB 22575434468</item>
      <item>Ankica Čenić, OIB 67541309757</item>
      <item>JADRANSKO OSIGURANJE dioničko društvo, OIB 94472454976</item>
      <item>Grgić &amp; Partneri odvjetničko društvo j.t.d., OIB 16457179668</item>
      <item>Porezna uprava, Područni ured Split, OIB 18683136487</item>
      <item>Županijsko državno odvjetnišvo u Splitu Građansko upravni odjel Split, OIB 18683136487</item>
      <item>ZOU MARKO PERIS I LANA PROPADALO DUKA</item>
      <item>Vinko Samardžić, OIB 51470568169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Hrvatske vode, pravna osoba za upravljanje vodamaVodnogospodarski odjel za vodno područje dalmatinskih slivova i dr.</izvorni_sadrzaj>
    <derivirana_varijabla naziv="DomainObject.Predmet.StrankaIDrugi_1">Hrvatske vode, pravna osoba za upravljanje vodamaVodnogospodarski odjel za vodno područje dalmatinskih slivova i dr.</derivirana_varijabla>
  </DomainObject.Predmet.StrankaIDrugi>
  <DomainObject.Predmet.ProtustrankaIDrugi>
    <izvorni_sadrzaj>DALMATINKA NOVA, dioničko društvo za proizvodnju, trgovinu i usluge, "u stečaju"</izvorni_sadrzaj>
    <derivirana_varijabla naziv="DomainObject.Predmet.ProtustrankaIDrugi_1">DALMATINKA NOVA, dioničko društvo za proizvodnju, trgovinu i usluge, "u stečaju"</derivirana_varijabla>
  </DomainObject.Predmet.ProtustrankaIDrugi>
  <DomainObject.Predmet.StrankaIDrugiAdressOIB>
    <izvorni_sadrzaj>Hrvatske vode, pravna osoba za upravljanje vodamaVodnogospodarski odjel za vodno područje dalmatinskih slivova, OIB 28921383001, Grada Vukovara 220, 10000 Zagreb i dr.</izvorni_sadrzaj>
    <derivirana_varijabla naziv="DomainObject.Predmet.StrankaIDrugiAdressOIB_1">Hrvatske vode, pravna osoba za upravljanje vodamaVodnogospodarski odjel za vodno područje dalmatinskih slivova, OIB 28921383001, Grada Vukovara 220, 10000 Zagreb i dr.</derivirana_varijabla>
  </DomainObject.Predmet.StrankaIDrugiAdressOIB>
  <DomainObject.Predmet.ProtustrankaIDrugiAdressOIB>
    <izvorni_sadrzaj>DALMATINKA NOVA, dioničko društvo za proizvodnju, trgovinu i usluge, "u stečaju", OIB 26571249357, Domovinskog rata 86, Sinj</izvorni_sadrzaj>
    <derivirana_varijabla naziv="DomainObject.Predmet.ProtustrankaIDrugiAdressOIB_1">DALMATINKA NOVA, dioničko društvo za proizvodnju, trgovinu i usluge, "u stečaju", OIB 26571249357, Domovinskog rata 86,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izvorni_sadrzaj>
    <derivirana_varijabla naziv="DomainObject.Predmet.SudioniciListNaziv_1">
      <item>Vesna Žolo</item>
      <item>Zdravka Odrljin</item>
      <item>Nevenka Križanac</item>
      <item>Ana Perković</item>
      <item>Božo Vuković</item>
      <item>Marija Vejić</item>
      <item>Smilja Jelinčić</item>
      <item>Lucija Čondić Begov</item>
      <item>Nevenka Jerkan</item>
      <item>Smilja Dević</item>
      <item>Nediljka Katić</item>
      <item>Dragica Labrović</item>
      <item>Ivanka Mušterić</item>
      <item>Nevenka Pandža</item>
      <item>Ana Perković</item>
      <item>Nevenka Galić</item>
      <item>Katica Kelava</item>
      <item>Marija Grgat</item>
      <item>Ilda Vučić</item>
      <item>Marija Malovan</item>
      <item>Marija Andrijašević</item>
      <item>Jasminka Vlajčević</item>
      <item>Ivanka Elek</item>
      <item>Mladenka Cvitković</item>
      <item>Milena Perković</item>
      <item>Marija Elek</item>
      <item>Nevenka Križanac</item>
      <item>Gordana Ivandić</item>
      <item>Anđa Norac Kevo</item>
      <item>Josip Budimir</item>
      <item>Anđa Projić</item>
      <item>Anita Kotromanović</item>
      <item>Anđelka Čugura</item>
      <item>Ivo Modrić</item>
      <item>Vesna Žolo</item>
      <item>Roza Ajdučić</item>
      <item>Vesa Runje</item>
      <item>Ana Poljak</item>
      <item>Blaženka Marunica</item>
      <item>Dragica Vučković</item>
      <item>Mara Barać</item>
      <item>Ivna Dinarina</item>
      <item>Branka Banić</item>
      <item>Janja Barać</item>
      <item>Nataša Pavić</item>
      <item>Ivanka Poljak</item>
      <item>Antonela Gulić</item>
      <item>Nataša Pavić</item>
      <item>Zdenka Vugdelija</item>
      <item>Zdravka Hrste</item>
      <item>Mirjana Stipanović</item>
      <item>Ana Aničić Čolo</item>
      <item>Ivanka Vuković</item>
      <item>Marija Alebić</item>
      <item>Zdenka Mandac</item>
      <item>Snježana Boko</item>
      <item>Marija Runje</item>
      <item>Nediljka Blažević Bandov</item>
      <item>Šimica Botica</item>
      <item>Gordana Samardžić</item>
      <item>Slavka Jagnjić</item>
      <item>Davorka Župić</item>
      <item>Ana Pešo</item>
      <item>Anka Žigo</item>
      <item>Marija Norac Kevo</item>
      <item>Drago Đapić</item>
      <item>Filka Grubiša</item>
      <item>Snježana Talaja</item>
      <item>Edita Kudrić</item>
      <item>Tamara Bakotić</item>
      <item>Tajana Čović</item>
      <item>Anđelka Vidalina</item>
      <item>Ivica Jadrijević</item>
      <item>Anđelka Delonga</item>
      <item>Zlata Poljak</item>
      <item>Ivo Delonga</item>
      <item>Anđelka Marić</item>
      <item>Mirjana Vučković</item>
      <item>Tatjana Kukoleča</item>
      <item>Senka Dotur</item>
      <item>Mirjana Vuković</item>
      <item>Sanka Gaurina</item>
      <item>Danica Romac</item>
      <item>Ankica Bilokapić</item>
      <item>Ankica Marković</item>
      <item>Nada Gaurina</item>
      <item>Darija Zorica</item>
      <item>Slavica Širović</item>
      <item>Marija Tomašević</item>
      <item>Neda Petričević</item>
      <item>Ivanka Miloš</item>
      <item>Marija Balaić</item>
      <item>Ana Grgić</item>
      <item>Ankica Pavić</item>
      <item>Jagoda Veselica</item>
      <item>Marija Ergović</item>
      <item>Mirjana Krajina</item>
      <item>Jasna Župa</item>
      <item>Ankica Laco</item>
      <item>Marija Prološčić</item>
      <item>Marija Matijašević</item>
      <item>Zdenka Tenžera</item>
      <item>Iva Labrović</item>
      <item>Jagoda Mandac</item>
      <item>Ivanka Žižić</item>
      <item>Marija Erceg</item>
      <item>Mira Žmire</item>
      <item>Pava Žuro</item>
      <item>Dragan Pešo</item>
      <item>Neda Prelaz</item>
      <item>Iva Radonja</item>
      <item>Koviljka Banić Škojo</item>
      <item>Blaženka Mijić</item>
      <item>Marija Đipalo</item>
      <item>Anita Pletikosić</item>
      <item>Mira Đapić</item>
      <item>Ankica Pešo</item>
      <item>Marija Norac Kevo</item>
      <item>Marija Klarić</item>
      <item>Vesna Masle</item>
      <item>Snježana Lagator</item>
      <item>Šima Galić</item>
      <item>Smilja Šego</item>
      <item>Nevenka Elek</item>
      <item>Marica Šimleša</item>
      <item>Senija Maleš</item>
      <item>Ineska Mladina</item>
      <item>Katica Bašić</item>
      <item>Ana Marunica</item>
      <item>Tonka Banić Škojo</item>
      <item>Luca Mravak</item>
      <item>Zlata Malovan</item>
      <item>Danica Bilandžić</item>
      <item>Ana Dukić</item>
      <item>Marija Jadrijević</item>
      <item>Dragica Omrčen Loko</item>
      <item>Darijo Čugura</item>
      <item>Ivica Labrović</item>
      <item>Marija Delonga</item>
      <item>Marija Barać</item>
      <item>Ana Marić</item>
      <item>Anđelka Glavinić</item>
      <item>Ljilja Ivković</item>
      <item>Božena Gabričević</item>
      <item>Andrijana Poljak</item>
      <item>Marija Žuro</item>
      <item>Anka Barać</item>
      <item>Ivanka Milovanović</item>
      <item>Ljubica Maras</item>
      <item>Anđelka Sarić</item>
      <item>Milena Malovan</item>
      <item>Marina Vitić</item>
      <item>Zora Macan</item>
      <item>Anđelka Čugura</item>
      <item>Ante Poljak</item>
      <item>Vesna Marković</item>
      <item>Ivan Macan</item>
      <item>Anka Miloš</item>
      <item>Mirjana Stipanović</item>
      <item>Tonka Župić</item>
      <item>Anđelka Bandić</item>
      <item>Vjera Vučković</item>
      <item>Anka Smoljko</item>
      <item>Smilja Matijašević</item>
      <item>Bosiljka Saratlija</item>
      <item>Anka Labrović</item>
      <item>Dunja Miloš</item>
      <item>Tadija Anušić</item>
      <item>Smilja Doljanin</item>
      <item>Ivanka Ajdučić</item>
      <item>Marija Zebić</item>
      <item>Marija Čovo</item>
      <item>Suzana Putnik</item>
      <item>Miroslav Gaurina</item>
      <item>Marija Varvodić</item>
      <item>Kata Paleško</item>
      <item>Mladenka Labrović</item>
      <item>Dujo Nikolić Malora</item>
      <item>Zoran Vujanović</item>
      <item>DALMATINKA NOVA, dioničko društvo za proizvodnju, trgovinu i usluge, "u stečaju"</item>
      <item>Gianfranco Ladini</item>
      <item>Credo banka dioničko društvo "u stečaju"</item>
      <item>VEDRAN ŠEPAROVIĆ dipl.oec.</item>
      <item>Trgovački sud Split Ovršni odjel</item>
      <item>ZAST, društvo s ograničenom odgovornošću, za zaštitu na radu, zaštitu od požara i zaštitu čovjekove okoline</item>
      <item>HEP-Operator distribucijskog sustava d.o.o. za distribuciju i opskrbu električne energije ELEKTRODALMACIJA SPLIT, Pogon Sinj</item>
      <item>Županijsko državno odvjetišvo u Splitu Građansko upravni odjel</item>
      <item>Credo banka dioničko društvo "u stečaju"</item>
      <item>DESANKA VRANJICAN, odvjetnica</item>
      <item>Tomislav Barbača, Srđan Kalebota, Odvjetničko društvo Grgić&amp;Partneri</item>
      <item>SWISSCOLOR društvo s ograničenom dogovornošću za zastupanje, uvoz-izvoz i trgovinu</item>
      <item>HEP - Opskrba d.o.o. za opskrbu potrošača električnom, toplinskom energijom i plinom</item>
      <item>INA-INDUSTRIJA NAFTE, d.d.</item>
      <item>TRIGLAV OSIGURANJE d. d.</item>
      <item>VIPnet, društvo s ograničenom odgovornošću za usluge javnih telekomunikacija</item>
      <item>DUBRAVKO ARAPOVIĆ, odvjetnik</item>
      <item>DINO PULJIĆ, odvjetnik</item>
      <item>BOGDAN SRDELIĆ, odvjetnik</item>
      <item>VANJA BILIĆ, odvjetnik</item>
      <item>EUROLEASING d.o.o. za trgovinu i usluge</item>
      <item>RATKO VLAŠIĆ, odvjetnik</item>
      <item>VODOVOD I ČISTOĆA - SINJ, društvo s ograničenom odgovornošću za obavljanje djelatnosti vodoopskrbe i ostalih komunalnih dj</item>
      <item>Suvlasnici RK DOBRI SPLIT</item>
      <item>Fond za zaštitu okoliša i energetsku učinkovitost</item>
      <item>ILANA GRČIĆ, odvjetnica</item>
      <item>Tomislav Barbača, Srđan Kalebota i dr. iz Odvjetničkog društva Grgić&amp;Partneri</item>
      <item>BELIŠĆE dioničko društvo za proizvodnju papira,kartonske ambalaže,strojeva, primarnu i finalnu preradu drva i suhu destilac</item>
      <item>Hrvatski Telekom d.d.</item>
      <item>PETROLVILLA&amp;BILIĆ d.o.o. za trgovinu i usluge</item>
      <item>DALMATINKA, dioničko društvo, predionica i tvornica konca, u stečaju</item>
      <item>MIRAKO d.o.o. za marketing i inženjering</item>
      <item>NAUTILUS INŽENJERING TIM d.o.o. za informatiku</item>
      <item>ZAST, društvo s ograničenom odgovornošću, za zaštitu na radu, zaštitu od požara i zaštitu čovjekove okoline</item>
      <item>JADRANSKO OSIGURANJE dioničko društvo</item>
      <item>ZAGREBAČKI HOLDING, društvo s ograničenom odgovornošću za javni prijevoz, opskrbu vodom, održavanje čistoće, putnička a</item>
      <item>VJEKOSLAV MLADINEO, odvjetnik</item>
      <item>MARIJA VUJČIĆ TURKULIN, stečajni uprav.</item>
      <item>Stečajna masa STAKLO SPLIT d.o.o. - u stečaju</item>
      <item>IGOR VIDALINA dipl. iur.</item>
      <item>BORO RAJIĆ, odvjetnik</item>
      <item>NADA LOVIĆ</item>
      <item>IVA RADONJA</item>
      <item>IGOR VIDALINA</item>
      <item>TRIGLAV OSIGURANJE d. d.</item>
      <item>FRIGUS-LUMEN za proizvodnju i usluge, društvo s ograničenom odgovornošću</item>
      <item>MARIN BUDIMIR</item>
      <item>Općinski sud u Sinj Zemljišno knjižni odjel</item>
      <item>Porezna uprava Ispostava Sinj</item>
      <item>Odvjetnici Tomislav Barbača i Sršan Kalebota iz Odvjetničkog društva GRGIĆ&amp;PARTNERI</item>
      <item>TABAKOVIĆ, HOTIĆ I PERIS odvjetničko društvo - u likvidaciji</item>
      <item>Hrvatske vode, pravna osoba za upravljanje vodamaVodnogospodarski odjel za vodno područje dalmatinskih slivova</item>
      <item>VODOVOD I ČISTOĆA - SINJ, društvo s ograničenom odgovornošću za obavljanje djelatnosti vodoopskrbe i ostalih komunalnih dj</item>
      <item>TRIGLAV OSIGURANJE d. d. Rijeka</item>
      <item>TRIGLAV OSIGURANJE d. d. Zagreb</item>
      <item>Credo banka dioničko društvo "u stečaju"</item>
      <item>Natalija Mladineo dipl. oec.</item>
      <item>Zoran Vujanović</item>
      <item>Trgovački sud Split Pisarnica</item>
      <item>Trgovački sud Split Oglasna ploča</item>
      <item>Trgovački sud Split Registarski odjel</item>
      <item>Trgovački sud Split Računovodstvo</item>
      <item>Trgovački sud Split Ovršni odjel</item>
      <item>Marija Vujčić Turkuklin</item>
      <item>NARODNE NOVINE, dioničko društvo za izdavanje i tiskanje Službenog lista Republike Hrvatske, službenih i drugih obrazaca te </item>
      <item>VRDOLJAK i dr., javno trgovačko društvo za zaštitu osoba i imovine</item>
      <item>NOVI IZGLED d.o.o. za graditeljstvo, usluge i trgovinu</item>
      <item>VRDOLJAK i dr., javno trgovačko društvo za zaštitu osoba i imovine</item>
      <item>NOVI IZGLED d.o.o. za graditeljstvo, usluge i trgovinu</item>
      <item>Ankica Čenić</item>
      <item>Neven Poljak</item>
      <item>Hrvatski Telekom d.d.</item>
      <item>HEP - Opskrba d.o.o. za opskrbu potrošača električnom, toplinskom energijom i plinom</item>
      <item>HEP-Operator distribucijskog sustava d.o.o. za distribuciju i opskrbu električne energije</item>
      <item>JADRANSKO OSIGURANJE dioničko društvo</item>
      <item>Grgić &amp; Partneri odvjetničko društvo j.t.d.</item>
      <item>Porezna uprava, Područni ured Split</item>
      <item>Županijsko državno odvjetnišvo u Splitu Građansko upravni odjel Split</item>
      <item>Slavica Šarić</item>
      <item>Danica Vidić</item>
      <item>ZOU MARKO PERIS I LANA PROPADALO DUKA</item>
      <item>VODOVOD I ODVODNJA CETINSKE KRAJINE, društvo s ograničenom odgovornošću za obavljanje djelatnosti javne vodoopskrbe i javne </item>
      <item>Vinko Samardžić</item>
    </derivirana_varijabla>
  </DomainObject.Predmet.SudioniciListNaziv>
  <DomainObject.Predmet.SudioniciListAdressOIB>
    <izvorni_sadrzaj>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izvorni_sadrzaj>
    <derivirana_varijabla naziv="DomainObject.Predmet.SudioniciListAdressOIB_1">
      <item>Vesna Žolo, OIB 45644279911, Brnaze bb,21230 Sinj</item>
      <item>Zdravka Odrljin, OIB 00402731824, Košute bb,21230 Sinj</item>
      <item>Nevenka Križanac, OIB 81388089222, Radošić  Sinjski 107,21230 Sinj</item>
      <item>Ana Perković, OIB 69568406334, Otok Dalmatinski, Ovrlje 18,21240 Trilj</item>
      <item>Božo Vuković, OIB 40943240230, Ivana Meštrovića 773,21230 Sinj</item>
      <item>Marija Vejić, OIB 50860400697, Stjepana Gunjače 8,21230 Sinj</item>
      <item>Smilja Jelinčić, OIB 07197975221, Glavice Donje 301,21230 Sinj</item>
      <item>Lucija Čondić Begov, OIB 28987205960, Karakašica 142,21230 Sinj</item>
      <item>Nevenka Jerkan, OIB 10021820170, Hrvace bb,21233 Hrvace</item>
      <item>Smilja Dević, OIB 99071088700, Glavice Donje 50b,21230 Sinj</item>
      <item>Nediljka Katić, OIB 67021308474, Ćosin potok 2,21230 Sinj</item>
      <item>Dragica Labrović, OIB 83845454100, Glavice bb,21230 Sinj</item>
      <item>Ivanka Mušterić, OIB 48475179614, Hrvace bb,21233 Hrvace</item>
      <item>Nevenka Pandža, OIB 69508750055, Suhać 45 A,21230 Sinj</item>
      <item>Ana Perković, OIB 69568406334, Ovrlja 18,21240 Trilj</item>
      <item>Nevenka Galić, OIB 67495030231, Serdara Tomaševića 21,21230 Sinj</item>
      <item>Katica Kelava, OIB 99433168686, Čitluk bb,21230 Sinj</item>
      <item>Marija Grgat, OIB 83165788573, Otok Dalmatinski bb,21240 Trilj</item>
      <item>Ilda Vučić, OIB 43718745181, Glavice 0,21230 Sinj</item>
      <item>Marija Malovan, OIB 47655349164, Hrvace 419,21233 Hrvace</item>
      <item>Marija Andrijašević, OIB 18167740419, Tripalov voćnjak 1,21230 Sinj</item>
      <item>Jasminka Vlajčević, OIB 36773087624, Glavice Donje 257,21230 Sinj</item>
      <item>Ivanka Elek, OIB 66657776229, Otok Dalmatinski 163,21240 Trilj</item>
      <item>Mladenka Cvitković, OIB 45396651498, Boričevac 31,21230 Sinj</item>
      <item>Milena Perković, OIB 12913412630, Put Šumarije 11,21230 Sinj</item>
      <item>Marija Elek, OIB 93403095978, Put Vele Luke 4,21400 Supetar</item>
      <item>Nevenka Križanac, OIB 82331952507, Radošić 179,21230 Sinj</item>
      <item>Gordana Ivandić, OIB 93571898638, Brnaze 245,21230 Sinj</item>
      <item>Anđa Norac Kevo, OIB 70261090290, Priblaće 47,21230 Sinj</item>
      <item>Josip Budimir, OIB 79330723768, Dalmatinska 16,21230 Sinj</item>
      <item>Anđa Projić, OIB 05283741658, Trg Gojka Šuška 5,21230 Sinj</item>
      <item>Anita Kotromanović, OIB 69300971505, Brnaze 240,21230 Sinj</item>
      <item>Anđelka Čugura, OIB 60337145826, Čitluk bb,21230 Sinj</item>
      <item>Ivo Modrić, OIB 06614378313, Glavice 69 A,21230 Sinj</item>
      <item>Vesna Žolo, OIB 45644279911, Ulica Vukovarska 38,21240 Košute</item>
      <item>Roza Ajdučić, OIB 47168058281, Gala 0,21230 Sinj</item>
      <item>Vesa Runje, OIB 92812812154, Obrovac Sinjski bb,21230 Sinj</item>
      <item>Ana Poljak, OIB 08023801715, Glavice Gornje 517,21230 Sinj</item>
      <item>Blaženka Marunica, OIB 32247400556, Čitluk bb,21230 Sinj</item>
      <item>Dragica Vučković, OIB 91444365164, Brnaze 63,21230 Sinj</item>
      <item>Mara Barać, OIB 28969703698, Turjaci 249,21230 Sinj</item>
      <item>Ivna Dinarina, OIB 70346400324, Glavice bb,21230 Sinj</item>
      <item>Branka Banić, OIB 93058203391, Otok, Ulica sv. Luke 40,21240 Trilj</item>
      <item>Janja Barać, OIB 05093549330, Čemer bb,21230 Sinj</item>
      <item>Nataša Pavić, OIB 77286434613, Put Pavića bb,21230 Sinj</item>
      <item>Ivanka Poljak, OIB 26061596270, Glavice 455,21230 Sinj</item>
      <item>Antonela Gulić, OIB 73133436549, Put Šumarije 1,21230 Sinj</item>
      <item>Nataša Pavić, OIB 77286434613, Put Pavića 51,21230 Sinj</item>
      <item>Zdenka Vugdelija, OIB 82057326002, Otok, Seget 68,21230 Sinj</item>
      <item>Zdravka Hrste, OIB 54919778345, Radošić Sinjski bb,21230 Sinj</item>
      <item>Mirjana Stipanović, OIB 68915809457, Glavice 560,21230 Sinj</item>
      <item>Ana Aničić Čolo, OIB 76447344298, Radošić 51 A,21230 Sinj</item>
      <item>Ivanka Vuković, OIB 37828236493, Ivana Meštrovića 52,21230 Sinj</item>
      <item>Marija Alebić, OIB 90108478361, Satrić 172,21233 Hrvace</item>
      <item>Zdenka Mandac, OIB 79929978489, Brnaze bb,21230 Sinj</item>
      <item>Snježana Boko, OIB 03760609239, Put Šušnjevaće 6,21230 Sinj</item>
      <item>Marija Runje, OIB 67875886072, Obrovac Sinjski  26,21230 Sinj</item>
      <item>Nediljka Blažević Bandov, OIB 34521112790, Brnaze 774,21230 Sinj</item>
      <item>Šimica Botica, OIB 48934624127, Ulica Ivana Pavla II 47 A,21230 Sinj</item>
      <item>Gordana Samardžić, OIB 24110883387, Ivana Meštrovića 48,21230 Sinj</item>
      <item>Slavka Jagnjić, OIB 02755258160, Ulica braće Radić 13,21230 Sinj</item>
      <item>Davorka Župić, OIB 20447483659, Put Župića 41,21230 Sinj</item>
      <item>Ana Pešo, OIB 24572779287, Čaporice 64 A,21240 Trilj</item>
      <item>Anka Žigo, OIB 45413723492, Lučane bb,21230 Sinj</item>
      <item>Marija Norac Kevo, OIB 47210952845, Priblaće 69,21240 Trilj</item>
      <item>Drago Đapić, OIB 04509502550, Drniška ulica 7,21230 Sinj</item>
      <item>Filka Grubiša, OIB 50820272706, Filipa Grabovca 115,21230 Sinj</item>
      <item>Snježana Talaja, OIB 95830034356, Brnaze 299a,21230 Sinj</item>
      <item>Edita Kudrić, OIB 73476764186, Luka 17,21230 Sinj</item>
      <item>Tamara Bakotić, OIB 13300780196, Luka 13,21230 Sinj</item>
      <item>Tajana Čović, OIB 19085005765, Lučane 0,21230 Sinj</item>
      <item>Anđelka Vidalina, OIB 15086877305, Brnaze 720,21230 Sinj</item>
      <item>Ivica Jadrijević, OIB 98263652137, Glavice 0,21230 Sinj</item>
      <item>Anđelka Delonga, OIB 99970084289, Put Župića 6,21230 Sinj</item>
      <item>Zlata Poljak, OIB 46119981308, Glavice bb,21230 Sinj</item>
      <item>Ivo Delonga, OIB 89678062357, Put Župića 1 A,21230 Sinj</item>
      <item>Anđelka Marić, OIB 42949154046, Brnaze 269,21230 Sinj</item>
      <item>Mirjana Vučković, OIB 84022697918, Odrina 10,21230 Sinj</item>
      <item>Tatjana Kukoleča, OIB 39596663292, Trg Franje Tuđmana 9,21230 Sinj</item>
      <item>Senka Dotur, OIB 73065054094, Turjaci 74,21230 Sinj</item>
      <item>Mirjana Vuković, OIB 86144255374, Serdara Tomaševića 19,21230 Sinj</item>
      <item>Sanka Gaurina, OIB 38235249597, Glavice 605,21230 Sinj</item>
      <item>Danica Romac, OIB 36873811766, Put Pavića 61,21230 Sinj</item>
      <item>Ankica Bilokapić, OIB 21576179994, Gljev 42,21230 Sinj</item>
      <item>Ankica Marković, OIB 49294426696, Čitluk 0,21230 Sinj</item>
      <item>Nada Gaurina, OIB 85538143909, Trg Franje Tuđmana 8,21230 Sinj</item>
      <item>Darija Zorica, OIB 70716910964, Hrvace 49,21233 Hrvace</item>
      <item>Slavica Širović, OIB 61350207422, Obrovac Sinjski 215,21230 Sinj</item>
      <item>Marija Tomašević, OIB 54487151742, Brnaze 1,21230 Sinj</item>
      <item>Neda Petričević, OIB 17554060216, Obrovac Sinjski 224,21230 Sinj</item>
      <item>Ivanka Miloš, OIB 10700991300, Bajagić 91 A,21238 Bajagić</item>
      <item>Marija Balaić, OIB 13884598601, Obrovac Sinjski 0,21230 Sinj</item>
      <item>Ana Grgić, OIB 07771431902, Tripalov voćnjak 1,21230 Sinj</item>
      <item>Ankica Pavić, OIB 81731773075, Put Pavića 61,21230 Sinj</item>
      <item>Jagoda Veselica, OIB 54458672823, Ulilca braće Radić 4,21230 Sinj</item>
      <item>Marija Ergović, OIB 95186507902, Drniška 20,21230 Sinj</item>
      <item>Mirjana Krajina, OIB 86052901863, Put Piketa 32,21230 Sinj</item>
      <item>Jasna Župa, OIB 94804261600, Ulica Brodarić 33,21240 Košute</item>
      <item>Ankica Laco, OIB 65677345667, Strana II 26,21238 Otok</item>
      <item>Marija Prološčić, OIB 52286803998, Ivana Meštrovića 28,21230 Sinj</item>
      <item>Marija Matijašević, OIB 61472652753, Ruda 164,21230 Sinj</item>
      <item>Zdenka Tenžera, OIB 39588961477, Obrovac Sinjski 86,21230 Sinj</item>
      <item>Iva Labrović, OIB 78883800050, Glavice 390,21230 Sinj</item>
      <item>Jagoda Mandac, OIB 99230298650, Brnaze 0,21230 Sinj</item>
      <item>Ivanka Žižić, OIB 33873626015, Seget 3,21238 Otok</item>
      <item>Marija Erceg, OIB 98458961529, Otok 0,21238 Otok</item>
      <item>Mira Žmire, OIB 02331581413, Karakašica141,21230 Karakašica</item>
      <item>Pava Žuro, OIB 43480935393, Košute 86 B,21240 Košute</item>
      <item>Dragan Pešo, OIB 65119503915, Glavie 270C,21230 Sinj</item>
      <item>Neda Prelaz, OIB 51119627388, Karajkova lokva 65,21230 Sinj</item>
      <item>Iva Radonja, OIB 67441553111, Turjaci bb,21230 Sinj</item>
      <item>Koviljka Banić Škojo, OIB 97434076661, Sv. Luke 26,21238 Otok</item>
      <item>Blaženka Mijić, OIB 97419946808, Karakašica 9,21230 Karakašica</item>
      <item>Marija Đipalo, OIB 48303888648, Lučane 159,21230 Sinj</item>
      <item>Anita Pletikosić, OIB 39575582810, Tripalov voćnjak 5,21230 Sinj</item>
      <item>Mira Đapić, OIB 06531434174, Batonova ulica 8,21230 Sinj</item>
      <item>Ankica Pešo, OIB 00078653946, Glavice 270C,21230 Sinj</item>
      <item>Marija Norac Kevo, OIB 47210952845, Priblaće 69,21240 Trilj</item>
      <item>Marija Klarić, OIB 11014555201, Radošić Sinjski 33,21230 Sinj</item>
      <item>Vesna Masle, OIB 06072347101, Brnaze 235a,21230 Sinj</item>
      <item>Snježana Lagator, OIB 09316385014, Brnaze 196,21230 Brnaze</item>
      <item>Šima Galić, OIB 78210681319, Serdara Tomaševića 8,21230 Sinj</item>
      <item>Smilja Šego, OIB 73885242737, Čitluk 99,21230 Sinj</item>
      <item>Nevenka Elek, OIB 94298301555, Otok, Jelašce 42,21230 Sinj</item>
      <item>Marica Šimleša, OIB 00574911805, Glavice Gornje 43,21230 Glavice</item>
      <item>Senija Maleš, OIB 91318582291, Kralja Zvonimira 13,21230 Sinj</item>
      <item>Ineska Mladina, OIB 65063038817, Glavice 270,21230 Sinj</item>
      <item>Katica Bašić, OIB 85211012088, Suhać 27,21230 Sinj</item>
      <item>Ana Marunica, OIB 57499962156, Čitluk 72 A,21230 Sinj</item>
      <item>Tonka Banić Škojo, OIB 87492823105, Ulica sv. Luke 22,21238 Otok</item>
      <item>Luca Mravak, OIB 10472538525, Gala 0,21230 Sinj</item>
      <item>Zlata Malovan, OIB 40604406691, Hrvace 0,21233 Hrvace</item>
      <item>Danica Bilandžić, OIB 12073258842, Maljkovo 11,21233 Maljkovo</item>
      <item>Ana Dukić, OIB 78175063292, Ulica Dukića Progon 26,21240 Košute</item>
      <item>Marija Jadrijević, OIB 63556989725, Glavice 673 C,21230 Glavice</item>
      <item>Dragica Omrčen Loko, OIB 33421195293, Put Ovrlje 25,21240 Trilj</item>
      <item>Darijo Čugura, OIB 78055698558, Ivana Filipovića Grčića 15,21230 Sinj</item>
      <item>Ivica Labrović, OIB 78174486655, Glavice 398,21230 Sinj</item>
      <item>Marija Delonga, OIB 34309004199, Košute 15,21240 Košute</item>
      <item>Marija Barać, OIB 57395948845, Bajagić 1 A,21238 Bajagić</item>
      <item>Ana Marić, OIB 76447344298, Radošić 51 A,21230 Sinj</item>
      <item>Anđelka Glavinić, OIB 32359554803, Brnaze 190,21230 Sinj</item>
      <item>Ljilja Ivković, OIB 50336069074, Brnaze 625,21230 Sinj</item>
      <item>Božena Gabričević, OIB 47097297074, Gardun 56,21240 Trilj</item>
      <item>Andrijana Poljak, OIB 05312596530, Glavice  0,21230 Glavice</item>
      <item>Marija Žuro, OIB 02248684413, Košute 0,21240 Košute</item>
      <item>Anka Barać, OIB 22174448066, Jasensko bb,21230 Sinj</item>
      <item>Ivanka Milovanović, OIB 83262591585, Glavice 155,21230 Sinj</item>
      <item>Ljubica Maras, OIB 31455653759, Glavice bb,21230 Sinj</item>
      <item>Anđelka Sarić, OIB 19490370513, Andrije Kačića Miošića 18,21230 Sinj</item>
      <item>Milena Malovan, OIB 63084789451, Hrvace 200,21233 Hrvace</item>
      <item>Marina Vitić, OIB 63723307755, Obrovac sinjski 193 A,21238 Obrovac Sinjski</item>
      <item>Zora Macan, OIB 00173252900, Radošić 36 A,21230 Sinj</item>
      <item>Anđelka Čugura, OIB 60337145826, Jasensko 171,21230 Sinj</item>
      <item>Ante Poljak, OIB 63404321087, Glavice 675,21230 Sinj</item>
      <item>Vesna Marković, OIB 53303946975, Ulica Alojzija Stepinca 12,21238 Otok</item>
      <item>Ivan Macan, OIB 34227335321, Radošić Sinjski 37 B,21230 Sinj</item>
      <item>Anka Miloš, OIB 95974201609, Bajagić bb,21238 Bajagić</item>
      <item>Mirjana Stipanović, OIB 68915809457, Glavice 560,21230 Sinj</item>
      <item>Tonka Župić, OIB 46334834292, Put Župića 24,21230 Sinj</item>
      <item>Anđelka Bandić, OIB 12801760997, Lumbinov most 11,21230 Sinj</item>
      <item>Vjera Vučković, OIB 11051480419, Put lokve 43,21204 Dugopolje</item>
      <item>Anka Smoljko, OIB 78757864719, Lučane bb,21230 Lučane</item>
      <item>Smilja Matijašević, OIB 19244342290, Ruda 126,21238 Ruda</item>
      <item>Bosiljka Saratlija, OIB 36319591304, Bazana 6,21230 Sinj</item>
      <item>Anka Labrović, OIB 94837904352, Glavice Donje 391,21230 Sinj</item>
      <item>Dunja Miloš, OIB 28391126044, Brnaze 712,21230 Sinj</item>
      <item>Tadija Anušić, OIB 93195212078, Put medinjaka 12,21230 Sinj</item>
      <item>Smilja Doljanin, OIB 67636947429, Hrvace 455,21233 Hrvace</item>
      <item>Ivanka Ajdučić, OIB 74122171278, Gala 196,21230 Sinj</item>
      <item>Marija Zebić, OIB 49344762076, Splitska 14,21230 Sinj</item>
      <item>Marija Čovo, OIB 47427796663, Karakašica 182,21230 Sinj</item>
      <item>Suzana Putnik, OIB 68898132178, Brnaze 112,21230 Sinj</item>
      <item>Miroslav Gaurina, OIB 47515386531, Suhač 104,21230 Sinj</item>
      <item>Marija Varvodić, OIB 63994646712, Domovinskog rata 48,21230 Sinj</item>
      <item>Kata Paleško, OIB 75667307357, 126. brigade HV 9,21230 Sinj</item>
      <item>Mladenka Labrović, OIB 39049419355, Glavice Donje 371a,21230 Sinj</item>
      <item>Dujo Nikolić Malora, OIB 35800265419, Put Odrine 2,21230 Sinj</item>
      <item>Zoran Vujanović, Vujanovićev prolaz 39,21230 Sinj</item>
      <item>DALMATINKA NOVA, dioničko društvo za proizvodnju, trgovinu i usluge, "u stečaju", OIB 26571249357, Domovinskog rata 86,Sinj</item>
      <item>Gianfranco Ladini, Domovinskog rata 86,21230 Sinj</item>
      <item>Credo banka dioničko društvo "u stečaju", OIB 94141384086, Zrinjsko-Frankopanska 58,Split</item>
      <item>VEDRAN ŠEPAROVIĆ dipl.oec., OIB 48360997733, Dubrovačka 31,21000 Split</item>
      <item>Trgovački sud Split Ovršni odjel, Sukoišanska 6,21000 Split</item>
      <item>ZAST, društvo s ograničenom odgovornošću, za zaštitu na radu, zaštitu od požara i zaštitu čovjekove okoline, OIB 55945864193, Tončićeva 2/1,Split</item>
      <item>HEP-Operator distribucijskog sustava d.o.o. za distribuciju i opskrbu električne energije ELEKTRODALMACIJA SPLIT, Pogon Sinj, OIB 46830600751, Ulica grada Vukovara 37,10000 Zagreb</item>
      <item>Županijsko državno odvjetišvo u Splitu Građansko upravni odjel, 21000 Split</item>
      <item>Credo banka dioničko društvo "u stečaju", OIB 94141384086, Zrinjsko-Frankopanska 58,Split</item>
      <item>DESANKA VRANJICAN, odvjetnica, Boškovićeva 21,10000 Zagreb</item>
      <item>Tomislav Barbača, Srđan Kalebota, Odvjetničko društvo Grgić&amp;Partneri, Put Supavla 1,21000 Split</item>
      <item>SWISSCOLOR društvo s ograničenom dogovornošću za zastupanje, uvoz-izvoz i trgovinu, OIB 23856222941, Gospodarska br. 2,Donja Bistra</item>
      <item>HEP - Opskrba d.o.o. za opskrbu potrošača električnom, toplinskom energijom i plinom, OIB 63073332379, Ulica grada Vukovara 37,10000 Zagreb</item>
      <item>INA-INDUSTRIJA NAFTE, d.d., OIB 27759560625, Avenija V. Holjevca 10,10000 Zagreb</item>
      <item>TRIGLAV OSIGURANJE d. d., OIB 29743547503, Antuna Heinza 4,10000 Zagreb</item>
      <item>VIPnet, društvo s ograničenom odgovornošću za usluge javnih telekomunikacija, OIB 29524210204, Vrtni put 1,10 000 Zagreb</item>
      <item>DUBRAVKO ARAPOVIĆ, odvjetnik, Vukovarska 17,20000 Dubrovnik</item>
      <item>DINO PULJIĆ, odvjetnik, Domovinskog rata 27 b,21000 Split</item>
      <item>BOGDAN SRDELIĆ, odvjetnik, Table 13,21000 Split</item>
      <item>VANJA BILIĆ, odvjetnik, Gajeva 27,10000 Zagreb</item>
      <item>EUROLEASING d.o.o. za trgovinu i usluge, OIB 48288444926, Rooseveltov Trg 4,10000 Zagreb</item>
      <item>RATKO VLAŠIĆ, odvjetnik, Trg Hrvatske bratske zajednice 3,21000 Split</item>
      <item>VODOVOD I ČISTOĆA - SINJ, društvo s ograničenom odgovornošću za obavljanje djelatnosti vodoopskrbe i ostalih komunalnih dj, OIB 81685682389, Put Pazara 3,Sinj</item>
      <item>Suvlasnici RK DOBRI SPLIT, 21000 Split</item>
      <item>Fond za zaštitu okoliša i energetsku učinkovitost, OIB 85828625994, Ksaver 208,10000 Zagreb</item>
      <item>ILANA GRČIĆ, odvjetnica, Plinarska  2/I,21000 Split</item>
      <item>Tomislav Barbača, Srđan Kalebota i dr. iz Odvjetničkog društva Grgić&amp;Partneri, Put Supavla 1,21000 Split</item>
      <item>BELIŠĆE dioničko društvo za proizvodnju papira,kartonske ambalaže,strojeva, primarnu i finalnu preradu drva i suhu destilac, OIB 67131617872, Trg Ante Starčevića 1,Belišće</item>
      <item>Hrvatski Telekom d.d., OIB 81793146560, Savska cesta 32,10000 Zagreb</item>
      <item>PETROLVILLA&amp;BILIĆ d.o.o. za trgovinu i usluge, OIB 90087470153, Donje Glavice 18,Sinj</item>
      <item>DALMATINKA, dioničko društvo, predionica i tvornica konca, u stečaju, OIB 96604038379, Domovinskog rata 70,Sinj</item>
      <item>MIRAKO d.o.o. za marketing i inženjering, OIB 03151715678, Draškovićeva 57,10000 Zagreb</item>
      <item>NAUTILUS INŽENJERING TIM d.o.o. za informatiku, OIB 05956580661, Andrije Hebranga 33,Dubrovnik</item>
      <item>ZAST, društvo s ograničenom odgovornošću, za zaštitu na radu, zaštitu od požara i zaštitu čovjekove okoline, OIB 55945864193, Tončićeva 2/1,Split</item>
      <item>JADRANSKO OSIGURANJE dioničko društvo, OIB 94472454976, Listopadska 2,10000 Zagreb</item>
      <item>ZAGREBAČKI HOLDING, društvo s ograničenom odgovornošću za javni prijevoz, opskrbu vodom, održavanje čistoće, putnička a, OIB 85584865987, Ulica grada Vukovara 41,10000 Zagreb</item>
      <item>VJEKOSLAV MLADINEO, odvjetnik, Ljudevita Posavskog 17,21000 Split</item>
      <item>MARIJA VUJČIĆ TURKULIN, stečajni uprav., VRTLARSKA 3,10000 Zagreb</item>
      <item>Stečajna masa STAKLO SPLIT d.o.o. - u stečaju, Kelekova bb,10360 SESVETE</item>
      <item>IGOR VIDALINA dipl. iur., 21230 Sinj</item>
      <item>BORO RAJIĆ, odvjetnik, Hrvatske mornarice  1/J,21000 Split</item>
      <item>NADA LOVIĆ, Trg dr.Franje Tuđmana 4,21000 Split</item>
      <item>IVA RADONJA, Turjaci,21230 Sinj</item>
      <item>IGOR VIDALINA, Dragašev prolaz 10,21230 Sinj</item>
      <item>TRIGLAV OSIGURANJE d. d., OIB 29743547503, Antuna Heinza 4,10000 Zagreb</item>
      <item>FRIGUS-LUMEN za proizvodnju i usluge, društvo s ograničenom odgovornošću, OIB 72539232828, Domovinskog rata 86,Sinj</item>
      <item>MARIN BUDIMIR, Tolstojeva  35 A,21000 Split</item>
      <item>Općinski sud u Sinj Zemljišno knjižni odjel, 21230 Sinj</item>
      <item>Porezna uprava Ispostava Sinj, 21230 Sinj</item>
      <item>Odvjetnici Tomislav Barbača i Sršan Kalebota iz Odvjetničkog društva GRGIĆ&amp;PARTNERI, Put Supavla 1,21000 Split</item>
      <item>TABAKOVIĆ, HOTIĆ I PERIS odvjetničko društvo - u likvidaciji, OIB 69589339444, Gajeva 24,10000 Zagreb</item>
      <item>Hrvatske vode, pravna osoba za upravljanje vodamaVodnogospodarski odjel za vodno područje dalmatinskih slivova, OIB 28921383001, Grada Vukovara 220,10000 Zagreb</item>
      <item>VODOVOD I ČISTOĆA - SINJ, društvo s ograničenom odgovornošću za obavljanje djelatnosti vodoopskrbe i ostalih komunalnih dj, OIB 81685682389, Put Pazara 3,Sinj</item>
      <item>TRIGLAV OSIGURANJE d. d. Rijeka, OIB 29743547503, Erazma Barčića 3,51000 Rijeka</item>
      <item>TRIGLAV OSIGURANJE d. d. Zagreb, OIB 29743547503, Antuna Heinza 4,10000 Zagreb</item>
      <item>Credo banka dioničko društvo "u stečaju", OIB 94141384086, Zrinjsko-Frankopanska 58,Split</item>
      <item>Natalija Mladineo dipl. oec., OIB 62875698528, Viška br.  24,21000 Split</item>
      <item>Zoran Vujanović, Vujanovićev prolaz 39,21230 Sinj</item>
      <item>Trgovački sud Split Pisarnica, OIB 30842297926, Sukoišanska 6,21000 Split</item>
      <item>Trgovački sud Split Oglasna ploča, OIB 30842297926, Sukoišanska 6,21000 Split</item>
      <item>Trgovački sud Split Registarski odjel, OIB 30842297926, Sukoišanska 6,21000 Split</item>
      <item>Trgovački sud Split Računovodstvo, OIB 30842297926, Sukoišanska 6,21000 Split</item>
      <item>Trgovački sud Split Ovršni odjel, OIB 30842297926, Sukoišanska 6,21000 Split</item>
      <item>Marija Vujčić Turkuklin, OIB 22593287559, Vrtlarska 3,10000 Zagreb</item>
      <item>NARODNE NOVINE, dioničko društvo za izdavanje i tiskanje Službenog lista Republike Hrvatske, službenih i drugih obrazaca te , OIB 64546066176, Savski Gaj XIII. put 6,10000 Zagreb</item>
      <item>VRDOLJAK i dr., javno trgovačko društvo za zaštitu osoba i imovine, OIB 04887032416, Istarska 11,Sinj</item>
      <item>NOVI IZGLED d.o.o. za graditeljstvo, usluge i trgovinu, OIB 22575434468, Istarska 11,Sinj</item>
      <item>VRDOLJAK i dr., javno trgovačko društvo za zaštitu osoba i imovine, OIB 04887032416, Istarska 11,Sinj</item>
      <item>NOVI IZGLED d.o.o. za graditeljstvo, usluge i trgovinu, OIB 22575434468, Istarska 11,Sinj</item>
      <item>Ankica Čenić, OIB 67541309757, Josipa Pupačića 1/3,21000 Split</item>
      <item>Neven Poljak, OIB 65264146929, Glavice 616,21230 Sinj</item>
      <item>Hrvatski Telekom d.d., OIB 81793146560, Roberta Frangeša Mihanovića 9,10000 Zagreb</item>
      <item>HEP - Opskrba d.o.o. za opskrbu potrošača električnom, toplinskom energijom i plinom, OIB 63073332379, Ulica grada Vukovara 37,10000 Zagreb</item>
      <item>HEP-Operator distribucijskog sustava d.o.o. za distribuciju i opskrbu električne energije, OIB 46830600751, Serdara Tomaševića 2,21230 Sinj</item>
      <item>JADRANSKO OSIGURANJE dioničko društvo, OIB 94472454976, Put Supavla 1,21000 Split</item>
      <item>Grgić &amp; Partneri odvjetničko društvo j.t.d., OIB 16457179668, Ulica grada Vukovara 282,Zagreb</item>
      <item>Porezna uprava, Područni ured Split, OIB 18683136487, Domovinskog rata 2,21000 Split</item>
      <item>Županijsko državno odvjetnišvo u Splitu Građansko upravni odjel Split, OIB 18683136487, Gundulićeva 26 A,21000 Split</item>
      <item>Slavica Šarić, OIB 23489581365, Vučipolje 16,21233 Vučipolje</item>
      <item>Danica Vidić, OIB 64844126046, Lučane,21230 Lučane</item>
      <item>ZOU MARKO PERIS I LANA PROPADALO DUKA, Petrinjska 7/1,10000 Zagreb</item>
      <item>VODOVOD I ODVODNJA CETINSKE KRAJINE, društvo s ograničenom odgovornošću za obavljanje djelatnosti javne vodoopskrbe i javne , OIB 81685682389, Ulica 126. Brigade Hrvatske vojske 13,21230 Sinj</item>
      <item>Vinko Samardžić, OIB 51470568169, Kavanjinova 5/II,21000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izvorni_sadrzaj>
    <derivirana_varijabla naziv="DomainObject.Predmet.SudioniciListNazivOIB_1">
      <item>, OIB 45644279911</item>
      <item>, OIB 00402731824</item>
      <item>, OIB 81388089222</item>
      <item>, OIB 69568406334</item>
      <item>, OIB 40943240230</item>
      <item>, OIB 50860400697</item>
      <item>, OIB 07197975221</item>
      <item>, OIB 28987205960</item>
      <item>, OIB 10021820170</item>
      <item>, OIB 99071088700</item>
      <item>, OIB 67021308474</item>
      <item>, OIB 83845454100</item>
      <item>, OIB 48475179614</item>
      <item>, OIB 69508750055</item>
      <item>, OIB 69568406334</item>
      <item>, OIB 67495030231</item>
      <item>, OIB 99433168686</item>
      <item>, OIB 83165788573</item>
      <item>, OIB 43718745181</item>
      <item>, OIB 47655349164</item>
      <item>, OIB 18167740419</item>
      <item>, OIB 36773087624</item>
      <item>, OIB 66657776229</item>
      <item>, OIB 45396651498</item>
      <item>, OIB 12913412630</item>
      <item>, OIB 93403095978</item>
      <item>, OIB 82331952507</item>
      <item>, OIB 93571898638</item>
      <item>, OIB 70261090290</item>
      <item>, OIB 79330723768</item>
      <item>, OIB 05283741658</item>
      <item>, OIB 69300971505</item>
      <item>, OIB 60337145826</item>
      <item>, OIB 06614378313</item>
      <item>, OIB 45644279911</item>
      <item>, OIB 47168058281</item>
      <item>, OIB 92812812154</item>
      <item>, OIB 08023801715</item>
      <item>, OIB 32247400556</item>
      <item>, OIB 91444365164</item>
      <item>, OIB 28969703698</item>
      <item>, OIB 70346400324</item>
      <item>, OIB 93058203391</item>
      <item>, OIB 05093549330</item>
      <item>, OIB 77286434613</item>
      <item>, OIB 26061596270</item>
      <item>, OIB 73133436549</item>
      <item>, OIB 77286434613</item>
      <item>, OIB 82057326002</item>
      <item>, OIB 54919778345</item>
      <item>, OIB 68915809457</item>
      <item>, OIB 76447344298</item>
      <item>, OIB 37828236493</item>
      <item>, OIB 90108478361</item>
      <item>, OIB 79929978489</item>
      <item>, OIB 03760609239</item>
      <item>, OIB 67875886072</item>
      <item>, OIB 34521112790</item>
      <item>, OIB 48934624127</item>
      <item>, OIB 24110883387</item>
      <item>, OIB 02755258160</item>
      <item>, OIB 20447483659</item>
      <item>, OIB 24572779287</item>
      <item>, OIB 45413723492</item>
      <item>, OIB 47210952845</item>
      <item>, OIB 04509502550</item>
      <item>, OIB 50820272706</item>
      <item>, OIB 95830034356</item>
      <item>, OIB 73476764186</item>
      <item>, OIB 13300780196</item>
      <item>, OIB 19085005765</item>
      <item>, OIB 15086877305</item>
      <item>, OIB 98263652137</item>
      <item>, OIB 99970084289</item>
      <item>, OIB 46119981308</item>
      <item>, OIB 89678062357</item>
      <item>, OIB 42949154046</item>
      <item>, OIB 84022697918</item>
      <item>, OIB 39596663292</item>
      <item>, OIB 73065054094</item>
      <item>, OIB 86144255374</item>
      <item>, OIB 38235249597</item>
      <item>, OIB 36873811766</item>
      <item>, OIB 21576179994</item>
      <item>, OIB 49294426696</item>
      <item>, OIB 85538143909</item>
      <item>, OIB 70716910964</item>
      <item>, OIB 61350207422</item>
      <item>, OIB 54487151742</item>
      <item>, OIB 17554060216</item>
      <item>, OIB 10700991300</item>
      <item>, OIB 13884598601</item>
      <item>, OIB 07771431902</item>
      <item>, OIB 81731773075</item>
      <item>, OIB 54458672823</item>
      <item>, OIB 95186507902</item>
      <item>, OIB 86052901863</item>
      <item>, OIB 94804261600</item>
      <item>, OIB 65677345667</item>
      <item>, OIB 52286803998</item>
      <item>, OIB 61472652753</item>
      <item>, OIB 39588961477</item>
      <item>, OIB 78883800050</item>
      <item>, OIB 99230298650</item>
      <item>, OIB 33873626015</item>
      <item>, OIB 98458961529</item>
      <item>, OIB 02331581413</item>
      <item>, OIB 43480935393</item>
      <item>, OIB 65119503915</item>
      <item>, OIB 51119627388</item>
      <item>, OIB 67441553111</item>
      <item>, OIB 97434076661</item>
      <item>, OIB 97419946808</item>
      <item>, OIB 48303888648</item>
      <item>, OIB 39575582810</item>
      <item>, OIB 06531434174</item>
      <item>, OIB 00078653946</item>
      <item>, OIB 47210952845</item>
      <item>, OIB 11014555201</item>
      <item>, OIB 06072347101</item>
      <item>, OIB 09316385014</item>
      <item>, OIB 78210681319</item>
      <item>, OIB 73885242737</item>
      <item>, OIB 94298301555</item>
      <item>, OIB 00574911805</item>
      <item>, OIB 91318582291</item>
      <item>, OIB 65063038817</item>
      <item>, OIB 85211012088</item>
      <item>, OIB 57499962156</item>
      <item>, OIB 87492823105</item>
      <item>, OIB 10472538525</item>
      <item>, OIB 40604406691</item>
      <item>, OIB 12073258842</item>
      <item>, OIB 78175063292</item>
      <item>, OIB 63556989725</item>
      <item>, OIB 33421195293</item>
      <item>, OIB 78055698558</item>
      <item>, OIB 78174486655</item>
      <item>, OIB 34309004199</item>
      <item>, OIB 57395948845</item>
      <item>, OIB 76447344298</item>
      <item>, OIB 32359554803</item>
      <item>, OIB 50336069074</item>
      <item>, OIB 47097297074</item>
      <item>, OIB 05312596530</item>
      <item>, OIB 02248684413</item>
      <item>, OIB 22174448066</item>
      <item>, OIB 83262591585</item>
      <item>, OIB 31455653759</item>
      <item>, OIB 19490370513</item>
      <item>, OIB 63084789451</item>
      <item>, OIB 63723307755</item>
      <item>, OIB 00173252900</item>
      <item>, OIB 60337145826</item>
      <item>, OIB 63404321087</item>
      <item>, OIB 53303946975</item>
      <item>, OIB 34227335321</item>
      <item>, OIB 95974201609</item>
      <item>, OIB 68915809457</item>
      <item>, OIB 46334834292</item>
      <item>, OIB 12801760997</item>
      <item>, OIB 11051480419</item>
      <item>, OIB 78757864719</item>
      <item>, OIB 19244342290</item>
      <item>, OIB 36319591304</item>
      <item>, OIB 94837904352</item>
      <item>, OIB 28391126044</item>
      <item>, OIB 93195212078</item>
      <item>, OIB 67636947429</item>
      <item>, OIB 74122171278</item>
      <item>, OIB 49344762076</item>
      <item>, OIB 47427796663</item>
      <item>, OIB 68898132178</item>
      <item>, OIB 47515386531</item>
      <item>, OIB 63994646712</item>
      <item>, OIB 75667307357</item>
      <item>, OIB 39049419355</item>
      <item>, OIB 35800265419</item>
      <item>, OIB null</item>
      <item>, OIB 26571249357</item>
      <item>, OIB null</item>
      <item>, OIB 94141384086</item>
      <item>, OIB 48360997733</item>
      <item>, OIB null</item>
      <item>, OIB 55945864193</item>
      <item>, OIB 46830600751</item>
      <item>, OIB null</item>
      <item>, OIB 94141384086</item>
      <item>, OIB null</item>
      <item>, OIB null</item>
      <item>, OIB 23856222941</item>
      <item>, OIB 63073332379</item>
      <item>, OIB 27759560625</item>
      <item>, OIB 29743547503</item>
      <item>, OIB 29524210204</item>
      <item>, OIB null</item>
      <item>, OIB null</item>
      <item>, OIB null</item>
      <item>, OIB null</item>
      <item>, OIB 48288444926</item>
      <item>, OIB null</item>
      <item>, OIB 81685682389</item>
      <item>, OIB null</item>
      <item>, OIB 85828625994</item>
      <item>, OIB null</item>
      <item>, OIB null</item>
      <item>, OIB 67131617872</item>
      <item>, OIB 81793146560</item>
      <item>, OIB 90087470153</item>
      <item>, OIB 96604038379</item>
      <item>, OIB 03151715678</item>
      <item>, OIB 05956580661</item>
      <item>, OIB 55945864193</item>
      <item>, OIB 94472454976</item>
      <item>, OIB 85584865987</item>
      <item>, OIB null</item>
      <item>, OIB null</item>
      <item>, OIB null</item>
      <item>, OIB null</item>
      <item>, OIB null</item>
      <item>, OIB null</item>
      <item>, OIB null</item>
      <item>, OIB null</item>
      <item>, OIB 29743547503</item>
      <item>, OIB 72539232828</item>
      <item>, OIB null</item>
      <item>, OIB null</item>
      <item>, OIB null</item>
      <item>, OIB null</item>
      <item>, OIB 69589339444</item>
      <item>, OIB 28921383001</item>
      <item>, OIB 81685682389</item>
      <item>, OIB 29743547503</item>
      <item>, OIB 29743547503</item>
      <item>, OIB 94141384086</item>
      <item>, OIB 62875698528</item>
      <item>, OIB null</item>
      <item>, OIB 30842297926</item>
      <item>, OIB 30842297926</item>
      <item>, OIB 30842297926</item>
      <item>, OIB 30842297926</item>
      <item>, OIB 30842297926</item>
      <item>, OIB 22593287559</item>
      <item>, OIB 64546066176</item>
      <item>, OIB 04887032416</item>
      <item>, OIB 22575434468</item>
      <item>, OIB 04887032416</item>
      <item>, OIB 22575434468</item>
      <item>, OIB 67541309757</item>
      <item>, OIB 65264146929</item>
      <item>, OIB 81793146560</item>
      <item>, OIB 63073332379</item>
      <item>, OIB 46830600751</item>
      <item>, OIB 94472454976</item>
      <item>, OIB 16457179668</item>
      <item>, OIB 18683136487</item>
      <item>, OIB 18683136487</item>
      <item>, OIB 23489581365</item>
      <item>, OIB 64844126046</item>
      <item>, OIB null</item>
      <item>, OIB 81685682389</item>
      <item>, OIB 51470568169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7D591F-09D0-44AF-AF10-1986713A65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517</properties:Words>
  <properties:Characters>2866</properties:Characters>
  <properties:Lines>78</properties:Lines>
  <properties:Paragraphs>23</properties:Paragraphs>
  <properties:TotalTime>32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3621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2017-11-29T06:45:00Z</dcterms:created>
  <dc:creator>Velimir Vuković</dc:creator>
  <cp:lastModifiedBy>Velimir Vuković</cp:lastModifiedBy>
  <cp:lastPrinted>2017-11-29T07:16:00Z</cp:lastPrinted>
  <dcterms:modified xmlns:xsi="http://www.w3.org/2001/XMLSchema-instance" xsi:type="dcterms:W3CDTF">2017-11-29T07:19:00Z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