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de6a" w14:paraId="b67de6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4/2018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E854EF">
        <w:t>EKSKLUZIV SPEED CARS d.o.o., Zagreb, Froudeova 1-3, OIB: 78239693870</w:t>
      </w:r>
      <w:r w:rsidR="00EF6E65">
        <w:t xml:space="preserve">, </w:t>
      </w:r>
      <w:r w:rsidR="00CB1EA4">
        <w:t>2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E854EF">
        <w:t>EKSKLUZIV SPEED CARS d.o.o., Zagreb, Froudeova 1-3, OIB: 78239693870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E854EF">
        <w:t>EKSKLUZIV SPEED CARS d.o.o., Zagreb, Froudeova 1-3, OIB: 78239693870</w:t>
      </w:r>
      <w:r w:rsidR="00CB1EA4">
        <w:t>,</w:t>
      </w:r>
      <w:r w:rsidR="006C4C3C">
        <w:t xml:space="preserve"> </w:t>
      </w:r>
      <w:r w:rsidR="00E854EF">
        <w:t>Zvonku Kokotu, Zagreb, Ulica dr. Luje Naletilića 49, OIB: 61948584073</w:t>
      </w:r>
      <w:r w:rsidR="006E5E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EF6E65">
        <w:rPr>
          <w:b/>
        </w:rPr>
        <w:t>1</w:t>
      </w:r>
      <w:r w:rsidR="00E854EF">
        <w:rPr>
          <w:b/>
        </w:rPr>
        <w:t>5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E854EF">
        <w:rPr>
          <w:b/>
        </w:rPr>
        <w:t>9,45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E854EF">
        <w:t>2. siječnja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E854EF">
        <w:t>EKSKLUZIV SPEED CARS d.o.o., Zagreb, Froudeova 1-3, OIB: 78239693870</w:t>
      </w:r>
      <w:r w:rsidR="00EF6E65" w:rsidRPr="00EF6E65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CB1EA4">
        <w:t>2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B4E" w:rsidR="00124B4E">
      <w:r>
        <w:separator/>
      </w:r>
    </w:p>
  </w:endnote>
  <w:endnote w:id="0" w:type="continuationSeparator">
    <w:p w:rsidRDefault="00124B4E" w:rsidR="00124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B4E" w:rsidR="00124B4E">
      <w:r>
        <w:separator/>
      </w:r>
    </w:p>
  </w:footnote>
  <w:footnote w:id="0" w:type="continuationSeparator">
    <w:p w:rsidRDefault="00124B4E" w:rsidR="00124B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44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E854EF">
      <w:rPr>
        <w:rFonts w:hAnsi="Verdana" w:ascii="Verdana"/>
        <w:b w:val="false"/>
        <w:sz w:val="24"/>
        <w:szCs w:val="24"/>
      </w:rPr>
      <w:t>4/2018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AF441C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854EF"/>
    <w:rsid w:val="00E95616"/>
    <w:rsid w:val="00EA6F5E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4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41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4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4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4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41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4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4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EKSKLUZIV SPEED CARS d.o.o.</izvorni_sadrzaj>
    <derivirana_varijabla naziv="DomainObject.Predmet.ProtustrankaFormated_1">  EKSKLUZIV SPEED CARS d.o.o.</derivirana_varijabla>
  </DomainObject.Predmet.ProtustrankaFormated>
  <DomainObject.Predmet.ProtustrankaFormatedOIB>
    <izvorni_sadrzaj>  EKSKLUZIV SPEED CARS d.o.o., OIB 78239693870</izvorni_sadrzaj>
    <derivirana_varijabla naziv="DomainObject.Predmet.ProtustrankaFormatedOIB_1">  EKSKLUZIV SPEED CARS d.o.o., OIB 78239693870</derivirana_varijabla>
  </DomainObject.Predmet.ProtustrankaFormatedOIB>
  <DomainObject.Predmet.ProtustrankaFormatedWithAdress>
    <izvorni_sadrzaj> EKSKLUZIV SPEED CARS d.o.o., Froudeova 1-3, 10000 Zagreb</izvorni_sadrzaj>
    <derivirana_varijabla naziv="DomainObject.Predmet.ProtustrankaFormatedWithAdress_1"> EKSKLUZIV SPEED CARS d.o.o., Froudeova 1-3, 10000 Zagreb</derivirana_varijabla>
  </DomainObject.Predmet.ProtustrankaFormatedWithAdress>
  <DomainObject.Predmet.ProtustrankaFormatedWithAdressOIB>
    <izvorni_sadrzaj> EKSKLUZIV SPEED CARS d.o.o., OIB 78239693870, Froudeova 1-3, 10000 Zagreb</izvorni_sadrzaj>
    <derivirana_varijabla naziv="DomainObject.Predmet.ProtustrankaFormatedWithAdressOIB_1"> EKSKLUZIV SPEED CARS d.o.o., OIB 78239693870, Froudeova 1-3, 10000 Zagreb</derivirana_varijabla>
  </DomainObject.Predmet.ProtustrankaFormatedWithAdressOIB>
  <DomainObject.Predmet.ProtustrankaWithAdress>
    <izvorni_sadrzaj>EKSKLUZIV SPEED CARS d.o.o. Froudeova 1-3, 10000 Zagreb</izvorni_sadrzaj>
    <derivirana_varijabla naziv="DomainObject.Predmet.ProtustrankaWithAdress_1">EKSKLUZIV SPEED CARS d.o.o. Froudeova 1-3, 10000 Zagreb</derivirana_varijabla>
  </DomainObject.Predmet.ProtustrankaWithAdress>
  <DomainObject.Predmet.ProtustrankaWithAdressOIB>
    <izvorni_sadrzaj>EKSKLUZIV SPEED CARS d.o.o., OIB 78239693870, Froudeova 1-3, 10000 Zagreb</izvorni_sadrzaj>
    <derivirana_varijabla naziv="DomainObject.Predmet.ProtustrankaWithAdressOIB_1">EKSKLUZIV SPEED CARS d.o.o., OIB 78239693870, Froudeova 1-3, 10000 Zagreb</derivirana_varijabla>
  </DomainObject.Predmet.ProtustrankaWithAdressOIB>
  <DomainObject.Predmet.ProtustrankaNazivFormated>
    <izvorni_sadrzaj>EKSKLUZIV SPEED CARS d.o.o.</izvorni_sadrzaj>
    <derivirana_varijabla naziv="DomainObject.Predmet.ProtustrankaNazivFormated_1">EKSKLUZIV SPEED CARS d.o.o.</derivirana_varijabla>
  </DomainObject.Predmet.ProtustrankaNazivFormated>
  <DomainObject.Predmet.ProtustrankaNazivFormatedOIB>
    <izvorni_sadrzaj>EKSKLUZIV SPEED CARS d.o.o., OIB 78239693870</izvorni_sadrzaj>
    <derivirana_varijabla naziv="DomainObject.Predmet.ProtustrankaNazivFormatedOIB_1">EKSKLUZIV SPEED CARS d.o.o., OIB 78239693870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EKSKLUZIV SPEED CARS d.o.o.</item>
    </izvorni_sadrzaj>
    <derivirana_varijabla naziv="DomainObject.Predmet.ProtuStrankaListFormated_1">
      <item>EKSKLUZIV SPEED CARS d.o.o.</item>
    </derivirana_varijabla>
  </DomainObject.Predmet.ProtuStrankaListFormated>
  <DomainObject.Predmet.ProtuStrankaListFormatedOIB>
    <izvorni_sadrzaj>
      <item>EKSKLUZIV SPEED CARS d.o.o., OIB 78239693870</item>
    </izvorni_sadrzaj>
    <derivirana_varijabla naziv="DomainObject.Predmet.ProtuStrankaListFormatedOIB_1">
      <item>EKSKLUZIV SPEED CARS d.o.o., OIB 78239693870</item>
    </derivirana_varijabla>
  </DomainObject.Predmet.ProtuStrankaListFormatedOIB>
  <DomainObject.Predmet.ProtuStrankaListFormatedWithAdress>
    <izvorni_sadrzaj>
      <item>EKSKLUZIV SPEED CARS d.o.o., Froudeova 1-3, 10000 Zagreb</item>
    </izvorni_sadrzaj>
    <derivirana_varijabla naziv="DomainObject.Predmet.ProtuStrankaListFormatedWithAdress_1">
      <item>EKSKLUZIV SPEED CARS d.o.o., Froudeova 1-3, 10000 Zagreb</item>
    </derivirana_varijabla>
  </DomainObject.Predmet.ProtuStrankaListFormatedWithAdress>
  <DomainObject.Predmet.ProtuStrankaListFormatedWithAdressOIB>
    <izvorni_sadrzaj>
      <item>EKSKLUZIV SPEED CARS d.o.o., OIB 78239693870, Froudeova 1-3, 10000 Zagreb</item>
    </izvorni_sadrzaj>
    <derivirana_varijabla naziv="DomainObject.Predmet.ProtuStrankaListFormatedWithAdressOIB_1">
      <item>EKSKLUZIV SPEED CARS d.o.o., OIB 78239693870, Froudeova 1-3, 10000 Zagreb</item>
    </derivirana_varijabla>
  </DomainObject.Predmet.ProtuStrankaListFormatedWithAdressOIB>
  <DomainObject.Predmet.ProtuStrankaListNazivFormated>
    <izvorni_sadrzaj>
      <item>EKSKLUZIV SPEED CARS d.o.o.</item>
    </izvorni_sadrzaj>
    <derivirana_varijabla naziv="DomainObject.Predmet.ProtuStrankaListNazivFormated_1">
      <item>EKSKLUZIV SPEED CARS d.o.o.</item>
    </derivirana_varijabla>
  </DomainObject.Predmet.ProtuStrankaListNazivFormated>
  <DomainObject.Predmet.ProtuStrankaListNazivFormatedOIB>
    <izvorni_sadrzaj>
      <item>EKSKLUZIV SPEED CARS d.o.o., OIB 78239693870</item>
    </izvorni_sadrzaj>
    <derivirana_varijabla naziv="DomainObject.Predmet.ProtuStrankaListNazivFormatedOIB_1">
      <item>EKSKLUZIV SPEED CARS d.o.o., OIB 78239693870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EKSKLUZIV SPEED CARS d.o.o.</izvorni_sadrzaj>
    <derivirana_varijabla naziv="DomainObject.Predmet.ProtustrankaIDrugi_1">EKSKLUZIV SPEED CARS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EKSKLUZIV SPEED CARS d.o.o., OIB 78239693870, Froudeova 1-3, 10000 Zagreb</izvorni_sadrzaj>
    <derivirana_varijabla naziv="DomainObject.Predmet.ProtustrankaIDrugiAdressOIB_1">EKSKLUZIV SPEED CARS d.o.o., OIB 78239693870, Froudeova 1-3,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EKSKLUZIV SPEED CARS d.o.o.</item>
    </izvorni_sadrzaj>
    <derivirana_varijabla naziv="DomainObject.Predmet.SudioniciListNaziv_1">
      <item>FINA Regionalni centar Zagreb</item>
      <item>EKSKLUZIV SPEED CARS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EKSKLUZIV SPEED CARS d.o.o., OIB 78239693870, Froudeova 1-3,10000 Zagreb</item>
    </izvorni_sadrzaj>
    <derivirana_varijabla naziv="DomainObject.Predmet.SudioniciListAdressOIB_1">
      <item>FINA Regionalni centar Zagreb, OIB 85821130368, Trg svibanjskih žrtava 1995. 1,10000 Zagreb</item>
      <item>EKSKLUZIV SPEED CARS d.o.o., OIB 78239693870, Froudeova 1-3,10000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78239693870</item>
    </izvorni_sadrzaj>
    <derivirana_varijabla naziv="DomainObject.Predmet.SudioniciListNazivOIB_1">
      <item>, OIB 85821130368</item>
      <item>, OIB 78239693870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C51BB-C9B6-4097-8E8D-BF904324E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897</properties:Words>
  <properties:Characters>4655</properties:Characters>
  <properties:Lines>133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2018-02-02T09:30:00Z</dcterms:created>
  <dc:creator>Korisnik</dc:creator>
  <cp:lastModifiedBy>Draženka Prpić</cp:lastModifiedBy>
  <cp:lastPrinted>2018-02-02T09:32:00Z</cp:lastPrinted>
  <dcterms:modified xmlns:xsi="http://www.w3.org/2001/XMLSchema-instance" xsi:type="dcterms:W3CDTF">2018-02-02T09:33:00Z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