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485e2" w14:paraId="1b485e2" w:rsidRDefault="00CB6983" w:rsidP="00910611" w:rsidR="00CB698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B6983" w:rsidP="00910611" w:rsidR="00CB6983">
      <w:r>
        <w:rPr>
          <w:rFonts w:eastAsia="MS Mincho"/>
        </w:rPr>
        <w:t xml:space="preserve">   REPUBLIKA HRVATSKA</w:t>
      </w:r>
    </w:p>
    <w:p w:rsidRDefault="00CB6983" w:rsidP="00910611" w:rsidR="00CB6983">
      <w:r>
        <w:rPr>
          <w:rFonts w:eastAsia="MS Mincho"/>
        </w:rPr>
        <w:t>TRGOVAČKI SUD U RIJECI</w:t>
      </w:r>
    </w:p>
    <w:p w:rsidRDefault="00CB6983" w:rsidR="00CB6983"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195482" w:rsidRPr="00195482">
        <w:rPr>
          <w:b/>
        </w:rPr>
        <w:t>UNI - TAXI jednostavno društvo s ograničenom odgovornošću za usluge prijevoza, Ičići, Poljane - Menderi 152, OIB 40702668423</w:t>
      </w:r>
      <w:r w:rsidR="00405479" w:rsidRPr="00405479">
        <w:t xml:space="preserve">, dana </w:t>
      </w:r>
      <w:r w:rsidR="003E3ACD">
        <w:t>30. svibnja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195482" w:rsidRPr="00195482">
        <w:rPr>
          <w:b/>
        </w:rPr>
        <w:t>UNI - TAXI jednostavno društvo s ograničenom odgovornošću za usluge prijevoza, Ičići, Poljane - Menderi 152, OIB 40702668423</w:t>
      </w:r>
      <w:r w:rsidR="007A72BF">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CB6983">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195482" w:rsidRPr="00195482">
        <w:rPr>
          <w:b/>
          <w:bCs/>
        </w:rPr>
        <w:t>Ratko Miklaušić, Rijeka, Ciottina 20/1, OIB 97911569674</w:t>
      </w:r>
      <w:r w:rsidR="00264D43">
        <w:rPr>
          <w:b/>
          <w:bCs/>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9E2A1E">
        <w:t xml:space="preserve">društvom </w:t>
      </w:r>
      <w:r w:rsidR="00195482" w:rsidRPr="00195482">
        <w:rPr>
          <w:b/>
        </w:rPr>
        <w:t>UNI - TAXI jednostavno društvo s ograničenom odgovornošću za usluge prijevoza, Ičići, Poljane - Menderi 152, OIB 40702668423</w:t>
      </w:r>
      <w:r w:rsidR="00EC7A9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195482" w:rsidP="00195482" w:rsidR="00195482" w:rsidRPr="00195482">
      <w:pPr>
        <w:jc w:val="both"/>
      </w:pPr>
      <w:r w:rsidRPr="00195482">
        <w:tab/>
        <w:t xml:space="preserve">Financijska agencija, Regionalni centar Rijeka podnijela je ovome sudu 11. travnja 2017. </w:t>
      </w:r>
      <w:r w:rsidR="00B50057">
        <w:t xml:space="preserve">godine </w:t>
      </w:r>
      <w:r w:rsidRPr="00195482">
        <w:t>prijedlog za otvaranje stečajnog postupka nad dužnikom UNI - TAXI jednostavno društvo s ograničenom odgovornošću za usluge prijevoza, Ičići, Poljane - Menderi 152, OIB 40702668423 (dalje: dužnik) temeljem čl.110. st.1. Stečajnog zakona (Narodne novine, broj 71/15, dalje: SZ-a).</w:t>
      </w:r>
      <w:r w:rsidRPr="00195482">
        <w:tab/>
      </w:r>
    </w:p>
    <w:p w:rsidRDefault="00195482" w:rsidP="00195482" w:rsidR="00195482" w:rsidRPr="00195482">
      <w:pPr>
        <w:jc w:val="both"/>
      </w:pPr>
      <w:r w:rsidRPr="00195482">
        <w:tab/>
        <w:t xml:space="preserve">Predlagatelj je u prijedlogu naveo da dužnik na dan </w:t>
      </w:r>
      <w:r w:rsidR="00B50057">
        <w:t>0</w:t>
      </w:r>
      <w:r w:rsidRPr="00195482">
        <w:t>6. travanj 2017.</w:t>
      </w:r>
      <w:r w:rsidR="00B50057">
        <w:t xml:space="preserve"> godine</w:t>
      </w:r>
      <w:r w:rsidRPr="00195482">
        <w:t xml:space="preserve"> u Očevidniku redoslijeda osnova za plaćanje ima evidentirane neizvršene osnove za plaćanje u neprekinutom razdoblju od 120 dana u ukupnom iznosu od 22.849,52 kn u koji iznos je uračunata i kamata i naknada Financijske agencije za provedbe ovrhe i da dužnik ima jednog zaposlenika.</w:t>
      </w:r>
    </w:p>
    <w:p w:rsidRDefault="00195482" w:rsidP="00195482" w:rsidR="00195482" w:rsidRPr="00195482">
      <w:pPr>
        <w:jc w:val="both"/>
      </w:pPr>
      <w:r w:rsidRPr="00195482">
        <w:lastRenderedPageBreak/>
        <w:tab/>
        <w:t xml:space="preserve">Rješenjem poslovni broj St-256/17-4 od 19. listopada 2017. </w:t>
      </w:r>
      <w:r w:rsidR="00B50057">
        <w:t xml:space="preserve">godine </w:t>
      </w:r>
      <w:r w:rsidRPr="00195482">
        <w:t xml:space="preserve">pokrenut je prethodni postupak radi utvrđivanja pretpostavki za otvaranje stečajnog postupka nad dužnikom i naloženo osobi ovlaštenoj za zastupanje dužnika Aleksandru Uni, Ičići, Liburnijska ulica 15, da 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195482" w:rsidP="00195482" w:rsidR="00195482" w:rsidRPr="00195482">
      <w:pPr>
        <w:jc w:val="both"/>
      </w:pPr>
      <w:r w:rsidRPr="00195482">
        <w:tab/>
        <w:t xml:space="preserve">Rješenjem od 12. prosinca 2017. </w:t>
      </w:r>
      <w:r w:rsidR="00B50057">
        <w:t xml:space="preserve">godine </w:t>
      </w:r>
      <w:r w:rsidRPr="00195482">
        <w:t xml:space="preserve">određena je mjera osiguranja iz čl. 118. st. 2. t. 1. SZ-a imenovanjem privremenog stečajnog upravitelja čiji je zadatak bio do završetka prethodnog postupka izvršiti pregled dužnikovog poslovnog prostora, te uvid u knjige i poslovnu dokumentaciju dužnika i nakon toga podnijeti izvješće u kojem će iznijeti svoje mišljenje o tome postoje li pretpostavke za otvaranje stečajnog postupka, te posebno mogu li se imovinom dužnika namiriti troškovi postupka (čl.119. st.2. SZ-a).  </w:t>
      </w:r>
    </w:p>
    <w:p w:rsidRDefault="00195482" w:rsidP="00195482" w:rsidR="00195482" w:rsidRPr="00195482">
      <w:pPr>
        <w:jc w:val="both"/>
      </w:pPr>
      <w:r w:rsidRPr="00195482">
        <w:tab/>
        <w:t>U prethodnom postupku privremeni stečajni upravitelj utvrdio je slijedeće:</w:t>
      </w:r>
      <w:r w:rsidRPr="00195482">
        <w:tab/>
      </w:r>
    </w:p>
    <w:p w:rsidRDefault="00195482" w:rsidP="00195482" w:rsidR="00195482" w:rsidRPr="00195482">
      <w:pPr>
        <w:jc w:val="both"/>
        <w:rPr>
          <w:b/>
        </w:rPr>
      </w:pPr>
      <w:r w:rsidRPr="00195482">
        <w:tab/>
        <w:t>Na adresi sjedišta dužnika iz upisnika, nije istaknuta oznaka tvrtke dužnika. Također ne postoji poštanski sandučić, preko kojeg bi društvo primalo poštu. Dužnik nema dostupne brojeve telefona niti e</w:t>
      </w:r>
      <w:r w:rsidR="00B50057">
        <w:t xml:space="preserve"> </w:t>
      </w:r>
      <w:r w:rsidRPr="00195482">
        <w:t>mail adresu. Na adresi sjedišta dužnika, nalazi se  novo izgrađena  zgrada sa parkiralištem,  privremeni stečajni upravitelj nije zatekao nikoga. Sa zakonskim zastupnikom dužnika, stečajni upravitelj nije uspio stupiti u kontakt,  niti na adresi prijavljenog prebivališta zakonskog zastupnika niti na adresi registriranog sjedišta dužnika.</w:t>
      </w:r>
    </w:p>
    <w:p w:rsidRDefault="00195482" w:rsidP="00195482" w:rsidR="00195482" w:rsidRPr="00195482">
      <w:pPr>
        <w:jc w:val="both"/>
        <w:rPr>
          <w:b/>
        </w:rPr>
      </w:pPr>
      <w:r w:rsidRPr="00195482">
        <w:tab/>
        <w:t xml:space="preserve">Prema bilanci na dan 31. prosinac 2016. </w:t>
      </w:r>
      <w:r w:rsidR="00B50057">
        <w:t xml:space="preserve">godine </w:t>
      </w:r>
      <w:r w:rsidRPr="00195482">
        <w:t>dužnik nema iskazanu dugotrajnu materijalnu i nematerijalnu imovinu. Dužnik u poslovnim knjigama ima evidentiran iznos od  26.286 kuna koji se odnosi na novac u banci i blagajni.</w:t>
      </w:r>
    </w:p>
    <w:p w:rsidRDefault="00B50057" w:rsidP="00195482" w:rsidR="00195482" w:rsidRPr="00195482">
      <w:pPr>
        <w:jc w:val="both"/>
        <w:rPr>
          <w:b/>
        </w:rPr>
      </w:pPr>
      <w:r>
        <w:tab/>
      </w:r>
      <w:r w:rsidR="00195482" w:rsidRPr="00195482">
        <w:t>Kratkotrajna imovina sastoji se od zaliha, potraživanja u beznačajnim iznosima, dok je iznos novčanih sredstava koja se nalaze u blagajni odnosno banci evidentiran u visini od 26.286 kuna.</w:t>
      </w:r>
    </w:p>
    <w:p w:rsidRDefault="00CB6983" w:rsidP="00195482" w:rsidR="00195482" w:rsidRPr="00195482">
      <w:pPr>
        <w:jc w:val="both"/>
        <w:rPr>
          <w:b/>
        </w:rPr>
      </w:pPr>
      <w:r>
        <w:pict>
          <v:rect fillcolor="#c0504d" filled="f" strokeweight="2.25pt" strokecolor="#5c83b4" stroked="f" o:spid="_x0000_s1027" id="Pravokutnik 1" style="position:absolute;left:0;text-align:left;margin-left:0;margin-top:0;width:44.55pt;height:14.6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195482" w:rsidR="00195482">
                  <w:pPr>
                    <w:pBdr>
                      <w:top w:space="1" w:sz="4" w:color="7F7F7F" w:val="single"/>
                    </w:pBdr>
                    <w:jc w:val="center"/>
                    <w:rPr>
                      <w:color w:val="C0504D"/>
                    </w:rPr>
                  </w:pPr>
                </w:p>
              </w:txbxContent>
            </v:textbox>
            <w10:wrap anchory="margin" anchorx="margin"/>
          </v:rect>
        </w:pict>
      </w:r>
      <w:r w:rsidR="00195482" w:rsidRPr="00195482">
        <w:tab/>
        <w:t xml:space="preserve">Do završetka prethodnog postupka kod dužnika je utvrđeno postojanje stečajnog razloga nesposobnost za plaćanje iz čl. 6. SZ. </w:t>
      </w:r>
    </w:p>
    <w:p w:rsidRDefault="00195482" w:rsidP="00195482" w:rsidR="00195482" w:rsidRPr="00195482">
      <w:pPr>
        <w:jc w:val="both"/>
        <w:rPr>
          <w:b/>
        </w:rPr>
      </w:pPr>
      <w:r w:rsidRPr="00195482">
        <w:tab/>
        <w:t xml:space="preserve">Naime, prema Očevidniku redoslijeda osnova za plaćanje dužnik na dan od 19.02.2018. ima evidentirane neizvršene osnove za plaćanje u ukupnom iznosu od </w:t>
      </w:r>
      <w:r w:rsidRPr="00195482">
        <w:rPr>
          <w:bCs/>
        </w:rPr>
        <w:t>31.976,91 kuna, a račun je u neprekidnoj blokadi ukupno 438 dana.</w:t>
      </w:r>
    </w:p>
    <w:p w:rsidRDefault="00195482" w:rsidP="00195482" w:rsidR="00195482" w:rsidRPr="00195482">
      <w:pPr>
        <w:jc w:val="both"/>
        <w:rPr>
          <w:bCs/>
        </w:rPr>
      </w:pPr>
      <w:r w:rsidRPr="00195482">
        <w:t xml:space="preserve"> </w:t>
      </w:r>
      <w:r w:rsidRPr="00195482">
        <w:tab/>
        <w:t>Iz dostupnih podataka privremeni stečajni upravitelj zaključio je da dužnik nema  imovine iz koje bi se mogli podmiriti troškovi stečajnog postupka. Društvo nema likvidne imovine.</w:t>
      </w:r>
    </w:p>
    <w:p w:rsidRDefault="00195482" w:rsidP="00195482" w:rsidR="00195482" w:rsidRPr="00195482">
      <w:pPr>
        <w:jc w:val="both"/>
        <w:rPr>
          <w:b/>
        </w:rPr>
      </w:pPr>
      <w:r w:rsidRPr="00195482">
        <w:tab/>
        <w:t>Privremeni stečajni upravitelj predložio je da sud pozove osobe koje imaju pravni interes za provedbom stečajnog postupka nad dužnikom na uplatu predujma za namirenje troškova prethodnog i otvorenog stečajnom postupka u ukupnom iznosu 38.500,00 kuna, a koji iznos se odnosi na 5.000,00 kuna pokrića troškova prethodnog postupka i pokriće troškova stečajnog postupka u iznosu od 33.500.000,00 kuna</w:t>
      </w:r>
      <w:r w:rsidR="00B50057">
        <w:t xml:space="preserve"> </w:t>
      </w:r>
      <w:r w:rsidRPr="00195482">
        <w:t>i to: 20.000,00 kuna nagrada stečajnom upravitelju u bruto iznosu, te 1.500,00 kuna ostalih troškova (izrada pečata, troškovi platnog prometa i sl.) te 12.000,00 kuna za knjigovodstvene usluge, sud će donijeti rješenje  o otvaranju i zaključenju stečajnog postupka.</w:t>
      </w:r>
    </w:p>
    <w:p w:rsidRDefault="00195482" w:rsidP="00195482" w:rsidR="00195482" w:rsidRPr="00195482">
      <w:pPr>
        <w:jc w:val="both"/>
        <w:rPr>
          <w:b/>
        </w:rPr>
      </w:pPr>
      <w:r w:rsidRPr="00195482">
        <w:lastRenderedPageBreak/>
        <w:tab/>
        <w:t>Procjena troškova izvršena je pod pretpostavkom da stečajni postupak traje 12 mjeseci.</w:t>
      </w:r>
    </w:p>
    <w:p w:rsidRDefault="0075619D" w:rsidP="00264D43"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4A4D81">
        <w:t>27. veljače 2018. godine</w:t>
      </w:r>
      <w:r w:rsidR="00A8604D">
        <w:t>.</w:t>
      </w:r>
      <w:r w:rsidRPr="00D94E39">
        <w:t xml:space="preserve"> </w:t>
      </w:r>
      <w:r w:rsidR="003E3ACD">
        <w:t xml:space="preserve">godine </w:t>
      </w:r>
      <w:r w:rsidRPr="00D94E39">
        <w:t xml:space="preserve">pozvane su osobe koje imaju pravni interes za provedbom stečajnog postupka da u roku od 15 dana uplate predujam u visini od </w:t>
      </w:r>
      <w:r w:rsidR="00B50057">
        <w:t>38.500</w:t>
      </w:r>
      <w:r w:rsidR="0075619D">
        <w:t>,00</w:t>
      </w:r>
      <w:r w:rsidRPr="00D94E39">
        <w:t xml:space="preserve"> kn, za namirenje trošk</w:t>
      </w:r>
      <w:r w:rsidR="00D7519E">
        <w:t>ova</w:t>
      </w:r>
      <w:r w:rsidR="00C0549F">
        <w:t xml:space="preserve"> </w:t>
      </w:r>
      <w:r w:rsidR="00A8604D">
        <w:t xml:space="preserve">prethodnog i otvorenog </w:t>
      </w:r>
      <w:r w:rsidRPr="00D94E39">
        <w:t>stečajnog postupka. Predmetno rješenje objavljeno je na mrežnoj stranici e-Oglasne ploče sud</w:t>
      </w:r>
      <w:r w:rsidR="00E1704F">
        <w:t>ov</w:t>
      </w:r>
      <w:r w:rsidRPr="00D94E39">
        <w:t xml:space="preserve">a </w:t>
      </w:r>
      <w:r w:rsidR="008502FF">
        <w:t xml:space="preserve">dana </w:t>
      </w:r>
      <w:r w:rsidR="004A4D81">
        <w:t>27. veljače</w:t>
      </w:r>
      <w:r w:rsidR="00F05C01">
        <w:t xml:space="preserve"> </w:t>
      </w:r>
      <w:r w:rsidR="0002490F">
        <w:t>2018.</w:t>
      </w:r>
      <w:r w:rsidR="003E3ACD">
        <w:t xml:space="preserve"> godine</w:t>
      </w:r>
      <w:r w:rsidR="0002490F">
        <w:t xml:space="preserve"> </w:t>
      </w:r>
      <w:r w:rsidRPr="00D94E39">
        <w:t>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4A4D81">
        <w:t>27. veljače</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3E3ACD">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3E3ACD">
        <w:rPr>
          <w:bCs/>
        </w:rPr>
        <w:t>30. svibnja</w:t>
      </w:r>
      <w:r w:rsidR="008C7EA8">
        <w:rPr>
          <w:bCs/>
        </w:rPr>
        <w:t xml:space="preserve"> </w:t>
      </w:r>
      <w:r w:rsidR="00405479">
        <w:rPr>
          <w:bCs/>
        </w:rPr>
        <w:t>2018</w:t>
      </w:r>
      <w:r w:rsidR="00A274AB" w:rsidRPr="001A7568">
        <w:rPr>
          <w:bCs/>
        </w:rPr>
        <w:t>.</w:t>
      </w:r>
      <w:r w:rsidR="003E3ACD">
        <w:rPr>
          <w:bCs/>
        </w:rPr>
        <w:t xml:space="preserve"> godine</w:t>
      </w:r>
    </w:p>
    <w:p w:rsidRDefault="00BD15F1" w:rsidP="003E3ACD" w:rsidR="00CB6983">
      <w:pPr>
        <w:jc w:val="right"/>
        <w:rPr>
          <w:bCs/>
        </w:rPr>
      </w:pPr>
      <w:r>
        <w:rPr>
          <w:bCs/>
        </w:rPr>
        <w:tab/>
      </w:r>
      <w:r>
        <w:rPr>
          <w:bCs/>
        </w:rPr>
        <w:tab/>
      </w:r>
      <w:r>
        <w:rPr>
          <w:bCs/>
        </w:rPr>
        <w:tab/>
      </w:r>
      <w:r>
        <w:rPr>
          <w:bCs/>
        </w:rPr>
        <w:tab/>
      </w:r>
      <w:r>
        <w:rPr>
          <w:bCs/>
        </w:rPr>
        <w:tab/>
      </w:r>
      <w:r>
        <w:rPr>
          <w:bCs/>
        </w:rPr>
        <w:tab/>
      </w:r>
      <w:r>
        <w:rPr>
          <w:bCs/>
        </w:rPr>
        <w:tab/>
      </w:r>
      <w:r>
        <w:rPr>
          <w:bCs/>
        </w:rPr>
        <w:tab/>
      </w:r>
    </w:p>
    <w:p w:rsidRDefault="00BD15F1" w:rsidP="003E3ACD" w:rsidR="00321306" w:rsidRPr="00C86EE1">
      <w:pPr>
        <w:jc w:val="right"/>
        <w:rPr>
          <w:bCs/>
        </w:rPr>
      </w:pPr>
      <w:r>
        <w:rPr>
          <w:bCs/>
        </w:rPr>
        <w:tab/>
      </w:r>
      <w:r w:rsidR="000554F6" w:rsidRPr="00C86EE1">
        <w:rPr>
          <w:bCs/>
        </w:rPr>
        <w:t>S</w:t>
      </w:r>
      <w:r w:rsidR="00321306" w:rsidRPr="00C86EE1">
        <w:rPr>
          <w:bCs/>
        </w:rPr>
        <w:t xml:space="preserve">udac </w:t>
      </w:r>
    </w:p>
    <w:p w:rsidRDefault="00C30FD5" w:rsidP="00CB6983" w:rsidR="00385C62" w:rsidRPr="003E3ACD">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5B014E">
        <w:rPr>
          <w:bCs/>
        </w:rPr>
        <w:t xml:space="preserve"> </w:t>
      </w:r>
    </w:p>
    <w:p w:rsidRDefault="008B0102" w:rsidP="00DA775B" w:rsidR="008B0102" w:rsidRPr="00D75197">
      <w:pPr>
        <w:ind w:firstLine="708" w:left="1416"/>
        <w:jc w:val="right"/>
      </w:pP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02490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6983">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195482">
      <w:t>256</w:t>
    </w:r>
    <w:r>
      <w:t>/17-</w:t>
    </w:r>
    <w:r w:rsidR="00195482">
      <w:t>18</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146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2490F"/>
    <w:rsid w:val="000554F6"/>
    <w:rsid w:val="000606E5"/>
    <w:rsid w:val="00065A06"/>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869F4"/>
    <w:rsid w:val="00195482"/>
    <w:rsid w:val="001972EB"/>
    <w:rsid w:val="001A7568"/>
    <w:rsid w:val="001C20C7"/>
    <w:rsid w:val="001C2269"/>
    <w:rsid w:val="001C73BB"/>
    <w:rsid w:val="001C7A55"/>
    <w:rsid w:val="001D6CD5"/>
    <w:rsid w:val="001E174F"/>
    <w:rsid w:val="001F13A2"/>
    <w:rsid w:val="001F4981"/>
    <w:rsid w:val="001F6B62"/>
    <w:rsid w:val="002114DB"/>
    <w:rsid w:val="00212999"/>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434A"/>
    <w:rsid w:val="0038053D"/>
    <w:rsid w:val="003828C9"/>
    <w:rsid w:val="00385C62"/>
    <w:rsid w:val="003955C9"/>
    <w:rsid w:val="003A72D4"/>
    <w:rsid w:val="003B540A"/>
    <w:rsid w:val="003C0B7B"/>
    <w:rsid w:val="003C157D"/>
    <w:rsid w:val="003D2870"/>
    <w:rsid w:val="003E3ACD"/>
    <w:rsid w:val="00405479"/>
    <w:rsid w:val="0041378B"/>
    <w:rsid w:val="0042316F"/>
    <w:rsid w:val="0042520D"/>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B6983"/>
    <w:rsid w:val="00CC0BD7"/>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CB6983"/>
    <w:rPr>
      <w:color w:val="808080"/>
      <w:bdr w:space="0" w:sz="0" w:color="auto" w:val="none"/>
      <w:shd w:fill="auto" w:color="auto" w:val="clear"/>
    </w:rPr>
  </w:style>
  <w:style w:customStyle="true" w:styleId="eSPISCCParagraphDefaultFont" w:type="character">
    <w:name w:val="eSPIS_CC_Paragraph Default Font"/>
    <w:basedOn w:val="Zadanifontodlomka"/>
    <w:rsid w:val="00CB698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6983"/>
    <w:rPr>
      <w:b/>
      <w:bdr w:space="0" w:sz="0" w:color="auto" w:val="none"/>
      <w:shd w:fill="FFFFCC" w:color="auto" w:val="clear"/>
      <w:lang w:val="hr-HR"/>
    </w:rPr>
  </w:style>
  <w:style w:customStyle="true" w:styleId="PozadinaSvijetloCrvena" w:type="character">
    <w:name w:val="Pozadina_SvijetloCrvena"/>
    <w:basedOn w:val="eSPISCCParagraphDefaultFont"/>
    <w:rsid w:val="00CB698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698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CB6983"/>
    <w:rPr>
      <w:color w:val="808080"/>
      <w:bdr w:color="auto" w:space="0" w:sz="0" w:val="none"/>
      <w:shd w:color="auto" w:fill="auto" w:val="clear"/>
    </w:rPr>
  </w:style>
  <w:style w:customStyle="1" w:styleId="eSPISCCParagraphDefaultFont" w:type="character">
    <w:name w:val="eSPIS_CC_Paragraph Default Font"/>
    <w:basedOn w:val="Zadanifontodlomka"/>
    <w:rsid w:val="00CB698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6983"/>
    <w:rPr>
      <w:b/>
      <w:bdr w:color="auto" w:space="0" w:sz="0" w:val="none"/>
      <w:shd w:color="auto" w:fill="FFFFCC" w:val="clear"/>
      <w:lang w:val="hr-HR"/>
    </w:rPr>
  </w:style>
  <w:style w:customStyle="1" w:styleId="PozadinaSvijetloCrvena" w:type="character">
    <w:name w:val="Pozadina_SvijetloCrvena"/>
    <w:basedOn w:val="eSPISCCParagraphDefaultFont"/>
    <w:rsid w:val="00CB698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698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St-256/2017</izvorni_sadrzaj>
    <derivirana_varijabla naziv="DomainObject.Predmet.OznakaBroj_1">St-256/2017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 - TAXI j.d.o.o.</izvorni_sadrzaj>
    <derivirana_varijabla naziv="DomainObject.Predmet.ProtustrankaFormated_1">  UNI - TAXI j.d.o.o.</derivirana_varijabla>
  </DomainObject.Predmet.ProtustrankaFormated>
  <DomainObject.Predmet.ProtustrankaFormatedOIB>
    <izvorni_sadrzaj>  UNI - TAXI j.d.o.o., OIB 40702668423</izvorni_sadrzaj>
    <derivirana_varijabla naziv="DomainObject.Predmet.ProtustrankaFormatedOIB_1">  UNI - TAXI j.d.o.o., OIB 40702668423</derivirana_varijabla>
  </DomainObject.Predmet.ProtustrankaFormatedOIB>
  <DomainObject.Predmet.ProtustrankaFormatedWithAdress>
    <izvorni_sadrzaj> UNI - TAXI j.d.o.o., Menderi 152, 51414 Ičići</izvorni_sadrzaj>
    <derivirana_varijabla naziv="DomainObject.Predmet.ProtustrankaFormatedWithAdress_1"> UNI - TAXI j.d.o.o., Menderi 152, 51414 Ičići</derivirana_varijabla>
  </DomainObject.Predmet.ProtustrankaFormatedWithAdress>
  <DomainObject.Predmet.ProtustrankaFormatedWithAdressOIB>
    <izvorni_sadrzaj> UNI - TAXI j.d.o.o., OIB 40702668423, Menderi 152, 51414 Ičići</izvorni_sadrzaj>
    <derivirana_varijabla naziv="DomainObject.Predmet.ProtustrankaFormatedWithAdressOIB_1"> UNI - TAXI j.d.o.o., OIB 40702668423, Menderi 152, 51414 Ičići</derivirana_varijabla>
  </DomainObject.Predmet.ProtustrankaFormatedWithAdressOIB>
  <DomainObject.Predmet.ProtustrankaWithAdress>
    <izvorni_sadrzaj>UNI - TAXI j.d.o.o. Menderi 152, 51414 Ičići</izvorni_sadrzaj>
    <derivirana_varijabla naziv="DomainObject.Predmet.ProtustrankaWithAdress_1">UNI - TAXI j.d.o.o. Menderi 152, 51414 Ičići</derivirana_varijabla>
  </DomainObject.Predmet.ProtustrankaWithAdress>
  <DomainObject.Predmet.ProtustrankaWithAdressOIB>
    <izvorni_sadrzaj>UNI - TAXI j.d.o.o., OIB 40702668423, Menderi 152, 51414 Ičići</izvorni_sadrzaj>
    <derivirana_varijabla naziv="DomainObject.Predmet.ProtustrankaWithAdressOIB_1">UNI - TAXI j.d.o.o., OIB 40702668423, Menderi 152, 51414 Ičići</derivirana_varijabla>
  </DomainObject.Predmet.ProtustrankaWithAdressOIB>
  <DomainObject.Predmet.ProtustrankaNazivFormated>
    <izvorni_sadrzaj>UNI - TAXI j.d.o.o.</izvorni_sadrzaj>
    <derivirana_varijabla naziv="DomainObject.Predmet.ProtustrankaNazivFormated_1">UNI - TAXI j.d.o.o.</derivirana_varijabla>
  </DomainObject.Predmet.ProtustrankaNazivFormated>
  <DomainObject.Predmet.ProtustrankaNazivFormatedOIB>
    <izvorni_sadrzaj>UNI - TAXI j.d.o.o., OIB 40702668423</izvorni_sadrzaj>
    <derivirana_varijabla naziv="DomainObject.Predmet.ProtustrankaNazivFormatedOIB_1">UNI - TAXI j.d.o.o., OIB 40702668423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UNI - TAXI j.d.o.o.</item>
    </izvorni_sadrzaj>
    <derivirana_varijabla naziv="DomainObject.Predmet.ProtuStrankaListFormated_1">
      <item>UNI - TAXI j.d.o.o.</item>
    </derivirana_varijabla>
  </DomainObject.Predmet.ProtuStrankaListFormated>
  <DomainObject.Predmet.ProtuStrankaListFormatedOIB>
    <izvorni_sadrzaj>
      <item>UNI - TAXI j.d.o.o., OIB 40702668423</item>
    </izvorni_sadrzaj>
    <derivirana_varijabla naziv="DomainObject.Predmet.ProtuStrankaListFormatedOIB_1">
      <item>UNI - TAXI j.d.o.o., OIB 40702668423</item>
    </derivirana_varijabla>
  </DomainObject.Predmet.ProtuStrankaListFormatedOIB>
  <DomainObject.Predmet.ProtuStrankaListFormatedWithAdress>
    <izvorni_sadrzaj>
      <item>UNI - TAXI j.d.o.o., Menderi 152, 51414 Ičići</item>
    </izvorni_sadrzaj>
    <derivirana_varijabla naziv="DomainObject.Predmet.ProtuStrankaListFormatedWithAdress_1">
      <item>UNI - TAXI j.d.o.o., Menderi 152, 51414 Ičići</item>
    </derivirana_varijabla>
  </DomainObject.Predmet.ProtuStrankaListFormatedWithAdress>
  <DomainObject.Predmet.ProtuStrankaListFormatedWithAdressOIB>
    <izvorni_sadrzaj>
      <item>UNI - TAXI j.d.o.o., OIB 40702668423, Menderi 152, 51414 Ičići</item>
    </izvorni_sadrzaj>
    <derivirana_varijabla naziv="DomainObject.Predmet.ProtuStrankaListFormatedWithAdressOIB_1">
      <item>UNI - TAXI j.d.o.o., OIB 40702668423, Menderi 152, 51414 Ičići</item>
    </derivirana_varijabla>
  </DomainObject.Predmet.ProtuStrankaListFormatedWithAdressOIB>
  <DomainObject.Predmet.ProtuStrankaListNazivFormated>
    <izvorni_sadrzaj>
      <item>UNI - TAXI j.d.o.o.</item>
    </izvorni_sadrzaj>
    <derivirana_varijabla naziv="DomainObject.Predmet.ProtuStrankaListNazivFormated_1">
      <item>UNI - TAXI j.d.o.o.</item>
    </derivirana_varijabla>
  </DomainObject.Predmet.ProtuStrankaListNazivFormated>
  <DomainObject.Predmet.ProtuStrankaListNazivFormatedOIB>
    <izvorni_sadrzaj>
      <item>UNI - TAXI j.d.o.o., OIB 40702668423</item>
    </izvorni_sadrzaj>
    <derivirana_varijabla naziv="DomainObject.Predmet.ProtuStrankaListNazivFormatedOIB_1">
      <item>UNI - TAXI j.d.o.o., OIB 40702668423</item>
    </derivirana_varijabla>
  </DomainObject.Predmet.ProtuStrankaListNazivFormatedOIB>
  <DomainObject.Predmet.OstaliListFormated>
    <izvorni_sadrzaj>
      <item>Aleksandar Uni</item>
    </izvorni_sadrzaj>
    <derivirana_varijabla naziv="DomainObject.Predmet.OstaliListFormated_1">
      <item>Aleksandar Uni</item>
    </derivirana_varijabla>
  </DomainObject.Predmet.OstaliListFormated>
  <DomainObject.Predmet.OstaliListFormatedOIB>
    <izvorni_sadrzaj>
      <item>Aleksandar Uni, OIB 74733065030</item>
    </izvorni_sadrzaj>
    <derivirana_varijabla naziv="DomainObject.Predmet.OstaliListFormatedOIB_1">
      <item>Aleksandar Uni, OIB 74733065030</item>
    </derivirana_varijabla>
  </DomainObject.Predmet.OstaliListFormatedOIB>
  <DomainObject.Predmet.OstaliListFormatedWithAdress>
    <izvorni_sadrzaj>
      <item>Aleksandar Uni, Menderi 152, 51410 Poljane</item>
    </izvorni_sadrzaj>
    <derivirana_varijabla naziv="DomainObject.Predmet.OstaliListFormatedWithAdress_1">
      <item>Aleksandar Uni, Menderi 152, 51410 Poljane</item>
    </derivirana_varijabla>
  </DomainObject.Predmet.OstaliListFormatedWithAdress>
  <DomainObject.Predmet.OstaliListFormatedWithAdressOIB>
    <izvorni_sadrzaj>
      <item>Aleksandar Uni, OIB 74733065030, Menderi 152, 51410 Poljane</item>
    </izvorni_sadrzaj>
    <derivirana_varijabla naziv="DomainObject.Predmet.OstaliListFormatedWithAdressOIB_1">
      <item>Aleksandar Uni, OIB 74733065030, Menderi 152, 51410 Poljane</item>
    </derivirana_varijabla>
  </DomainObject.Predmet.OstaliListFormatedWithAdressOIB>
  <DomainObject.Predmet.OstaliListNazivFormated>
    <izvorni_sadrzaj>
      <item>Aleksandar Uni</item>
    </izvorni_sadrzaj>
    <derivirana_varijabla naziv="DomainObject.Predmet.OstaliListNazivFormated_1">
      <item>Aleksandar Uni</item>
    </derivirana_varijabla>
  </DomainObject.Predmet.OstaliListNazivFormated>
  <DomainObject.Predmet.OstaliListNazivFormatedOIB>
    <izvorni_sadrzaj>
      <item>Aleksandar Uni, OIB 74733065030</item>
    </izvorni_sadrzaj>
    <derivirana_varijabla naziv="DomainObject.Predmet.OstaliListNazivFormatedOIB_1">
      <item>Aleksandar Uni, OIB 74733065030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UNI - TAXI j.d.o.o.</izvorni_sadrzaj>
    <derivirana_varijabla naziv="DomainObject.Predmet.ProtustrankaIDrugi_1">UNI - TAXI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UNI - TAXI j.d.o.o., OIB 40702668423, Menderi 152, 51414 Ičići</izvorni_sadrzaj>
    <derivirana_varijabla naziv="DomainObject.Predmet.ProtustrankaIDrugiAdressOIB_1">UNI - TAXI j.d.o.o., OIB 40702668423, Menderi 152,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UNI - TAXI j.d.o.o.</item>
      <item>Aleksandar Uni</item>
    </izvorni_sadrzaj>
    <derivirana_varijabla naziv="DomainObject.Predmet.SudioniciListNaziv_1">
      <item>FINA  Rijeka</item>
      <item>UNI - TAXI j.d.o.o.</item>
      <item>Aleksandar Uni</item>
    </derivirana_varijabla>
  </DomainObject.Predmet.SudioniciListNaziv>
  <DomainObject.Predmet.SudioniciListAdressOIB>
    <izvorni_sadrzaj>
      <item>FINA  Rijeka, OIB 85821130368, Frana Kurelca 8,51000 Rijeka</item>
      <item>UNI - TAXI j.d.o.o., OIB 40702668423, Menderi 152,51414 Ičići</item>
      <item>Aleksandar Uni, OIB 74733065030, Menderi 152,51410 Poljane</item>
    </izvorni_sadrzaj>
    <derivirana_varijabla naziv="DomainObject.Predmet.SudioniciListAdressOIB_1">
      <item>FINA  Rijeka, OIB 85821130368, Frana Kurelca 8,51000 Rijeka</item>
      <item>UNI - TAXI j.d.o.o., OIB 40702668423, Menderi 152,51414 Ičići</item>
      <item>Aleksandar Uni, OIB 74733065030, Menderi 152,51410 Poljane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40702668423</item>
      <item>, OIB 74733065030</item>
    </izvorni_sadrzaj>
    <derivirana_varijabla naziv="DomainObject.Predmet.SudioniciListNazivOIB_1">
      <item>, OIB 85821130368</item>
      <item>, OIB 40702668423</item>
      <item>, OIB 74733065030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2B6E42-92F7-48FD-960B-36C5499480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1189</properties:Words>
  <properties:Characters>6758</properties:Characters>
  <properties:Lines>131</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2018-05-30T06:38:00Z</dcterms:created>
  <dc:creator>dcmelik</dc:creator>
  <cp:lastModifiedBy>Jasna Radulović</cp:lastModifiedBy>
  <cp:lastPrinted>2018-05-30T06:40:00Z</cp:lastPrinted>
  <dcterms:modified xmlns:xsi="http://www.w3.org/2001/XMLSchema-instance" xsi:type="dcterms:W3CDTF">2018-05-30T06:43:00Z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(256-17 NOVO SZ-15. ČL.132.docx)</vt:lpwstr>
  </prop:property>
  <prop:property name="CC_coloring" pid="4" fmtid="{D5CDD505-2E9C-101B-9397-08002B2CF9AE}">
    <vt:bool>false</vt:bool>
  </prop:property>
  <prop:property name="BrojStranica" pid="5" fmtid="{D5CDD505-2E9C-101B-9397-08002B2CF9AE}">
    <vt:i4>3</vt:i4>
  </prop:property>
</prop:Properties>
</file>