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2ad4" w14:paraId="3df2ad4" w:rsidRDefault="00D0617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06177" w:rsidP="00D06177" w:rsidR="00D06177">
      <w:pPr>
        <w:pStyle w:val="Bezproreda"/>
      </w:pPr>
      <w:r>
        <w:t xml:space="preserve">     </w:t>
      </w:r>
    </w:p>
    <w:p w:rsidRDefault="00D06177" w:rsidP="00D06177" w:rsidR="00D06177">
      <w:pPr>
        <w:pStyle w:val="Bezproreda"/>
      </w:pPr>
    </w:p>
    <w:p w:rsidRDefault="00D06177" w:rsidP="00D06177" w:rsidR="00AE649C">
      <w:pPr>
        <w:pStyle w:val="Bezproreda"/>
      </w:pPr>
      <w:r>
        <w:t xml:space="preserve">    Republika Hrvatska</w:t>
      </w:r>
    </w:p>
    <w:p w:rsidRDefault="00D06177" w:rsidP="00D06177" w:rsidR="00D06177">
      <w:pPr>
        <w:pStyle w:val="Bezproreda"/>
      </w:pPr>
      <w:r>
        <w:t>Trgovački sud u Bjelovaru</w:t>
      </w:r>
    </w:p>
    <w:p w:rsidRDefault="00D06177" w:rsidP="00D06177" w:rsidR="00D06177">
      <w:pPr>
        <w:pStyle w:val="Bezproreda"/>
      </w:pPr>
      <w:r>
        <w:t>Bjelovar, Dr. I. Lebovića 42.</w:t>
      </w:r>
    </w:p>
    <w:p w:rsidRDefault="00D06177" w:rsidP="00D06177" w:rsidR="00D06177" w:rsidRPr="00B76F3C">
      <w:pPr>
        <w:pStyle w:val="Bezproreda"/>
      </w:pPr>
    </w:p>
    <w:p w:rsidRDefault="00D06177" w:rsidP="00D06177" w:rsidR="00D06177">
      <w:pPr>
        <w:pStyle w:val="Bezproreda"/>
        <w:ind w:firstLine="708" w:left="4956"/>
      </w:pPr>
      <w:r>
        <w:t>Poslovni broj: 1 St-157/2016-60</w:t>
      </w:r>
    </w:p>
    <w:p w:rsidRDefault="00D06177" w:rsidP="00D06177" w:rsidR="00D06177">
      <w:pPr>
        <w:pStyle w:val="Bezproreda"/>
      </w:pPr>
    </w:p>
    <w:p w:rsidRDefault="00D06177" w:rsidP="00D06177" w:rsidR="00D06177">
      <w:pPr>
        <w:pStyle w:val="Bezproreda"/>
        <w:jc w:val="center"/>
      </w:pPr>
    </w:p>
    <w:p w:rsidRDefault="00D06177" w:rsidP="00D06177" w:rsidR="00D06177">
      <w:pPr>
        <w:pStyle w:val="Bezproreda"/>
        <w:jc w:val="center"/>
      </w:pPr>
      <w:r>
        <w:t>U   I M E     R E P U B L I K E      H R V A T S K E</w:t>
      </w:r>
    </w:p>
    <w:p w:rsidRDefault="00D06177" w:rsidP="00D06177" w:rsidR="00D06177">
      <w:pPr>
        <w:pStyle w:val="Bezproreda"/>
      </w:pPr>
    </w:p>
    <w:p w:rsidRDefault="00D06177" w:rsidP="00D06177" w:rsidR="00D06177">
      <w:pPr>
        <w:pStyle w:val="Bezproreda"/>
      </w:pPr>
    </w:p>
    <w:p w:rsidRDefault="00D06177" w:rsidP="00D06177" w:rsidR="00D06177">
      <w:pPr>
        <w:pStyle w:val="Bezproreda"/>
        <w:jc w:val="center"/>
      </w:pPr>
      <w:r>
        <w:t>R J E Š E N J E</w:t>
      </w:r>
    </w:p>
    <w:p w:rsidRDefault="00D06177" w:rsidP="00D06177" w:rsidR="00D06177">
      <w:pPr>
        <w:pStyle w:val="Bezproreda"/>
      </w:pPr>
    </w:p>
    <w:p w:rsidRDefault="00D06177" w:rsidP="00D06177" w:rsidR="00D06177">
      <w:pPr>
        <w:pStyle w:val="Bezproreda"/>
      </w:pPr>
    </w:p>
    <w:p w:rsidRDefault="00D06177" w:rsidP="00D06177" w:rsidR="00D06177">
      <w:pPr>
        <w:pStyle w:val="Bezproreda"/>
      </w:pPr>
      <w:r>
        <w:t xml:space="preserve"> </w:t>
      </w:r>
      <w:r>
        <w:tab/>
        <w:t>Trgovački sud u Bjelovaru, po  sucu Branki Pleskalt, u stečajnom predmetu nad trgovačkim društvom ILIČIĆ d.o.o. za građenje, trgovinu i usluge Kapela Dvor kbr. 30, OIB: 65753907537,  14. studenog 2017. godine</w:t>
      </w:r>
    </w:p>
    <w:p w:rsidRDefault="00D06177" w:rsidP="00D06177" w:rsidR="00D06177">
      <w:pPr>
        <w:pStyle w:val="Bezproreda"/>
      </w:pPr>
    </w:p>
    <w:p w:rsidRDefault="00D06177" w:rsidP="00D06177" w:rsidR="00D06177">
      <w:pPr>
        <w:pStyle w:val="Bezproreda"/>
      </w:pPr>
    </w:p>
    <w:p w:rsidRDefault="00D06177" w:rsidP="00D06177" w:rsidR="00D06177">
      <w:pPr>
        <w:pStyle w:val="Bezproreda"/>
        <w:jc w:val="center"/>
      </w:pPr>
      <w:r>
        <w:t>r i j e š i o     j e</w:t>
      </w:r>
    </w:p>
    <w:p w:rsidRDefault="00D06177" w:rsidP="00D06177" w:rsidR="00D06177">
      <w:pPr>
        <w:pStyle w:val="Bezproreda"/>
      </w:pPr>
    </w:p>
    <w:p w:rsidRDefault="00D06177" w:rsidP="00D06177" w:rsidR="00D06177">
      <w:pPr>
        <w:pStyle w:val="Bezproreda"/>
        <w:ind w:firstLine="708"/>
      </w:pPr>
      <w:r>
        <w:t>I  Iz cijene dobivene prodajom nekretnina, identifikator predmeta prodaje 847 i 846 (identifikator nadmetanja 236 i 334) u iznosu od  382.750,00 kuna (slovima: tristoosamdesetdvijetisućesedamstopedesetkuna i 00lipa)  upisanih u zk. ul. br. 856, čkbr. 1661 k.o. Virovitica, poduložak 3, u naravi kancelarija-lokal br. 3, u prizemlju u ulici Antuna Mihanovića 24, Virovitica, površine 63,72 m</w:t>
      </w:r>
      <w:r>
        <w:rPr>
          <w:vertAlign w:val="superscript"/>
        </w:rPr>
        <w:t>2</w:t>
      </w:r>
      <w:r>
        <w:t>, suvlasnički dio 69/100, stambeno poslovna zgrada Grad na 93 čhv, dvor Grad sa 181 čhv,  te nekretnina upisana u zk. ul. 425, čkbr. 1234/1 k.o. Virovitica, poslovno stambena zgrada Ferde Rusana 9, na 39 čhv, dvor sa 150 čhv, ukupne površine 189 čhv, u naravi kafić 79,25 m</w:t>
      </w:r>
      <w:r>
        <w:rPr>
          <w:vertAlign w:val="superscript"/>
        </w:rPr>
        <w:t>2</w:t>
      </w:r>
      <w:r>
        <w:t>, podrum 10,40 m</w:t>
      </w:r>
      <w:r>
        <w:rPr>
          <w:vertAlign w:val="superscript"/>
        </w:rPr>
        <w:t>2</w:t>
      </w:r>
      <w:r>
        <w:t>. stubište 10,40 m</w:t>
      </w:r>
      <w:r>
        <w:rPr>
          <w:vertAlign w:val="superscript"/>
        </w:rPr>
        <w:t>2</w:t>
      </w:r>
      <w:r>
        <w:t>, stan potkrovlje 87,12 m</w:t>
      </w:r>
      <w:r>
        <w:rPr>
          <w:vertAlign w:val="superscript"/>
        </w:rPr>
        <w:t>2</w:t>
      </w:r>
      <w:r>
        <w:t xml:space="preserve">, </w:t>
      </w:r>
    </w:p>
    <w:p w:rsidRDefault="00D06177" w:rsidP="00D06177" w:rsidR="00D06177">
      <w:pPr>
        <w:pStyle w:val="Bezproreda"/>
      </w:pPr>
    </w:p>
    <w:p w:rsidRDefault="00D06177" w:rsidP="00D06177" w:rsidR="00D06177">
      <w:pPr>
        <w:pStyle w:val="Bezproreda"/>
      </w:pPr>
      <w:r>
        <w:t>namiruje se:</w:t>
      </w:r>
    </w:p>
    <w:p w:rsidRDefault="00D06177" w:rsidP="00D06177" w:rsidR="00D06177">
      <w:pPr>
        <w:pStyle w:val="Bezproreda"/>
      </w:pPr>
    </w:p>
    <w:p w:rsidRDefault="00D06177" w:rsidP="00D06177" w:rsidR="00D06177">
      <w:pPr>
        <w:pStyle w:val="Bezproreda"/>
        <w:ind w:firstLine="708"/>
      </w:pPr>
      <w:r>
        <w:t xml:space="preserve">l.  trošak stečajnog postupka koji se odnosi na trošak utvrđivanja tražbine koji obuhvaća troškove utvrđivanja istovjetnosti predmeta i prava na tom predmetu te troškova unovčenja  temeljem odredbe članka  170. st. 1. i st. 2. Stečajnog zakona u iznosu od 58.440,17   kuna (slovima: pedesetosamtisućačetristočetrdesetkuna i sedamnaestlipa),  </w:t>
      </w:r>
    </w:p>
    <w:p w:rsidRDefault="00D06177" w:rsidP="00D06177" w:rsidR="00D06177">
      <w:pPr>
        <w:pStyle w:val="Bezproreda"/>
      </w:pPr>
    </w:p>
    <w:p w:rsidRDefault="00D06177" w:rsidP="00D06177" w:rsidR="00D06177">
      <w:pPr>
        <w:pStyle w:val="Bezproreda"/>
        <w:ind w:firstLine="708"/>
      </w:pPr>
      <w:r>
        <w:t>2. i razlučni vjerovnik H-ABDUCO  d.d. Zagreb iznosom od  324.309,83 kuna (slovima: tristodvadesetčetiritisućetristodevetkuna i osamdesettrilipe), . temeljem Ugovora o kreditu br. 9801-44000016/2009 i Ugovora o kreditu br. 98013065/07.</w:t>
      </w:r>
    </w:p>
    <w:p w:rsidRDefault="00D06177" w:rsidP="00D06177" w:rsidR="00D06177">
      <w:pPr>
        <w:pStyle w:val="Bezproreda"/>
      </w:pPr>
    </w:p>
    <w:p w:rsidRDefault="00D06177" w:rsidP="00D06177" w:rsidR="00D06177">
      <w:pPr>
        <w:pStyle w:val="Bezproreda"/>
      </w:pPr>
    </w:p>
    <w:p w:rsidRDefault="00D06177" w:rsidP="00D06177" w:rsidR="00D06177">
      <w:pPr>
        <w:pStyle w:val="Bezproreda"/>
        <w:ind w:firstLine="360"/>
      </w:pPr>
      <w:r>
        <w:t xml:space="preserve">II. Nalaže se Financijskoj agenciji, Regionalni centar Zagreb, Zagerb, Ulica grada Vukovara 70, da u roku od 8 dana, nakon pravomoćnosti ovog rješenja izvrši isplatu iznosa iz toč. I. izreke ovog rješenja sa posebnog računa Financijske agencije IBAN: </w:t>
      </w:r>
      <w:r>
        <w:lastRenderedPageBreak/>
        <w:t>HR1123900011300028787, Model: HR11 i sa posebnog računa Financijske agencije IBAN: HR3323900011300028779 i to:</w:t>
      </w:r>
    </w:p>
    <w:p w:rsidRDefault="00D06177" w:rsidP="00D06177" w:rsidR="00D06177">
      <w:pPr>
        <w:pStyle w:val="Bezproreda"/>
      </w:pPr>
    </w:p>
    <w:p w:rsidRDefault="00D06177" w:rsidP="00D06177" w:rsidR="00D06177">
      <w:pPr>
        <w:pStyle w:val="Bezproreda"/>
        <w:numPr>
          <w:ilvl w:val="0"/>
          <w:numId w:val="47"/>
        </w:numPr>
      </w:pPr>
      <w:r>
        <w:t>iznosa od  58.440,17 kuna (slovima: pedesetosamtisućačetristočetrdesetkuna i sedamnaestlipa)  na račun stečajnog dužnika ILIČIĆ d.o.o. u stečaju, Kapela Dvor 30, Općina Lukač, OIB: 65753907537 broj: IBAN: HR4823400091190024271 kod Slatinske banke d.d. Slatina, kao troškova stečajnog postupka, te</w:t>
      </w:r>
    </w:p>
    <w:p w:rsidRDefault="00D06177" w:rsidP="00D06177" w:rsidR="00D06177">
      <w:pPr>
        <w:pStyle w:val="Bezproreda"/>
        <w:ind w:left="360"/>
      </w:pPr>
    </w:p>
    <w:p w:rsidRDefault="00D06177" w:rsidP="00D06177" w:rsidR="00D06177">
      <w:pPr>
        <w:pStyle w:val="Bezproreda"/>
        <w:numPr>
          <w:ilvl w:val="0"/>
          <w:numId w:val="47"/>
        </w:numPr>
      </w:pPr>
      <w:r>
        <w:t>iznosa od  324.309,83 kuna (slovima: tristodvadesetčetiritisućetristodevetkuna i osamdesettrilipe) razlučnom vjerovniku H-ABDUCO d.o.o.  Zagreb, Slavonska avenija 6 a, OIB: 13667298928, IBAN: HR9124020061100831893 poziv na broj: 148108 Model: 00.</w:t>
      </w:r>
    </w:p>
    <w:p w:rsidRDefault="00D06177" w:rsidP="00D06177" w:rsidR="00D06177">
      <w:pPr>
        <w:pStyle w:val="Bezproreda"/>
      </w:pPr>
      <w:r>
        <w:t xml:space="preserve">.  </w:t>
      </w:r>
    </w:p>
    <w:p w:rsidRDefault="00D06177" w:rsidP="00D06177" w:rsidR="00D06177">
      <w:pPr>
        <w:pStyle w:val="Bezproreda"/>
      </w:pPr>
    </w:p>
    <w:p w:rsidRDefault="00D06177" w:rsidP="00D06177" w:rsidR="00D06177">
      <w:pPr>
        <w:pStyle w:val="Bezproreda"/>
        <w:jc w:val="center"/>
      </w:pPr>
      <w:r>
        <w:t>Obrazloženje</w:t>
      </w:r>
    </w:p>
    <w:p w:rsidRDefault="00D06177" w:rsidP="00D06177" w:rsidR="00D06177">
      <w:pPr>
        <w:pStyle w:val="Bezproreda"/>
      </w:pPr>
    </w:p>
    <w:p w:rsidRDefault="00D06177" w:rsidP="00D06177" w:rsidR="00D06177">
      <w:pPr>
        <w:pStyle w:val="Bezproreda"/>
        <w:ind w:firstLine="708"/>
      </w:pPr>
      <w:r>
        <w:t xml:space="preserve">U stečajnom postupku nad stečajnim dužnikom  ILIČIĆ d.o.o. za građenje, trgovinu i usluge Kapela Dvor kbr. 30, OIB: 65753907537, utvrđeno je da u dužnikovu stečajnu masu ulaze nekretnine opisane u točki 1 izreke ovog rješenja. </w:t>
      </w:r>
    </w:p>
    <w:p w:rsidRDefault="00D06177" w:rsidP="00D06177" w:rsidR="00D06177">
      <w:pPr>
        <w:pStyle w:val="Bezproreda"/>
      </w:pPr>
    </w:p>
    <w:p w:rsidRDefault="00D06177" w:rsidP="00D06177" w:rsidR="00D06177">
      <w:pPr>
        <w:pStyle w:val="Bezproreda"/>
        <w:ind w:firstLine="708"/>
      </w:pPr>
      <w:r>
        <w:t xml:space="preserve">Navedene nekretnine prodane su na javnoj dražbi  koju je provela FINA i to nekretnina upisana u zk. ul. br. 856 kupcu Rajku Rastović iz Virovitice za iznos od 163.000,00 kuna te nekretnina upisana  u zk.ul. br. 425 kupcu Marici Varović iz Đelekovca za iznos od 219.750,00  kuna. </w:t>
      </w:r>
    </w:p>
    <w:p w:rsidRDefault="00D06177" w:rsidP="00D06177" w:rsidR="00D06177">
      <w:pPr>
        <w:pStyle w:val="Bezproreda"/>
      </w:pPr>
    </w:p>
    <w:p w:rsidRDefault="00D06177" w:rsidP="00D06177" w:rsidR="00D06177">
      <w:pPr>
        <w:pStyle w:val="Bezproreda"/>
        <w:ind w:firstLine="708"/>
      </w:pPr>
      <w:r>
        <w:t xml:space="preserve">Nakon što su kupci uplatili kupoprodajnu cijenu pristupljeno je  namirenju vjerovnika, u svezi čega je održano ročište dana 10. studenog  2017. godine,  na koje ročište je  pozvan razlučni vjerovnik H-Abduco d.o.o.  Zagreb,  koji je sukladno odredbi članka 117. Ovršnog zakona, u pozivu upozoren da će se tražbina vjerovnika koji ne dođe na ročište uzeti prema stanju koje proizlazi iz izvoda iz zemljišne knjige u spisu te da vjerovnici najkasnije na ročištu za diobu mogu drugim vjerovnicima osporiti tražbinu, njezinu visini i red namirenja. </w:t>
      </w:r>
    </w:p>
    <w:p w:rsidRDefault="00D06177" w:rsidP="00D06177" w:rsidR="00D06177">
      <w:pPr>
        <w:pStyle w:val="Bezproreda"/>
      </w:pPr>
    </w:p>
    <w:p w:rsidRDefault="00D06177" w:rsidP="00D06177" w:rsidR="00D06177">
      <w:pPr>
        <w:pStyle w:val="Bezproreda"/>
        <w:ind w:firstLine="708"/>
      </w:pPr>
      <w:r>
        <w:t xml:space="preserve">Razlučni vjerovnik H-Abduco d.o.o.  Zagreb je svojim podneskom koji je zaprimljen na spis dana 9. studenog 2017. godine  dostavio svoj obračun potraživanja te da je suglasan s prijedlogom diobe sačinjenom po stečajnom upravitelju te njegovu obračunu troškova. </w:t>
      </w:r>
    </w:p>
    <w:p w:rsidRDefault="00D06177" w:rsidP="00D06177" w:rsidR="00D06177">
      <w:pPr>
        <w:pStyle w:val="Bezproreda"/>
      </w:pPr>
    </w:p>
    <w:p w:rsidRDefault="00D06177" w:rsidP="00D06177" w:rsidR="00D06177">
      <w:pPr>
        <w:pStyle w:val="Bezproreda"/>
        <w:ind w:firstLine="708"/>
      </w:pPr>
      <w:r>
        <w:t xml:space="preserve">Stečajni upravitelj je predložio  da se na ime troškova izdvoji  iznos od 58.440,17 kuna ostvaren od ostvarene cijene za nekretnine  te je sutkinja  u skladu s odredbom članka 170. Stečajnog zakona  (NN br. 44/96, 29/99, 123/03, 82/06, 116/10, 25/12 i 133/12, dalje: SZ), riješila kao pod toč. I. 1. izreke ovog rješenja. </w:t>
      </w:r>
    </w:p>
    <w:p w:rsidRDefault="00D06177" w:rsidP="00D06177" w:rsidR="00D06177">
      <w:pPr>
        <w:pStyle w:val="Bezproreda"/>
      </w:pPr>
    </w:p>
    <w:p w:rsidRDefault="00D06177" w:rsidP="00D06177" w:rsidR="00D06177">
      <w:pPr>
        <w:pStyle w:val="Bezproreda"/>
        <w:ind w:firstLine="708"/>
      </w:pPr>
      <w:r>
        <w:t>Preostalim iznosom od  324.309,83  kune  djelomično je namiren  razlučni vjerovnik H-Abduco d.o.o.  Zagreb, budući je njegovo ukupno potraživanje kao razlučnog vjerovnika iznosi 2.013.308,43 kune.</w:t>
      </w:r>
    </w:p>
    <w:p w:rsidRDefault="00D06177" w:rsidP="00D06177" w:rsidR="00D06177">
      <w:pPr>
        <w:pStyle w:val="Bezproreda"/>
      </w:pPr>
    </w:p>
    <w:p w:rsidRDefault="00D06177" w:rsidP="00D06177" w:rsidR="00D06177">
      <w:pPr>
        <w:pStyle w:val="Bezproreda"/>
      </w:pPr>
      <w:r>
        <w:lastRenderedPageBreak/>
        <w:t xml:space="preserve"> </w:t>
      </w:r>
      <w:r>
        <w:tab/>
        <w:t>Isplatu navedenih iznosa izvršiti će FINA Regionalni centar Zagreb,  nakon  pravomoćnosti ovog  rješenja.</w:t>
      </w:r>
    </w:p>
    <w:p w:rsidRDefault="00D06177" w:rsidP="00D06177" w:rsidR="00D06177">
      <w:pPr>
        <w:pStyle w:val="Bezproreda"/>
      </w:pPr>
    </w:p>
    <w:p w:rsidRDefault="00D06177" w:rsidP="00D06177" w:rsidR="00D06177">
      <w:pPr>
        <w:pStyle w:val="Bezproreda"/>
        <w:ind w:firstLine="708"/>
      </w:pPr>
      <w:r>
        <w:t>Zbog navedenog riješeno je kao u izreci.</w:t>
      </w:r>
    </w:p>
    <w:p w:rsidRDefault="00D06177" w:rsidP="00D06177" w:rsidR="00D06177">
      <w:pPr>
        <w:pStyle w:val="Bezproreda"/>
      </w:pPr>
    </w:p>
    <w:p w:rsidRDefault="00D06177" w:rsidP="00D06177" w:rsidR="00D06177">
      <w:pPr>
        <w:pStyle w:val="Bezproreda"/>
        <w:ind w:firstLine="708"/>
      </w:pPr>
      <w:r>
        <w:t>U Bjelovaru  23. studenog  2017.</w:t>
      </w:r>
    </w:p>
    <w:p w:rsidRDefault="00D06177" w:rsidP="00D06177" w:rsidR="00D06177">
      <w:pPr>
        <w:pStyle w:val="Bezproreda"/>
        <w:ind w:firstLine="708" w:left="4248"/>
      </w:pPr>
      <w:r>
        <w:t xml:space="preserve">           S u d a c</w:t>
      </w:r>
    </w:p>
    <w:p w:rsidRDefault="00D06177" w:rsidP="00D06177" w:rsidR="00D06177">
      <w:pPr>
        <w:pStyle w:val="Bezproreda"/>
      </w:pP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Branka Pleskalt v.r.</w:t>
      </w:r>
    </w:p>
    <w:p w:rsidRDefault="00D06177" w:rsidP="00D06177" w:rsidR="00D06177">
      <w:pPr>
        <w:pStyle w:val="Bezproreda"/>
      </w:pPr>
    </w:p>
    <w:p w:rsidRDefault="00D06177" w:rsidP="00D06177" w:rsidR="00D0617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otpravka-ovlašteni službenik</w:t>
      </w:r>
    </w:p>
    <w:p w:rsidRDefault="00D06177" w:rsidP="00D06177" w:rsidR="00D0617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Vesna Dragišić</w:t>
      </w:r>
    </w:p>
    <w:p w:rsidRDefault="00D06177" w:rsidP="00D06177" w:rsidR="00D06177">
      <w:pPr>
        <w:pStyle w:val="Bezproreda"/>
      </w:pPr>
    </w:p>
    <w:p w:rsidRDefault="00D06177" w:rsidP="00D06177" w:rsidR="00D06177">
      <w:pPr>
        <w:pStyle w:val="Bezproreda"/>
      </w:pPr>
      <w:r>
        <w:t xml:space="preserve">POUKA O PRAVNOM LIJEKU: protiv ovog rješenja pristoji pravo žalbe u roku od 8 dana računajući od dana primitka pismenog otpravka na Visoki trgovački sud u Zagrebu, a putem ovog suda. Žalba se podnosi u 3 primjerka a žalba odgađa isplatu po ovom rješenju. </w:t>
      </w:r>
    </w:p>
    <w:p w:rsidRDefault="00AE649C" w:rsidP="004F27AE" w:rsidR="00AE649C" w:rsidRPr="00B76F3C">
      <w:pPr>
        <w:pStyle w:val="NormaleSPIS"/>
      </w:pPr>
    </w:p>
    <w:sectPr w:rsidSect="00D0617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32620476"/>
      <w:docPartObj>
        <w:docPartGallery w:val="Page Numbers (Top of Page)"/>
        <w:docPartUnique/>
      </w:docPartObj>
    </w:sdtPr>
    <w:sdtEndPr/>
    <w:sdtContent>
      <w:p w:rsidRDefault="00D06177" w:rsidR="00D0617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37BB">
          <w:t>3</w:t>
        </w:r>
        <w:r>
          <w:fldChar w:fldCharType="end"/>
        </w:r>
      </w:p>
    </w:sdtContent>
  </w:sdt>
  <w:p w:rsidRDefault="00D06177" w:rsidR="008333A9">
    <w:pPr>
      <w:pStyle w:val="Zaglavlje"/>
    </w:pPr>
    <w:r>
      <w:t>Poslovni broj: 1 St-157/2016-60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5C3B2E"/>
    <w:multiLevelType w:val="hybridMultilevel"/>
    <w:tmpl w:val="9D28767E"/>
    <w:lvl w:tplc="0EFAD16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718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37BB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177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593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St-157/2016-60</izvorni_sadrzaj>
    <derivirana_varijabla naziv="DomainObject.Oznaka_1">St-157/2016-60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ILIČIĆ društvo s ograničenom odgovornošću za građenje, trgovinu i usluge, Kapela Dvor</izvorni_sadrzaj>
    <derivirana_varijabla naziv="DomainObject.Predmet.ProtustrankaFormated_1">  ILIČIĆ društvo s ograničenom odgovornošću za građenje, trgovinu i usluge, Kapela Dvor</derivirana_varijabla>
  </DomainObject.Predmet.ProtustrankaFormated>
  <DomainObject.Predmet.ProtustrankaFormatedOIB>
    <izvorni_sadrzaj>  ILIČIĆ društvo s ograničenom odgovornošću za građenje, trgovinu i usluge, Kapela Dvor, OIB 65753907537</izvorni_sadrzaj>
    <derivirana_varijabla naziv="DomainObject.Predmet.ProtustrankaFormatedOIB_1">  ILIČIĆ društvo s ograničenom odgovornošću za građenje, trgovinu i usluge, Kapela Dvor, OIB 65753907537</derivirana_varijabla>
  </DomainObject.Predmet.ProtustrankaFormatedOIB>
  <DomainObject.Predmet.ProtustrankaFormatedWithAdress>
    <izvorni_sadrzaj> ILIČIĆ društvo s ograničenom odgovornošću za građenje, trgovinu i usluge, Kapela Dvor, Kapela Dvor 30, 33406 Kapela Dvor</izvorni_sadrzaj>
    <derivirana_varijabla naziv="DomainObject.Predmet.ProtustrankaFormatedWithAdress_1"> ILIČIĆ društvo s ograničenom odgovornošću za građenje, trgovinu i usluge, Kapela Dvor, Kapela Dvor 30, 33406 Kapela Dvor</derivirana_varijabla>
  </DomainObject.Predmet.ProtustrankaFormatedWithAdress>
  <DomainObject.Predmet.ProtustrankaFormatedWithAdressOIB>
    <izvorni_sadrzaj> ILIČIĆ društvo s ograničenom odgovornošću za građenje, trgovinu i usluge, Kapela Dvor, OIB 65753907537, Kapela Dvor 30, 33406 Kapela Dvor</izvorni_sadrzaj>
    <derivirana_varijabla naziv="DomainObject.Predmet.ProtustrankaFormatedWithAdressOIB_1"> ILIČIĆ društvo s ograničenom odgovornošću za građenje, trgovinu i usluge, Kapela Dvor, OIB 65753907537, Kapela Dvor 30, 33406 Kapela Dvor</derivirana_varijabla>
  </DomainObject.Predmet.ProtustrankaFormatedWithAdressOIB>
  <DomainObject.Predmet.ProtustrankaWithAdress>
    <izvorni_sadrzaj>ILIČIĆ društvo s ograničenom odgovornošću za građenje, trgovinu i usluge, Kapela Dvor Kapela Dvor 30, 33406 Kapela Dvor</izvorni_sadrzaj>
    <derivirana_varijabla naziv="DomainObject.Predmet.ProtustrankaWithAdress_1">ILIČIĆ društvo s ograničenom odgovornošću za građenje, trgovinu i usluge, Kapela Dvor Kapela Dvor 30, 33406 Kapela Dvor</derivirana_varijabla>
  </DomainObject.Predmet.ProtustrankaWithAdress>
  <DomainObject.Predmet.ProtustrankaWithAdressOIB>
    <izvorni_sadrzaj>ILIČIĆ društvo s ograničenom odgovornošću za građenje, trgovinu i usluge, Kapela Dvor, OIB 65753907537, Kapela Dvor 30, 33406 Kapela Dvor</izvorni_sadrzaj>
    <derivirana_varijabla naziv="DomainObject.Predmet.ProtustrankaWithAdressOIB_1">ILIČIĆ društvo s ograničenom odgovornošću za građenje, trgovinu i usluge, Kapela Dvor, OIB 65753907537, Kapela Dvor 30, 33406 Kapela Dvor</derivirana_varijabla>
  </DomainObject.Predmet.ProtustrankaWithAdressOIB>
  <DomainObject.Predmet.ProtustrankaNazivFormated>
    <izvorni_sadrzaj>ILIČIĆ društvo s ograničenom odgovornošću za građenje, trgovinu i usluge, Kapela Dvor</izvorni_sadrzaj>
    <derivirana_varijabla naziv="DomainObject.Predmet.ProtustrankaNazivFormated_1">ILIČIĆ društvo s ograničenom odgovornošću za građenje, trgovinu i usluge, Kapela Dvor</derivirana_varijabla>
  </DomainObject.Predmet.ProtustrankaNazivFormated>
  <DomainObject.Predmet.ProtustrankaNazivFormatedOIB>
    <izvorni_sadrzaj>ILIČIĆ društvo s ograničenom odgovornošću za građenje, trgovinu i usluge, Kapela Dvor, OIB 65753907537</izvorni_sadrzaj>
    <derivirana_varijabla naziv="DomainObject.Predmet.ProtustrankaNazivFormatedOIB_1">ILIČIĆ društvo s ograničenom odgovornošću za građenje, trgovinu i usluge, Kapela Dvor, OIB 65753907537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usluge, Zagreb; RH, Ministarstvo financija, Porezna uprava, Područni ured Slavonija i Baranja zastupanog po punomoćniku ŽUPANIJSKO DRŽAVNO ODVJETNIŠTVO U BJELOVARU</izvorni_sadrzaj>
    <derivirana_varijabla naziv="DomainObject.Predmet.StrankaFormated_1">  H-ABDUCO društvo s ograničenom odgovornošću za usluge, Zagreb;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H-ABDUCO društvo s ograničenom odgovornošću za usluge, Zagreb, OIB 13667298928; RH, Ministarstvo financija, Porezna uprava, Područni ured Slavonija i Baranja, OIB 52634238587 zastupanog po punomoćniku ŽUPANIJSKO DRŽAVNO ODVJETNIŠTVO U BJELOVARU</izvorni_sadrzaj>
    <derivirana_varijabla naziv="DomainObject.Predmet.StrankaFormatedOIB_1">  H-ABDUCO društvo s ograničenom odgovornošću za usluge, Zagreb, OIB 13667298928;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H-ABDUCO društvo s ograničenom odgovornošću za usluge, Zagreb, Slavonska avenija 6A, 10000 Zagreb; RH, Ministarstvo financija, Porezna uprava, Područni ured Slavonija i Baranja zastupanog po punomoćniku ŽUPANIJSKO DRŽAVNO ODVJETNIŠTVO U BJELOVARU</izvorni_sadrzaj>
    <derivirana_varijabla naziv="DomainObject.Predmet.StrankaFormatedWithAdress_1"> H-ABDUCO društvo s ograničenom odgovornošću za usluge, Zagreb, Slavonska avenija 6A, 10000 Zagreb;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H-ABDUCO društvo s ograničenom odgovornošću za usluge, Zagreb, OIB 13667298928, Slavonska avenija 6A, 10000 Zagreb; RH, Ministarstvo financija, Porezna uprava, Područni ured Slavonija i Baranja, OIB 52634238587 zastupanog po punomoćniku ŽUPANIJSKO DRŽAVNO ODVJETNIŠTVO U BJELOVARU</izvorni_sadrzaj>
    <derivirana_varijabla naziv="DomainObject.Predmet.StrankaFormatedWithAdressOIB_1"> H-ABDUCO društvo s ograničenom odgovornošću za usluge, Zagreb, OIB 13667298928, Slavonska avenija 6A, 10000 Zagreb;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H-ABDUCO društvo s ograničenom odgovornošću za usluge, Zagreb Slavonska avenija 6A,10000 Zagreb,RH, Ministarstvo financija, Porezna uprava, Područni ured Slavonija i Baranja </izvorni_sadrzaj>
    <derivirana_varijabla naziv="DomainObject.Predmet.StrankaWithAdress_1">H-ABDUCO društvo s ograničenom odgovornošću za usluge, Zagreb Slavonska avenija 6A,10000 Zagreb,RH, Ministarstvo financija, Porezna uprava, Područni ured Slavonija i Baranja </derivirana_varijabla>
  </DomainObject.Predmet.StrankaWithAdress>
  <DomainObject.Predmet.StrankaWithAdressOIB>
    <izvorni_sadrzaj>H-ABDUCO društvo s ograničenom odgovornošću za usluge, Zagreb, OIB 13667298928, Slavonska avenija 6A,10000 Zagreb,RH, Ministarstvo financija, Porezna uprava, Područni ured Slavonija i Baranja, OIB 52634238587</izvorni_sadrzaj>
    <derivirana_varijabla naziv="DomainObject.Predmet.StrankaWithAdressOIB_1">H-ABDUCO društvo s ograničenom odgovornošću za usluge, Zagreb, OIB 13667298928, Slavonska avenija 6A,10000 Zagreb,RH, Ministarstvo financija, Porezna uprava, Područni ured Slavonija i Baranja, OIB 52634238587</derivirana_varijabla>
  </DomainObject.Predmet.StrankaWithAdressOIB>
  <DomainObject.Predmet.StrankaNazivFormated>
    <izvorni_sadrzaj>H-ABDUCO društvo s ograničenom odgovornošću za usluge, Zagreb,RH, Ministarstvo financija, Porezna uprava, Područni ured Slavonija i Baranja</izvorni_sadrzaj>
    <derivirana_varijabla naziv="DomainObject.Predmet.StrankaNazivFormated_1">H-ABDUCO društvo s ograničenom odgovornošću za usluge, Zagreb,RH, Ministarstvo financija, Porezna uprava, Područni ured Slavonija i Baranja</derivirana_varijabla>
  </DomainObject.Predmet.StrankaNazivFormated>
  <DomainObject.Predmet.StrankaNazivFormatedOIB>
    <izvorni_sadrzaj>H-ABDUCO društvo s ograničenom odgovornošću za usluge, Zagreb, OIB 13667298928,RH, Ministarstvo financija, Porezna uprava, Područni ured Slavonija i Baranja, OIB 52634238587</izvorni_sadrzaj>
    <derivirana_varijabla naziv="DomainObject.Predmet.StrankaNazivFormatedOIB_1">H-ABDUCO društvo s ograničenom odgovornošću za usluge, Zagreb, OIB 13667298928,RH,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H-ABDUCO društvo s ograničenom odgovornošću za usluge, Zagreb</item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H-ABDUCO društvo s ograničenom odgovornošću za usluge, Zagreb</item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H-ABDUCO društvo s ograničenom odgovornošću za usluge, Zagreb, OIB 13667298928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H-ABDUCO društvo s ograničenom odgovornošću za usluge, Zagreb, OIB 13667298928</item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H-ABDUCO društvo s ograničenom odgovornošću za usluge, Zagreb, Slavonska avenija 6A, 10000 Zagreb</item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H-ABDUCO društvo s ograničenom odgovornošću za usluge, Zagreb, Slavonska avenija 6A, 10000 Zagreb</item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H-ABDUCO društvo s ograničenom odgovornošću za usluge, Zagreb, OIB 13667298928, Slavonska avenija 6A, 10000 Zagreb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H-ABDUCO društvo s ograničenom odgovornošću za usluge, Zagreb, OIB 13667298928, Slavonska avenija 6A, 10000 Zagreb</item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H-ABDUCO društvo s ograničenom odgovornošću za usluge, Zagreb</item>
      <item>RH, Ministarstvo financija, Porezna uprava, Područni ured Slavonija i Baranja</item>
    </izvorni_sadrzaj>
    <derivirana_varijabla naziv="DomainObject.Predmet.StrankaListNazivFormated_1">
      <item>H-ABDUCO društvo s ograničenom odgovornošću za usluge, Zagreb</item>
      <item>RH, Ministarstvo financija, Porezna uprava, Područni ured Slavonija i Baranja</item>
    </derivirana_varijabla>
  </DomainObject.Predmet.StrankaListNazivFormated>
  <DomainObject.Predmet.StrankaListNazivFormatedOIB>
    <izvorni_sadrzaj>
      <item>H-ABDUCO društvo s ograničenom odgovornošću za usluge, Zagreb, OIB 13667298928</item>
      <item>RH, Ministarstvo financija, Porezna uprava, Područni ured Slavonija i Baranja, OIB 52634238587</item>
    </izvorni_sadrzaj>
    <derivirana_varijabla naziv="DomainObject.Predmet.StrankaListNazivFormatedOIB_1">
      <item>H-ABDUCO društvo s ograničenom odgovornošću za usluge, Zagreb, OIB 13667298928</item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ILIČIĆ društvo s ograničenom odgovornošću za građenje, trgovinu i usluge, Kapela Dvor</item>
    </izvorni_sadrzaj>
    <derivirana_varijabla naziv="DomainObject.Predmet.ProtuStrankaListFormated_1">
      <item>ILIČIĆ društvo s ograničenom odgovornošću za građenje, trgovinu i usluge, Kapela Dvor</item>
    </derivirana_varijabla>
  </DomainObject.Predmet.ProtuStrankaListFormated>
  <DomainObject.Predmet.ProtuStrankaListFormatedOIB>
    <izvorni_sadrzaj>
      <item>ILIČIĆ društvo s ograničenom odgovornošću za građenje, trgovinu i usluge, Kapela Dvor, OIB 65753907537</item>
    </izvorni_sadrzaj>
    <derivirana_varijabla naziv="DomainObject.Predmet.ProtuStrankaListFormatedOIB_1">
      <item>ILIČIĆ društvo s ograničenom odgovornošću za građenje, trgovinu i usluge, Kapela Dvor, OIB 65753907537</item>
    </derivirana_varijabla>
  </DomainObject.Predmet.ProtuStrankaListFormatedOIB>
  <DomainObject.Predmet.ProtuStrankaListFormatedWithAdress>
    <izvorni_sadrzaj>
      <item>ILIČIĆ društvo s ograničenom odgovornošću za građenje, trgovinu i usluge, Kapela Dvor, Kapela Dvor 30, 33406 Kapela Dvor</item>
    </izvorni_sadrzaj>
    <derivirana_varijabla naziv="DomainObject.Predmet.ProtuStrankaListFormatedWithAdress_1">
      <item>ILIČIĆ društvo s ograničenom odgovornošću za građenje, trgovinu i usluge, Kapela Dvor, Kapela Dvor 30, 33406 Kapela Dvor</item>
    </derivirana_varijabla>
  </DomainObject.Predmet.ProtuStrankaListFormatedWithAdress>
  <DomainObject.Predmet.ProtuStrankaListFormatedWithAdressOIB>
    <izvorni_sadrzaj>
      <item>ILIČIĆ društvo s ograničenom odgovornošću za građenje, trgovinu i usluge, Kapela Dvor, OIB 65753907537, Kapela Dvor 30, 33406 Kapela Dvor</item>
    </izvorni_sadrzaj>
    <derivirana_varijabla naziv="DomainObject.Predmet.ProtuStrankaListFormatedWithAdressOIB_1">
      <item>ILIČIĆ društvo s ograničenom odgovornošću za građenje, trgovinu i usluge, Kapela Dvor, OIB 65753907537, Kapela Dvor 30, 33406 Kapela Dvor</item>
    </derivirana_varijabla>
  </DomainObject.Predmet.ProtuStrankaListFormatedWithAdressOIB>
  <DomainObject.Predmet.ProtuStrankaListNazivFormated>
    <izvorni_sadrzaj>
      <item>ILIČIĆ društvo s ograničenom odgovornošću za građenje, trgovinu i usluge, Kapela Dvor</item>
    </izvorni_sadrzaj>
    <derivirana_varijabla naziv="DomainObject.Predmet.ProtuStrankaListNazivFormated_1">
      <item>ILIČIĆ društvo s ograničenom odgovornošću za građenje, trgovinu i usluge, Kapela Dvor</item>
    </derivirana_varijabla>
  </DomainObject.Predmet.ProtuStrankaListNazivFormated>
  <DomainObject.Predmet.ProtuStrankaListNazivFormatedOIB>
    <izvorni_sadrzaj>
      <item>ILIČIĆ društvo s ograničenom odgovornošću za građenje, trgovinu i usluge, Kapela Dvor, OIB 65753907537</item>
    </izvorni_sadrzaj>
    <derivirana_varijabla naziv="DomainObject.Predmet.ProtuStrankaListNazivFormatedOIB_1">
      <item>ILIČIĆ društvo s ograničenom odgovornošću za građenje, trgovinu i usluge, Kapela Dvor, OIB 65753907537</item>
    </derivirana_varijabla>
  </DomainObject.Predmet.ProtuStrankaListNazivFormatedOIB>
  <DomainObject.Predmet.OstaliListFormated>
    <izvorni_sadrzaj>
      <item>Stipo Iličić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  <item>Rajko Rastović</item>
      <item>Marica Varović</item>
      <item>sudski registar- ovdje</item>
    </izvorni_sadrzaj>
    <derivirana_varijabla naziv="DomainObject.Predmet.OstaliListFormated_1">
      <item>Stipo Iličić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  <item>Rajko Rastović</item>
      <item>Marica Varović</item>
      <item>sudski registar- ovdje</item>
    </derivirana_varijabla>
  </DomainObject.Predmet.OstaliListFormated>
  <DomainObject.Predmet.OstaliListFormatedOIB>
    <izvorni_sadrzaj>
      <item>Stipo Iličić, OIB 57178421906</item>
      <item>ŽUPANIJSKO DRŽAVNO ODVJETNIŠTVO U BJELOVARU, OIB 86821435474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  <item>Rajko Rastović, OIB 83491576270</item>
      <item>Marica Varović, OIB 25677040104</item>
      <item>sudski registar- ovdje</item>
    </izvorni_sadrzaj>
    <derivirana_varijabla naziv="DomainObject.Predmet.OstaliListFormatedOIB_1">
      <item>Stipo Iličić, OIB 57178421906</item>
      <item>ŽUPANIJSKO DRŽAVNO ODVJETNIŠTVO U BJELOVARU, OIB 86821435474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  <item>Rajko Rastović, OIB 83491576270</item>
      <item>Marica Varović, OIB 25677040104</item>
      <item>sudski registar- ovdje</item>
    </derivirana_varijabla>
  </DomainObject.Predmet.OstaliListFormatedOIB>
  <DomainObject.Predmet.OstaliListFormatedWithAdress>
    <izvorni_sadrzaj>
      <item>Stipo Iličić,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  <item>Rajko Rastović, A.Augustinčića 21., 33000 Virovitica</item>
      <item>Marica Varović, M.P. Miškine 120 A., 48316 Đelekovec</item>
      <item>sudski registar- ovdje</item>
    </izvorni_sadrzaj>
    <derivirana_varijabla naziv="DomainObject.Predmet.OstaliListFormatedWithAdress_1">
      <item>Stipo Iličić,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  <item>Rajko Rastović, A.Augustinčića 21., 33000 Virovitica</item>
      <item>Marica Varović, M.P. Miškine 120 A., 48316 Đelekovec</item>
      <item>sudski registar- ovdje</item>
    </derivirana_varijabla>
  </DomainObject.Predmet.OstaliListFormatedWithAdress>
  <DomainObject.Predmet.OstaliListFormatedWithAdressOIB>
    <izvorni_sadrzaj>
      <item>Stipo Iličić, OIB 57178421906, kbr. 30., 33406 Kapela Dvor</item>
      <item>ŽUPANIJSKO DRŽAVNO ODVJETNIŠTVO U BJELOVARU, OIB 86821435474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  <item>Rajko Rastović, OIB 83491576270, A.Augustinčića 21., 33000 Virovitica</item>
      <item>Marica Varović, OIB 25677040104, M.P. Miškine 120 A., 48316 Đelekovec</item>
      <item>sudski registar- ovdje</item>
    </izvorni_sadrzaj>
    <derivirana_varijabla naziv="DomainObject.Predmet.OstaliListFormatedWithAdressOIB_1">
      <item>Stipo Iličić, OIB 57178421906, kbr. 30., 33406 Kapela Dvor</item>
      <item>ŽUPANIJSKO DRŽAVNO ODVJETNIŠTVO U BJELOVARU, OIB 86821435474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  <item>Rajko Rastović, OIB 83491576270, A.Augustinčića 21., 33000 Virovitica</item>
      <item>Marica Varović, OIB 25677040104, M.P. Miškine 120 A., 48316 Đelekovec</item>
      <item>sudski registar- ovdje</item>
    </derivirana_varijabla>
  </DomainObject.Predmet.OstaliListFormatedWithAdressOIB>
  <DomainObject.Predmet.OstaliListNazivFormated>
    <izvorni_sadrzaj>
      <item>Stipo Iličić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</item>
      <item>Marica Varović</item>
      <item>sudski registar- ovdje</item>
    </izvorni_sadrzaj>
    <derivirana_varijabla naziv="DomainObject.Predmet.OstaliListNazivFormated_1">
      <item>Stipo Iličić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</item>
      <item>Marica Varović</item>
      <item>sudski registar- ovdje</item>
    </derivirana_varijabla>
  </DomainObject.Predmet.OstaliListNazivFormated>
  <DomainObject.Predmet.OstaliListNazivFormatedOIB>
    <izvorni_sadrzaj>
      <item>Stipo Iličić, OIB 57178421906</item>
      <item>ŽUPANIJSKO DRŽAVNO ODVJETNIŠTVO U BJELOVARU, OIB 86821435474</item>
      <item>POREZNA UPRAVA U VIROVITICI</item>
      <item>Općinski sud u Virovitici, Zemljišnoknjižni odjel</item>
      <item>FINA ZAGREB</item>
      <item>GRAD VIROVITICA</item>
      <item>Rajko Rastović, OIB 83491576270</item>
      <item>Marica Varović, OIB 25677040104</item>
      <item>sudski registar- ovdje</item>
    </izvorni_sadrzaj>
    <derivirana_varijabla naziv="DomainObject.Predmet.OstaliListNazivFormatedOIB_1">
      <item>Stipo Iličić, OIB 57178421906</item>
      <item>ŽUPANIJSKO DRŽAVNO ODVJETNIŠTVO U BJELOVARU, OIB 86821435474</item>
      <item>POREZNA UPRAVA U VIROVITICI</item>
      <item>Općinski sud u Virovitici, Zemljišnoknjižni odjel</item>
      <item>FINA ZAGREB</item>
      <item>GRAD VIROVITICA</item>
      <item>Rajko Rastović, OIB 83491576270</item>
      <item>Marica Varović, OIB 25677040104</item>
      <item>sudski registar-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>St-157/2016-60</izvorni_sadrzaj>
    <derivirana_varijabla naziv="DomainObject.PoslovniBrojDokumenta_1">St-157/2016-60</derivirana_varijabla>
  </DomainObject.PoslovniBrojDokumenta>
  <DomainObject.Predmet.StrankaIDrugi>
    <izvorni_sadrzaj>H-ABDUCO društvo s ograničenom odgovornošću za usluge, Zagreb i dr.</izvorni_sadrzaj>
    <derivirana_varijabla naziv="DomainObject.Predmet.StrankaIDrugi_1">H-ABDUCO društvo s ograničenom odgovornošću za usluge, Zagreb i dr.</derivirana_varijabla>
  </DomainObject.Predmet.StrankaIDrugi>
  <DomainObject.Predmet.ProtustrankaIDrugi>
    <izvorni_sadrzaj>ILIČIĆ društvo s ograničenom odgovornošću za građenje, trgovinu i usluge, Kapela Dvor</izvorni_sadrzaj>
    <derivirana_varijabla naziv="DomainObject.Predmet.ProtustrankaIDrugi_1">ILIČIĆ društvo s ograničenom odgovornošću za građenje, trgovinu i usluge, Kapela Dvor</derivirana_varijabla>
  </DomainObject.Predmet.ProtustrankaIDrugi>
  <DomainObject.Predmet.StrankaIDrugiAdressOIB>
    <izvorni_sadrzaj>H-ABDUCO društvo s ograničenom odgovornošću za usluge, Zagreb, OIB 13667298928, Slavonska avenija 6A, 10000 Zagreb i dr.</izvorni_sadrzaj>
    <derivirana_varijabla naziv="DomainObject.Predmet.StrankaIDrugiAdressOIB_1">H-ABDUCO društvo s ograničenom odgovornošću za usluge, Zagreb, OIB 13667298928, Slavonska avenija 6A, 10000 Zagreb i dr.</derivirana_varijabla>
  </DomainObject.Predmet.StrankaIDrugiAdressOIB>
  <DomainObject.Predmet.ProtustrankaIDrugiAdressOIB>
    <izvorni_sadrzaj>ILIČIĆ društvo s ograničenom odgovornošću za građenje, trgovinu i usluge, Kapela Dvor, OIB 65753907537, Kapela Dvor 30, 33406 Kapela Dvor</izvorni_sadrzaj>
    <derivirana_varijabla naziv="DomainObject.Predmet.ProtustrankaIDrugiAdressOIB_1">ILIČIĆ društvo s ograničenom odgovornošću za građenje, trgovinu i usluge, Kapela Dvor, OIB 65753907537, Kapela Dvor 30, 33406 Kapela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Stipo Iličić</item>
      <item>ILIČIĆ društvo s ograničenom odgovornošću za građenje, trgovinu i usluge, Kapela Dvor</item>
      <item>H-ABDUCO društvo s ograničenom odgovornošću za usluge, Zagreb</item>
      <item>RH, Ministarstvo financija, Porezna uprava, Područni ured Slavonija i Baranja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</item>
      <item>Marica Varović</item>
      <item>sudski registar- ovdje</item>
    </izvorni_sadrzaj>
    <derivirana_varijabla naziv="DomainObject.Predmet.SudioniciListNaziv_1">
      <item>Stipo Iličić</item>
      <item>ILIČIĆ društvo s ograničenom odgovornošću za građenje, trgovinu i usluge, Kapela Dvor</item>
      <item>H-ABDUCO društvo s ograničenom odgovornošću za usluge, Zagreb</item>
      <item>RH, Ministarstvo financija, Porezna uprava, Područni ured Slavonija i Baranja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</item>
      <item>Marica Varović</item>
      <item>sudski registar- ovdje</item>
    </derivirana_varijabla>
  </DomainObject.Predmet.SudioniciListNaziv>
  <DomainObject.Predmet.SudioniciListAdressOIB>
    <izvorni_sadrzaj>
      <item>Stipo Iličić, OIB 57178421906, kbr. 30.,33406 Kapela Dvor</item>
      <item>ILIČIĆ društvo s ograničenom odgovornošću za građenje, trgovinu i usluge, Kapela Dvor, OIB 65753907537, Kapela Dvor 30,33406 Kapela Dvor</item>
      <item>H-ABDUCO društvo s ograničenom odgovornošću za usluge, Zagreb, OIB 13667298928, Slavonska avenija 6A,10000 Zagreb</item>
      <item>RH, Ministarstvo financija, Porezna uprava, Područni ured Slavonija i Baranja, OIB 52634238587</item>
      <item>ŽUPANIJSKO DRŽAVNO ODVJETNIŠTVO U BJELOVARU, OIB 86821435474</item>
      <item>POREZNA UPRAVA U VIROVITICI, .,33000 Virovitica</item>
      <item>Općinski sud u Virovitici, Zemljišnoknjižni odjel, .,33000 Virovitica</item>
      <item>FINA ZAGREB, Vrtni put 3.,10000 Zagreb</item>
      <item>GRAD VIROVITICA, .,33000 Virovitica</item>
      <item>Rajko Rastović, OIB 83491576270, A.Augustinčića 21.,33000 Virovitica</item>
      <item>Marica Varović, OIB 25677040104, M.P. Miškine 120 A.,48316 Đelekovec</item>
      <item>sudski registar- ovdje</item>
    </izvorni_sadrzaj>
    <derivirana_varijabla naziv="DomainObject.Predmet.SudioniciListAdressOIB_1">
      <item>Stipo Iličić, OIB 57178421906, kbr. 30.,33406 Kapela Dvor</item>
      <item>ILIČIĆ društvo s ograničenom odgovornošću za građenje, trgovinu i usluge, Kapela Dvor, OIB 65753907537, Kapela Dvor 30,33406 Kapela Dvor</item>
      <item>H-ABDUCO društvo s ograničenom odgovornošću za usluge, Zagreb, OIB 13667298928, Slavonska avenija 6A,10000 Zagreb</item>
      <item>RH, Ministarstvo financija, Porezna uprava, Područni ured Slavonija i Baranja, OIB 52634238587</item>
      <item>ŽUPANIJSKO DRŽAVNO ODVJETNIŠTVO U BJELOVARU, OIB 86821435474</item>
      <item>POREZNA UPRAVA U VIROVITICI, .,33000 Virovitica</item>
      <item>Općinski sud u Virovitici, Zemljišnoknjižni odjel, .,33000 Virovitica</item>
      <item>FINA ZAGREB, Vrtni put 3.,10000 Zagreb</item>
      <item>GRAD VIROVITICA, .,33000 Virovitica</item>
      <item>Rajko Rastović, OIB 83491576270, A.Augustinčića 21.,33000 Virovitica</item>
      <item>Marica Varović, OIB 25677040104, M.P. Miškine 120 A.,48316 Đelekovec</item>
      <item>sudski registar- 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C749E4-14D0-4982-8BB6-11A62E85F9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750</properties:Words>
  <properties:Characters>4193</properties:Characters>
  <properties:Lines>108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2017-11-24T08:40:00Z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St-157/2016-60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