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b18d" w14:paraId="881b18d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59701E">
        <w:rPr>
          <w:rFonts w:hAnsi="Times New Roman" w:ascii="Times New Roman"/>
          <w:szCs w:val="24"/>
          <w:lang w:val="hr-HR"/>
        </w:rPr>
        <w:t>t-78</w:t>
      </w:r>
      <w:r w:rsidR="00662D67">
        <w:rPr>
          <w:rFonts w:hAnsi="Times New Roman" w:ascii="Times New Roman"/>
          <w:szCs w:val="24"/>
          <w:lang w:val="hr-HR"/>
        </w:rPr>
        <w:t>16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E420D1" w:rsidRPr="00E420D1">
        <w:rPr>
          <w:rFonts w:hAnsi="Times New Roman" w:ascii="Times New Roman"/>
        </w:rPr>
        <w:t xml:space="preserve">FRUK-SUCCESSU d.o.o., Gudci, Kostanjevec 70, </w:t>
      </w:r>
      <w:r w:rsidR="00E420D1" w:rsidRPr="00E420D1">
        <w:rPr>
          <w:rFonts w:hAnsi="Times New Roman" w:ascii="Times New Roman"/>
          <w:szCs w:val="24"/>
        </w:rPr>
        <w:t>OIB: 61480382033</w:t>
      </w:r>
      <w:r w:rsidR="006517B1" w:rsidRPr="00E420D1">
        <w:rPr>
          <w:rFonts w:hAnsi="Times New Roman" w:ascii="Times New Roman"/>
          <w:szCs w:val="24"/>
        </w:rPr>
        <w:t>,</w:t>
      </w:r>
      <w:r w:rsidR="00995D02" w:rsidRPr="00E420D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F249B7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E420D1" w:rsidRPr="00E420D1">
        <w:rPr>
          <w:rFonts w:hAnsi="Times New Roman" w:ascii="Times New Roman"/>
        </w:rPr>
        <w:t xml:space="preserve">FRUK-SUCCESSU d.o.o., Gudci, Kostanjevec 70, </w:t>
      </w:r>
      <w:r w:rsidR="00E420D1" w:rsidRPr="00E420D1">
        <w:rPr>
          <w:rFonts w:hAnsi="Times New Roman" w:ascii="Times New Roman"/>
          <w:szCs w:val="24"/>
        </w:rPr>
        <w:t>OIB: 61480382033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E420D1" w:rsidRPr="00E420D1">
        <w:rPr>
          <w:rFonts w:hAnsi="Times New Roman" w:ascii="Times New Roman"/>
        </w:rPr>
        <w:t xml:space="preserve">FRUK-SUCCESSU d.o.o., Gudci, Kostanjevec 70, </w:t>
      </w:r>
      <w:r w:rsidR="00E420D1" w:rsidRPr="00E420D1">
        <w:rPr>
          <w:rFonts w:hAnsi="Times New Roman" w:ascii="Times New Roman"/>
          <w:szCs w:val="24"/>
        </w:rPr>
        <w:t>OIB: 61480382033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E420D1">
        <w:rPr>
          <w:rFonts w:hAnsi="Times New Roman" w:ascii="Times New Roman"/>
          <w:szCs w:val="24"/>
        </w:rPr>
        <w:t xml:space="preserve">569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25.01.2016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BA7FD9" w:rsidRPr="00BA7FD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662D67">
      <w:rPr>
        <w:rFonts w:hAnsi="Times New Roman" w:ascii="Times New Roman"/>
        <w:szCs w:val="24"/>
      </w:rPr>
      <w:t>7816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7FD9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7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F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7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F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7816</izvorni_sadrzaj>
    <derivirana_varijabla naziv="DomainObject.Predmet.Broj_1">7816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St-7816/2015</izvorni_sadrzaj>
    <derivirana_varijabla naziv="DomainObject.Predmet.OznakaBroj_1">St-7816/2015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FRUK-SUCCESSU d.o.o. zastupanog po punomoćniku IVAN FRUK</izvorni_sadrzaj>
    <derivirana_varijabla naziv="DomainObject.Predmet.ProtustrankaFormated_1">  FRUK-SUCCESSU d.o.o. zastupanog po punomoćniku IVAN FRUK</derivirana_varijabla>
  </DomainObject.Predmet.ProtustrankaFormated>
  <DomainObject.Predmet.ProtustrankaFormatedOIB>
    <izvorni_sadrzaj>  FRUK-SUCCESSU d.o.o., OIB 61480382033 zastupanog po punomoćniku IVAN FRUK</izvorni_sadrzaj>
    <derivirana_varijabla naziv="DomainObject.Predmet.ProtustrankaFormatedOIB_1">  FRUK-SUCCESSU d.o.o., OIB 61480382033 zastupanog po punomoćniku IVAN FRUK</derivirana_varijabla>
  </DomainObject.Predmet.ProtustrankaFormatedOIB>
  <DomainObject.Predmet.ProtustrankaFormatedWithAdress>
    <izvorni_sadrzaj> FRUK-SUCCESSU d.o.o., Kostanjevec 70, 10253 Gudci zastupanog po punomoćniku IVAN FRUK</izvorni_sadrzaj>
    <derivirana_varijabla naziv="DomainObject.Predmet.ProtustrankaFormatedWithAdress_1"> FRUK-SUCCESSU d.o.o., Kostanjevec 70, 10253 Gudci zastupanog po punomoćniku IVAN FRUK</derivirana_varijabla>
  </DomainObject.Predmet.ProtustrankaFormatedWithAdress>
  <DomainObject.Predmet.ProtustrankaFormatedWithAdressOIB>
    <izvorni_sadrzaj> FRUK-SUCCESSU d.o.o., OIB 61480382033, Kostanjevec 70, 10253 Gudci zastupanog po punomoćniku IVAN FRUK</izvorni_sadrzaj>
    <derivirana_varijabla naziv="DomainObject.Predmet.ProtustrankaFormatedWithAdressOIB_1"> FRUK-SUCCESSU d.o.o., OIB 61480382033, Kostanjevec 70, 10253 Gudci zastupanog po punomoćniku IVAN FRUK</derivirana_varijabla>
  </DomainObject.Predmet.ProtustrankaFormatedWithAdressOIB>
  <DomainObject.Predmet.ProtustrankaWithAdress>
    <izvorni_sadrzaj>FRUK-SUCCESSU d.o.o. Kostanjevec 70, 10253 Gudci</izvorni_sadrzaj>
    <derivirana_varijabla naziv="DomainObject.Predmet.ProtustrankaWithAdress_1">FRUK-SUCCESSU d.o.o. Kostanjevec 70, 10253 Gudci</derivirana_varijabla>
  </DomainObject.Predmet.ProtustrankaWithAdress>
  <DomainObject.Predmet.ProtustrankaWithAdressOIB>
    <izvorni_sadrzaj>FRUK-SUCCESSU d.o.o., OIB 61480382033, Kostanjevec 70, 10253 Gudci</izvorni_sadrzaj>
    <derivirana_varijabla naziv="DomainObject.Predmet.ProtustrankaWithAdressOIB_1">FRUK-SUCCESSU d.o.o., OIB 61480382033, Kostanjevec 70, 10253 Gudci</derivirana_varijabla>
  </DomainObject.Predmet.ProtustrankaWithAdressOIB>
  <DomainObject.Predmet.ProtustrankaNazivFormated>
    <izvorni_sadrzaj>FRUK-SUCCESSU d.o.o.</izvorni_sadrzaj>
    <derivirana_varijabla naziv="DomainObject.Predmet.ProtustrankaNazivFormated_1">FRUK-SUCCESSU d.o.o.</derivirana_varijabla>
  </DomainObject.Predmet.ProtustrankaNazivFormated>
  <DomainObject.Predmet.ProtustrankaNazivFormatedOIB>
    <izvorni_sadrzaj>FRUK-SUCCESSU d.o.o., OIB 61480382033</izvorni_sadrzaj>
    <derivirana_varijabla naziv="DomainObject.Predmet.ProtustrankaNazivFormatedOIB_1">FRUK-SUCCESSU d.o.o., OIB 61480382033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FRUK-SUCCESSU d.o.o. zastupanog po punomoćniku IVAN FRUK</item>
    </izvorni_sadrzaj>
    <derivirana_varijabla naziv="DomainObject.Predmet.ProtuStrankaListFormated_1">
      <item>FRUK-SUCCESSU d.o.o. zastupanog po punomoćniku IVAN FRUK</item>
    </derivirana_varijabla>
  </DomainObject.Predmet.ProtuStrankaListFormated>
  <DomainObject.Predmet.ProtuStrankaListFormatedOIB>
    <izvorni_sadrzaj>
      <item>FRUK-SUCCESSU d.o.o., OIB 61480382033 zastupanog po punomoćniku IVAN FRUK</item>
    </izvorni_sadrzaj>
    <derivirana_varijabla naziv="DomainObject.Predmet.ProtuStrankaListFormatedOIB_1">
      <item>FRUK-SUCCESSU d.o.o., OIB 61480382033 zastupanog po punomoćniku IVAN FRUK</item>
    </derivirana_varijabla>
  </DomainObject.Predmet.ProtuStrankaListFormatedOIB>
  <DomainObject.Predmet.ProtuStrankaListFormatedWithAdress>
    <izvorni_sadrzaj>
      <item>FRUK-SUCCESSU d.o.o., Kostanjevec 70, 10253 Gudci zastupanog po punomoćniku IVAN FRUK</item>
    </izvorni_sadrzaj>
    <derivirana_varijabla naziv="DomainObject.Predmet.ProtuStrankaListFormatedWithAdress_1">
      <item>FRUK-SUCCESSU d.o.o., Kostanjevec 70, 10253 Gudci zastupanog po punomoćniku IVAN FRUK</item>
    </derivirana_varijabla>
  </DomainObject.Predmet.ProtuStrankaListFormatedWithAdress>
  <DomainObject.Predmet.ProtuStrankaListFormatedWithAdressOIB>
    <izvorni_sadrzaj>
      <item>FRUK-SUCCESSU d.o.o., OIB 61480382033, Kostanjevec 70, 10253 Gudci zastupanog po punomoćniku IVAN FRUK</item>
    </izvorni_sadrzaj>
    <derivirana_varijabla naziv="DomainObject.Predmet.ProtuStrankaListFormatedWithAdressOIB_1">
      <item>FRUK-SUCCESSU d.o.o., OIB 61480382033, Kostanjevec 70, 10253 Gudci zastupanog po punomoćniku IVAN FRUK</item>
    </derivirana_varijabla>
  </DomainObject.Predmet.ProtuStrankaListFormatedWithAdressOIB>
  <DomainObject.Predmet.ProtuStrankaListNazivFormated>
    <izvorni_sadrzaj>
      <item>FRUK-SUCCESSU d.o.o.</item>
    </izvorni_sadrzaj>
    <derivirana_varijabla naziv="DomainObject.Predmet.ProtuStrankaListNazivFormated_1">
      <item>FRUK-SUCCESSU d.o.o.</item>
    </derivirana_varijabla>
  </DomainObject.Predmet.ProtuStrankaListNazivFormated>
  <DomainObject.Predmet.ProtuStrankaListNazivFormatedOIB>
    <izvorni_sadrzaj>
      <item>FRUK-SUCCESSU d.o.o., OIB 61480382033</item>
    </izvorni_sadrzaj>
    <derivirana_varijabla naziv="DomainObject.Predmet.ProtuStrankaListNazivFormatedOIB_1">
      <item>FRUK-SUCCESSU d.o.o., OIB 61480382033</item>
    </derivirana_varijabla>
  </DomainObject.Predmet.ProtuStrankaListNazivFormatedOIB>
  <DomainObject.Predmet.OstaliListFormated>
    <izvorni_sadrzaj>
      <item>IVAN FRUK punomoćnik sudionika u postupku FRUK-SUCCESSU d.o.o.</item>
    </izvorni_sadrzaj>
    <derivirana_varijabla naziv="DomainObject.Predmet.OstaliListFormated_1">
      <item>IVAN FRUK punomoćnik sudionika u postupku FRUK-SUCCESSU d.o.o.</item>
    </derivirana_varijabla>
  </DomainObject.Predmet.OstaliListFormated>
  <DomainObject.Predmet.OstaliListFormatedOIB>
    <izvorni_sadrzaj>
      <item>IVAN FRUK, OIB 10997636924 punomoćnik sudionika u postupku FRUK-SUCCESSU d.o.o.</item>
    </izvorni_sadrzaj>
    <derivirana_varijabla naziv="DomainObject.Predmet.OstaliListFormatedOIB_1">
      <item>IVAN FRUK, OIB 10997636924 punomoćnik sudionika u postupku FRUK-SUCCESSU d.o.o.</item>
    </derivirana_varijabla>
  </DomainObject.Predmet.OstaliListFormatedOIB>
  <DomainObject.Predmet.OstaliListFormatedWithAdress>
    <izvorni_sadrzaj>
      <item>IVAN FRUK, Kostanjevec 70, 10412 Gudci punomoćnik sudionika u postupku FRUK-SUCCESSU d.o.o.</item>
    </izvorni_sadrzaj>
    <derivirana_varijabla naziv="DomainObject.Predmet.OstaliListFormatedWithAdress_1">
      <item>IVAN FRUK, Kostanjevec 70, 10412 Gudci punomoćnik sudionika u postupku FRUK-SUCCESSU d.o.o.</item>
    </derivirana_varijabla>
  </DomainObject.Predmet.OstaliListFormatedWithAdress>
  <DomainObject.Predmet.OstaliListFormatedWithAdressOIB>
    <izvorni_sadrzaj>
      <item>IVAN FRUK, OIB 10997636924, Kostanjevec 70, 10412 Gudci punomoćnik sudionika u postupku FRUK-SUCCESSU d.o.o.</item>
    </izvorni_sadrzaj>
    <derivirana_varijabla naziv="DomainObject.Predmet.OstaliListFormatedWithAdressOIB_1">
      <item>IVAN FRUK, OIB 10997636924, Kostanjevec 70, 10412 Gudci punomoćnik sudionika u postupku FRUK-SUCCESSU d.o.o.</item>
    </derivirana_varijabla>
  </DomainObject.Predmet.OstaliListFormatedWithAdressOIB>
  <DomainObject.Predmet.OstaliListNazivFormated>
    <izvorni_sadrzaj>
      <item>IVAN FRUK</item>
    </izvorni_sadrzaj>
    <derivirana_varijabla naziv="DomainObject.Predmet.OstaliListNazivFormated_1">
      <item>IVAN FRUK</item>
    </derivirana_varijabla>
  </DomainObject.Predmet.OstaliListNazivFormated>
  <DomainObject.Predmet.OstaliListNazivFormatedOIB>
    <izvorni_sadrzaj>
      <item>IVAN FRUK, OIB 10997636924</item>
    </izvorni_sadrzaj>
    <derivirana_varijabla naziv="DomainObject.Predmet.OstaliListNazivFormatedOIB_1">
      <item>IVAN FRUK, OIB 10997636924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FRUK-SUCCESSU d.o.o.</izvorni_sadrzaj>
    <derivirana_varijabla naziv="DomainObject.Predmet.ProtustrankaIDrugi_1">FRUK-SUCCESSU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FRUK-SUCCESSU d.o.o., OIB 61480382033, Kostanjevec 70, 10253 Gudci</izvorni_sadrzaj>
    <derivirana_varijabla naziv="DomainObject.Predmet.ProtustrankaIDrugiAdressOIB_1">FRUK-SUCCESSU d.o.o., OIB 61480382033, Kostanjevec 70, 10253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FRUK-SUCCESSU d.o.o.</item>
      <item>IVAN FRUK</item>
    </izvorni_sadrzaj>
    <derivirana_varijabla naziv="DomainObject.Predmet.SudioniciListNaziv_1">
      <item>FINA Regionalni centar Zagreb</item>
      <item>FRUK-SUCCESSU d.o.o.</item>
      <item>IVAN FRUK</item>
    </derivirana_varijabla>
  </DomainObject.Predmet.SudioniciListNaziv>
  <DomainObject.Predmet.SudioniciListAdressOIB>
    <izvorni_sadrzaj>
      <item>FINA Regionalni centar Zagreb, OIB 85821130368, Trg svibanjskih žrtava 1995. 1,10000 Zagreb</item>
      <item>FRUK-SUCCESSU d.o.o., OIB 61480382033, Kostanjevec 70,10253 Gudci</item>
      <item>IVAN FRUK, OIB 10997636924, Kostanjevec 70,10412 Gudci</item>
    </izvorni_sadrzaj>
    <derivirana_varijabla naziv="DomainObject.Predmet.SudioniciListAdressOIB_1">
      <item>FINA Regionalni centar Zagreb, OIB 85821130368, Trg svibanjskih žrtava 1995. 1,10000 Zagreb</item>
      <item>FRUK-SUCCESSU d.o.o., OIB 61480382033, Kostanjevec 70,10253 Gudci</item>
      <item>IVAN FRUK, OIB 10997636924, Kostanjevec 70,10412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61480382033</item>
      <item>, OIB 10997636924</item>
    </izvorni_sadrzaj>
    <derivirana_varijabla naziv="DomainObject.Predmet.SudioniciListNazivOIB_1">
      <item>, OIB 85821130368</item>
      <item>, OIB 61480382033</item>
      <item>, OIB 10997636924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4E602-FDBD-4B63-9EA2-A9134D0B0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2609</properties:Characters>
  <properties:Lines>75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2016-01-28T12:36:00Z</dcterms:created>
  <dc:creator>Sudsko vijeæe</dc:creator>
  <cp:lastModifiedBy>Nevenka Furić</cp:lastModifiedBy>
  <cp:lastPrinted>2016-01-28T12:39:00Z</cp:lastPrinted>
  <dcterms:modified xmlns:xsi="http://www.w3.org/2001/XMLSchema-instance" xsi:type="dcterms:W3CDTF">2016-01-28T12:46:00Z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