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ed50" w14:paraId="acded50" w:rsidRDefault="00F83E50" w:rsidP="00F83E50" w:rsidR="00F83E50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F83E50" w:rsidP="00F83E50" w:rsidR="00F83E50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F83E50">
        <w:t>2 St-909/2016-5</w:t>
      </w:r>
      <w:r w:rsidR="00624C0D">
        <w:t>7</w:t>
      </w:r>
    </w:p>
    <w:p w:rsidRDefault="00F83E50" w:rsidP="00F83E50" w:rsidR="00F83E50" w:rsidRPr="00AA4F81">
      <w:r w:rsidRPr="00AA4F81">
        <w:t xml:space="preserve"> TRGOVAČKI SUD U </w:t>
      </w:r>
      <w:r>
        <w:t>PAZINU</w:t>
      </w:r>
    </w:p>
    <w:p w:rsidRDefault="00F83E50" w:rsidP="00F83E50" w:rsidR="00F83E50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F83E50" w:rsidP="00F83E50" w:rsidR="00F83E50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83E50" w:rsidP="00F83E50" w:rsidR="00F83E50" w:rsidRPr="00A06BE6">
      <w:pPr>
        <w:jc w:val="center"/>
      </w:pPr>
      <w:r>
        <w:rPr>
          <w:b/>
        </w:rPr>
        <w:tab/>
        <w:t xml:space="preserve">               </w:t>
      </w:r>
    </w:p>
    <w:p w:rsidRDefault="00F83E50" w:rsidP="00F83E50" w:rsidR="00F83E50" w:rsidRPr="00A06BE6">
      <w:pPr>
        <w:jc w:val="center"/>
      </w:pPr>
      <w:r w:rsidRPr="00A06BE6">
        <w:t xml:space="preserve">POZIV NA ROČIŠTE </w:t>
      </w:r>
    </w:p>
    <w:p w:rsidRDefault="00F83E50" w:rsidP="00F83E50" w:rsidR="00F83E50" w:rsidRPr="00A06BE6">
      <w:pPr>
        <w:jc w:val="center"/>
      </w:pPr>
      <w:r w:rsidRPr="00A06BE6">
        <w:t>ZA DIOBU KUPOVNINE</w:t>
      </w:r>
    </w:p>
    <w:p w:rsidRDefault="00F83E50" w:rsidP="00F83E50" w:rsidR="00F83E50">
      <w:pPr>
        <w:jc w:val="center"/>
      </w:pPr>
    </w:p>
    <w:p w:rsidRDefault="00F83E50" w:rsidP="00F83E50" w:rsidR="00F83E50" w:rsidRPr="00A06BE6">
      <w:pPr>
        <w:jc w:val="center"/>
      </w:pPr>
    </w:p>
    <w:p w:rsidRDefault="00F83E50" w:rsidP="00F83E50" w:rsidR="00F83E50" w:rsidRPr="00F83E50">
      <w:pPr>
        <w:ind w:firstLine="708"/>
        <w:jc w:val="center"/>
      </w:pPr>
      <w:r w:rsidRPr="00F83E50">
        <w:t xml:space="preserve">Pozivate se na ročište za diobu </w:t>
      </w:r>
      <w:proofErr w:type="spellStart"/>
      <w:r w:rsidRPr="00F83E50">
        <w:t>kupovnine</w:t>
      </w:r>
      <w:proofErr w:type="spellEnd"/>
      <w:r w:rsidRPr="00F83E50">
        <w:t xml:space="preserve"> za nekretninu </w:t>
      </w:r>
    </w:p>
    <w:p w:rsidRDefault="00F83E50" w:rsidP="00F83E50" w:rsidR="00F83E50" w:rsidRPr="00F83E50">
      <w:pPr>
        <w:ind w:firstLine="708"/>
        <w:jc w:val="center"/>
        <w:rPr>
          <w:bCs/>
        </w:rPr>
      </w:pPr>
      <w:r w:rsidRPr="00F83E50">
        <w:t xml:space="preserve">k.č.br. 2480 upisana u </w:t>
      </w:r>
      <w:proofErr w:type="spellStart"/>
      <w:r w:rsidRPr="00F83E50">
        <w:t>zk.ul</w:t>
      </w:r>
      <w:proofErr w:type="spellEnd"/>
      <w:r w:rsidRPr="00F83E50">
        <w:t>. 1505 k.o. Umag, suvlasnički dio s neodređenim omjerom, etažno vlasništvo (E-29), dio zgrade označen u planu posebnih dijelova zgrade narančastom bojom koji se sastoji od: na prvom katu prodajni prostor označen brojem 72 E, površine 81,58 m2</w:t>
      </w:r>
    </w:p>
    <w:p w:rsidRDefault="00F83E50" w:rsidP="00F83E50" w:rsidR="00F83E50" w:rsidRPr="00F83E50">
      <w:pPr>
        <w:ind w:firstLine="708"/>
        <w:jc w:val="center"/>
      </w:pPr>
      <w:r w:rsidRPr="00F83E50">
        <w:t xml:space="preserve">u stečajnom postupku nad dužnikom </w:t>
      </w:r>
    </w:p>
    <w:p w:rsidRDefault="00F83E50" w:rsidP="00F83E50" w:rsidR="00F83E50" w:rsidRPr="00F83E50">
      <w:pPr>
        <w:ind w:firstLine="708"/>
        <w:jc w:val="center"/>
        <w:rPr>
          <w:bCs/>
          <w:sz w:val="23"/>
          <w:szCs w:val="23"/>
        </w:rPr>
      </w:pPr>
      <w:r w:rsidRPr="00F83E50">
        <w:t xml:space="preserve">J. V. D. d. o. o. u stečaju, Umag, </w:t>
      </w:r>
      <w:proofErr w:type="spellStart"/>
      <w:r w:rsidRPr="00F83E50">
        <w:t>Petrovija</w:t>
      </w:r>
      <w:proofErr w:type="spellEnd"/>
      <w:r w:rsidRPr="00F83E50">
        <w:t>, Uljarska 10, OIB 01431851919,</w:t>
      </w:r>
      <w:r w:rsidRPr="00F83E50">
        <w:rPr>
          <w:bCs/>
          <w:sz w:val="23"/>
          <w:szCs w:val="23"/>
        </w:rPr>
        <w:t xml:space="preserve"> </w:t>
      </w:r>
    </w:p>
    <w:p w:rsidRDefault="00F83E50" w:rsidP="00F83E50" w:rsidR="00F83E50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F83E50" w:rsidP="00F83E50" w:rsidR="00F83E50" w:rsidRPr="007511B7">
      <w:pPr>
        <w:jc w:val="both"/>
      </w:pPr>
    </w:p>
    <w:p w:rsidRDefault="00F83E50" w:rsidP="00F83E50" w:rsidR="00F83E50">
      <w:pPr>
        <w:jc w:val="both"/>
      </w:pPr>
    </w:p>
    <w:p w:rsidRDefault="00F83E50" w:rsidP="00F83E50" w:rsidR="00F83E50" w:rsidRPr="00A06BE6">
      <w:pPr>
        <w:jc w:val="both"/>
      </w:pPr>
    </w:p>
    <w:p w:rsidRDefault="00F83E50" w:rsidP="00F83E50" w:rsidR="00F83E50" w:rsidRPr="00F15597">
      <w:pPr>
        <w:jc w:val="center"/>
      </w:pPr>
      <w:r w:rsidRPr="00F15597">
        <w:t xml:space="preserve">dana </w:t>
      </w:r>
      <w:r w:rsidR="008E5529">
        <w:t>27. rujna 2018. u 9</w:t>
      </w:r>
      <w:r w:rsidRPr="00F15597">
        <w:t>:</w:t>
      </w:r>
      <w:r w:rsidR="008E5529">
        <w:t>45</w:t>
      </w:r>
      <w:r w:rsidRPr="00F15597">
        <w:t xml:space="preserve"> sati. </w:t>
      </w:r>
    </w:p>
    <w:p w:rsidRDefault="00F83E50" w:rsidP="00F83E50" w:rsidR="00F83E50">
      <w:pPr>
        <w:jc w:val="both"/>
      </w:pPr>
    </w:p>
    <w:p w:rsidRDefault="00F83E50" w:rsidP="00F83E50" w:rsidR="00F83E50">
      <w:pPr>
        <w:jc w:val="both"/>
      </w:pPr>
    </w:p>
    <w:p w:rsidRDefault="00F83E50" w:rsidP="00F83E50" w:rsidR="00F83E50" w:rsidRPr="00A06BE6">
      <w:pPr>
        <w:jc w:val="both"/>
      </w:pPr>
    </w:p>
    <w:p w:rsidRDefault="00F83E50" w:rsidP="00F83E50" w:rsidR="00F83E50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F83E50" w:rsidP="00F83E50" w:rsidR="00F83E50" w:rsidRPr="008110D5">
      <w:pPr>
        <w:jc w:val="both"/>
      </w:pPr>
      <w:r w:rsidRPr="008110D5">
        <w:t>UPOZORENJE:</w:t>
      </w:r>
    </w:p>
    <w:p w:rsidRDefault="00F83E50" w:rsidP="00F83E50" w:rsidR="00F83E50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F83E50" w:rsidP="00F83E50" w:rsidR="00F83E50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F83E50" w:rsidP="00F83E50" w:rsidR="00F83E50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F83E50" w:rsidP="00F83E50" w:rsidR="00F83E50"/>
    <w:p w:rsidRDefault="00F83E50" w:rsidP="00F83E50" w:rsidR="00F83E50" w:rsidRPr="008110D5"/>
    <w:p w:rsidRDefault="00F83E50" w:rsidP="00F83E50" w:rsidR="00F83E50" w:rsidRPr="008110D5">
      <w:pPr>
        <w:jc w:val="center"/>
      </w:pPr>
      <w:r w:rsidRPr="008110D5">
        <w:t>U Paz</w:t>
      </w:r>
      <w:r w:rsidRPr="00F15597">
        <w:t xml:space="preserve">inu </w:t>
      </w:r>
      <w:r w:rsidR="004D6459">
        <w:t>7. rujna</w:t>
      </w:r>
      <w:r w:rsidRPr="00F15597">
        <w:t xml:space="preserve"> 2018.</w:t>
      </w:r>
    </w:p>
    <w:p w:rsidRDefault="00F83E50" w:rsidP="00F83E50" w:rsidR="00F83E50">
      <w:pPr>
        <w:ind w:left="7080"/>
        <w:jc w:val="both"/>
      </w:pPr>
    </w:p>
    <w:p w:rsidRDefault="00F83E50" w:rsidP="00F83E50" w:rsidR="00F83E50" w:rsidRPr="00A06BE6">
      <w:pPr>
        <w:ind w:left="6480"/>
        <w:jc w:val="both"/>
      </w:pPr>
      <w:r>
        <w:t xml:space="preserve">   Stečajna sutkinja</w:t>
      </w:r>
    </w:p>
    <w:p w:rsidRDefault="00F83E50" w:rsidP="00F83E50" w:rsidR="00F83E50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F83E50" w:rsidP="00F83E50" w:rsidR="00F83E50">
      <w:pPr>
        <w:jc w:val="both"/>
      </w:pPr>
      <w:r w:rsidRPr="00A06BE6">
        <w:tab/>
      </w:r>
    </w:p>
    <w:p w:rsidRDefault="00F83E50" w:rsidP="00F83E50" w:rsidR="00F83E50">
      <w:pPr>
        <w:jc w:val="both"/>
      </w:pPr>
    </w:p>
    <w:p w:rsidRDefault="00F83E50" w:rsidP="00F83E50" w:rsidR="00F83E50">
      <w:pPr>
        <w:jc w:val="both"/>
      </w:pPr>
    </w:p>
    <w:p w:rsidRDefault="00F83E50" w:rsidP="00F83E50" w:rsidR="00F83E50">
      <w:pPr>
        <w:jc w:val="both"/>
      </w:pPr>
      <w:r w:rsidRPr="005A1E57">
        <w:t>DNA:</w:t>
      </w:r>
    </w:p>
    <w:p w:rsidRDefault="004D6459" w:rsidP="004D6459" w:rsidR="004D6459" w:rsidRPr="004D6459">
      <w:r w:rsidRPr="004D6459">
        <w:t xml:space="preserve">- stečajna upraviteljica Gordana </w:t>
      </w:r>
      <w:proofErr w:type="spellStart"/>
      <w:r w:rsidRPr="004D6459">
        <w:t>Štifter</w:t>
      </w:r>
      <w:proofErr w:type="spellEnd"/>
      <w:r w:rsidRPr="004D6459">
        <w:t xml:space="preserve"> </w:t>
      </w:r>
      <w:proofErr w:type="spellStart"/>
      <w:r w:rsidRPr="004D6459">
        <w:t>Draščić</w:t>
      </w:r>
      <w:proofErr w:type="spellEnd"/>
      <w:r w:rsidRPr="004D6459">
        <w:t xml:space="preserve">, </w:t>
      </w:r>
      <w:proofErr w:type="spellStart"/>
      <w:r w:rsidRPr="004D6459">
        <w:t>Jurdani</w:t>
      </w:r>
      <w:proofErr w:type="spellEnd"/>
      <w:r w:rsidRPr="004D6459">
        <w:t>, Obadi 90c</w:t>
      </w:r>
    </w:p>
    <w:p w:rsidRDefault="006067AD" w:rsidP="006067AD" w:rsidR="006067AD" w:rsidRPr="00F86FEE">
      <w:r w:rsidRPr="00F86FEE">
        <w:t>- ISTARSKA KREDITNA BANKA UMAG d.d., Umag, Ernesta Miloša 1</w:t>
      </w:r>
    </w:p>
    <w:p w:rsidRDefault="006067AD" w:rsidP="006067AD" w:rsidR="006067AD" w:rsidRPr="00F86FEE">
      <w:r w:rsidRPr="00F86FEE">
        <w:t>- REPUBLIKA HRVATSKA po ŽDO u Puli, Pula, Rovinjska ul. 2</w:t>
      </w:r>
    </w:p>
    <w:p w:rsidRDefault="00F83E50" w:rsidP="00F83E50" w:rsidR="00F83E50">
      <w:r w:rsidRPr="00304FA8">
        <w:t>- e-Oglasna ploča suda 8 dana</w:t>
      </w:r>
    </w:p>
    <w:p w:rsidRDefault="000545CE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50"/>
    <w:rsid w:val="000545CE"/>
    <w:rsid w:val="004D6459"/>
    <w:rsid w:val="00554328"/>
    <w:rsid w:val="006067AD"/>
    <w:rsid w:val="00624C0D"/>
    <w:rsid w:val="008E5529"/>
    <w:rsid w:val="00985388"/>
    <w:rsid w:val="00F8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E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4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E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4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1206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2018-09-07T06:55:00Z</dcterms:created>
  <dc:creator>Jasmina Matika</dc:creator>
  <cp:lastModifiedBy>Jasmina Matika</cp:lastModifiedBy>
  <cp:lastPrinted>2018-09-07T07:08:00Z</cp:lastPrinted>
  <dcterms:modified xmlns:xsi="http://www.w3.org/2001/XMLSchema-instance" xsi:type="dcterms:W3CDTF">2018-09-07T07:09:00Z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(St-909-16 - POZIV ZA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