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78d9" w14:paraId="29178d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0860DD">
        <w:t>1</w:t>
      </w:r>
      <w:r w:rsidR="00063B8D">
        <w:t>1</w:t>
      </w:r>
      <w:r w:rsidR="00693B28">
        <w:t>49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693B28">
        <w:t>ŠPORTSKI HOKEJ KLUB "CONCORDIA", Zagreb, S. S. Kranjčevića 4a, OIB 68822392367</w:t>
      </w:r>
      <w:r w:rsidR="000834CF">
        <w:t>,</w:t>
      </w:r>
      <w:r w:rsidR="00C63BA0">
        <w:t xml:space="preserve"> 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FE32EA">
        <w:t xml:space="preserve">6. lipnja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693B28">
        <w:t>ŠPORTSKI HOKEJ KLUB "CONCORDIA", Zagreb, S. S. Kranjčevića 4a, OIB 68822392367</w:t>
      </w:r>
      <w:r w:rsidR="00FD21E2">
        <w:t>,</w:t>
      </w:r>
      <w:r w:rsidR="00CA2F78">
        <w:t xml:space="preserve"> </w:t>
      </w:r>
      <w:r w:rsidR="00F94E9E">
        <w:t>i</w:t>
      </w:r>
      <w:r w:rsidR="00DA2E82">
        <w:t>znosi</w:t>
      </w:r>
      <w:r w:rsidR="00A42BD2">
        <w:t xml:space="preserve"> </w:t>
      </w:r>
      <w:r w:rsidR="00693B28">
        <w:t xml:space="preserve">212.447,34 kn. 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57288A">
        <w:t xml:space="preserve"> </w:t>
      </w:r>
      <w:r w:rsidR="00693B28">
        <w:t xml:space="preserve">Damir </w:t>
      </w:r>
      <w:proofErr w:type="spellStart"/>
      <w:r w:rsidR="00693B28">
        <w:t>Frančić</w:t>
      </w:r>
      <w:proofErr w:type="spellEnd"/>
      <w:r w:rsidR="00693B28">
        <w:t xml:space="preserve">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EA4D1E">
        <w:t>1</w:t>
      </w:r>
      <w:r w:rsidR="00693B28">
        <w:t>49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EA4D1E">
        <w:t>6. lipnja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kal.</w:t>
      </w:r>
      <w:r w:rsidR="00904F73">
        <w:t xml:space="preserve"> </w:t>
      </w:r>
      <w:r w:rsidR="0097266D">
        <w:t xml:space="preserve"> 45 dana  </w:t>
      </w:r>
      <w:r w:rsidR="00E5542A">
        <w:t xml:space="preserve">  </w:t>
      </w:r>
      <w:r w:rsidR="00904F73">
        <w:t xml:space="preserve">    </w:t>
      </w:r>
      <w:r w:rsidR="006C3F3A">
        <w:t xml:space="preserve">   </w:t>
      </w: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51D" w:rsidR="00F5151D">
      <w:r>
        <w:separator/>
      </w:r>
    </w:p>
  </w:endnote>
  <w:endnote w:id="0" w:type="continuationSeparator">
    <w:p w:rsidRDefault="00F5151D" w:rsidR="00F51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51D" w:rsidR="00F5151D">
      <w:r>
        <w:separator/>
      </w:r>
    </w:p>
  </w:footnote>
  <w:footnote w:id="0" w:type="continuationSeparator">
    <w:p w:rsidRDefault="00F5151D" w:rsidR="00F515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347B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E33FF"/>
    <w:rsid w:val="00BE7281"/>
    <w:rsid w:val="00BF32DE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5151D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934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34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4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4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4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934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34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4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4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4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St-1149/2016</izvorni_sadrzaj>
    <derivirana_varijabla naziv="DomainObject.Predmet.OznakaBroj_1">St-1149/2016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HOKEJ KLUB ''CONCORDIA''</izvorni_sadrzaj>
    <derivirana_varijabla naziv="DomainObject.Predmet.ProtustrankaFormated_1">  ŠPORTSKI HOKEJ KLUB ''CONCORDIA''</derivirana_varijabla>
  </DomainObject.Predmet.ProtustrankaFormated>
  <DomainObject.Predmet.ProtustrankaFormatedOIB>
    <izvorni_sadrzaj>  ŠPORTSKI HOKEJ KLUB ''CONCORDIA'', OIB 68822392367</izvorni_sadrzaj>
    <derivirana_varijabla naziv="DomainObject.Predmet.ProtustrankaFormatedOIB_1">  ŠPORTSKI HOKEJ KLUB ''CONCORDIA'', OIB 68822392367</derivirana_varijabla>
  </DomainObject.Predmet.ProtustrankaFormatedOIB>
  <DomainObject.Predmet.ProtustrankaFormatedWithAdress>
    <izvorni_sadrzaj> ŠPORTSKI HOKEJ KLUB ''CONCORDIA'', Silvija  Strahimira Kranjčevića 4a, 10000 Zagreb</izvorni_sadrzaj>
    <derivirana_varijabla naziv="DomainObject.Predmet.ProtustrankaFormatedWithAdress_1"> ŠPORTSKI HOKEJ KLUB ''CONCORDIA'', Silvija  Strahimira Kranjčevića 4a, 10000 Zagreb</derivirana_varijabla>
  </DomainObject.Predmet.ProtustrankaFormatedWithAdress>
  <DomainObject.Predmet.ProtustrankaFormatedWithAdressOIB>
    <izvorni_sadrzaj> ŠPORTSKI HOKEJ KLUB ''CONCORDIA'', OIB 68822392367, Silvija  Strahimira Kranjčevića 4a, 10000 Zagreb</izvorni_sadrzaj>
    <derivirana_varijabla naziv="DomainObject.Predmet.ProtustrankaFormatedWithAdressOIB_1"> ŠPORTSKI HOKEJ KLUB ''CONCORDIA'', OIB 68822392367, Silvija  Strahimira Kranjčevića 4a, 10000 Zagreb</derivirana_varijabla>
  </DomainObject.Predmet.ProtustrankaFormatedWithAdressOIB>
  <DomainObject.Predmet.ProtustrankaWithAdress>
    <izvorni_sadrzaj>ŠPORTSKI HOKEJ KLUB ''CONCORDIA'' Silvija  Strahimira Kranjčevića 4a, 10000 Zagreb</izvorni_sadrzaj>
    <derivirana_varijabla naziv="DomainObject.Predmet.ProtustrankaWithAdress_1">ŠPORTSKI HOKEJ KLUB ''CONCORDIA'' Silvija  Strahimira Kranjčevića 4a, 10000 Zagreb</derivirana_varijabla>
  </DomainObject.Predmet.ProtustrankaWithAdress>
  <DomainObject.Predmet.ProtustrankaWithAdressOIB>
    <izvorni_sadrzaj>ŠPORTSKI HOKEJ KLUB ''CONCORDIA'', OIB 68822392367, Silvija  Strahimira Kranjčevića 4a, 10000 Zagreb</izvorni_sadrzaj>
    <derivirana_varijabla naziv="DomainObject.Predmet.ProtustrankaWithAdressOIB_1">ŠPORTSKI HOKEJ KLUB ''CONCORDIA'', OIB 68822392367, Silvija  Strahimira Kranjčevića 4a, 10000 Zagreb</derivirana_varijabla>
  </DomainObject.Predmet.ProtustrankaWithAdressOIB>
  <DomainObject.Predmet.ProtustrankaNazivFormated>
    <izvorni_sadrzaj>ŠPORTSKI HOKEJ KLUB ''CONCORDIA''</izvorni_sadrzaj>
    <derivirana_varijabla naziv="DomainObject.Predmet.ProtustrankaNazivFormated_1">ŠPORTSKI HOKEJ KLUB ''CONCORDIA''</derivirana_varijabla>
  </DomainObject.Predmet.ProtustrankaNazivFormated>
  <DomainObject.Predmet.ProtustrankaNazivFormatedOIB>
    <izvorni_sadrzaj>ŠPORTSKI HOKEJ KLUB ''CONCORDIA'', OIB 68822392367</izvorni_sadrzaj>
    <derivirana_varijabla naziv="DomainObject.Predmet.ProtustrankaNazivFormatedOIB_1">ŠPORTSKI HOKEJ KLUB ''CONCORDIA'', OIB 68822392367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ŠPORTSKI HOKEJ KLUB ''CONCORDIA''</item>
    </izvorni_sadrzaj>
    <derivirana_varijabla naziv="DomainObject.Predmet.ProtuStrankaListFormated_1">
      <item>ŠPORTSKI HOKEJ KLUB ''CONCORDIA''</item>
    </derivirana_varijabla>
  </DomainObject.Predmet.ProtuStrankaListFormated>
  <DomainObject.Predmet.ProtuStrankaListFormatedOIB>
    <izvorni_sadrzaj>
      <item>ŠPORTSKI HOKEJ KLUB ''CONCORDIA'', OIB 68822392367</item>
    </izvorni_sadrzaj>
    <derivirana_varijabla naziv="DomainObject.Predmet.ProtuStrankaListFormatedOIB_1">
      <item>ŠPORTSKI HOKEJ KLUB ''CONCORDIA'', OIB 68822392367</item>
    </derivirana_varijabla>
  </DomainObject.Predmet.ProtuStrankaListFormatedOIB>
  <DomainObject.Predmet.ProtuStrankaListFormatedWithAdress>
    <izvorni_sadrzaj>
      <item>ŠPORTSKI HOKEJ KLUB ''CONCORDIA'', Silvija  Strahimira Kranjčevića 4a, 10000 Zagreb</item>
    </izvorni_sadrzaj>
    <derivirana_varijabla naziv="DomainObject.Predmet.ProtuStrankaListFormatedWithAdress_1">
      <item>ŠPORTSKI HOKEJ KLUB ''CONCORDIA'', Silvija  Strahimira Kranjčevića 4a, 10000 Zagreb</item>
    </derivirana_varijabla>
  </DomainObject.Predmet.ProtuStrankaListFormatedWithAdress>
  <DomainObject.Predmet.ProtuStrankaListFormatedWithAdressOIB>
    <izvorni_sadrzaj>
      <item>ŠPORTSKI HOKEJ KLUB ''CONCORDIA'', OIB 68822392367, Silvija  Strahimira Kranjčevića 4a, 10000 Zagreb</item>
    </izvorni_sadrzaj>
    <derivirana_varijabla naziv="DomainObject.Predmet.ProtuStrankaListFormatedWithAdressOIB_1">
      <item>ŠPORTSKI HOKEJ KLUB ''CONCORDIA'', OIB 68822392367, Silvija  Strahimira Kranjčevića 4a, 10000 Zagreb</item>
    </derivirana_varijabla>
  </DomainObject.Predmet.ProtuStrankaListFormatedWithAdressOIB>
  <DomainObject.Predmet.ProtuStrankaListNazivFormated>
    <izvorni_sadrzaj>
      <item>ŠPORTSKI HOKEJ KLUB ''CONCORDIA''</item>
    </izvorni_sadrzaj>
    <derivirana_varijabla naziv="DomainObject.Predmet.ProtuStrankaListNazivFormated_1">
      <item>ŠPORTSKI HOKEJ KLUB ''CONCORDIA''</item>
    </derivirana_varijabla>
  </DomainObject.Predmet.ProtuStrankaListNazivFormated>
  <DomainObject.Predmet.ProtuStrankaListNazivFormatedOIB>
    <izvorni_sadrzaj>
      <item>ŠPORTSKI HOKEJ KLUB ''CONCORDIA'', OIB 68822392367</item>
    </izvorni_sadrzaj>
    <derivirana_varijabla naziv="DomainObject.Predmet.ProtuStrankaListNazivFormatedOIB_1">
      <item>ŠPORTSKI HOKEJ KLUB ''CONCORDIA'', OIB 68822392367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ŠPORTSKI HOKEJ KLUB ''CONCORDIA''</izvorni_sadrzaj>
    <derivirana_varijabla naziv="DomainObject.Predmet.ProtustrankaIDrugi_1">ŠPORTSKI HOKEJ KLUB ''CONCORDIA''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ŠPORTSKI HOKEJ KLUB ''CONCORDIA'', OIB 68822392367, Silvija  Strahimira Kranjčevića 4a, 10000 Zagreb</izvorni_sadrzaj>
    <derivirana_varijabla naziv="DomainObject.Predmet.ProtustrankaIDrugiAdressOIB_1">ŠPORTSKI HOKEJ KLUB ''CONCORDIA'', OIB 68822392367, Silvija  Strahimira Kranjčevića 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ŠPORTSKI HOKEJ KLUB ''CONCORDIA''</item>
      <item>FINA Regionalni centar Zagreb</item>
    </izvorni_sadrzaj>
    <derivirana_varijabla naziv="DomainObject.Predmet.SudioniciListNaziv_1">
      <item>ŠPORTSKI HOKEJ KLUB ''CONCORDIA''</item>
      <item>FINA Regionalni centar Zagreb</item>
    </derivirana_varijabla>
  </DomainObject.Predmet.SudioniciListNaziv>
  <DomainObject.Predmet.SudioniciListAdressOIB>
    <izvorni_sadrzaj>
      <item>ŠPORTSKI HOKEJ KLUB ''CONCORDIA'', OIB 68822392367, Silvija  Strahimira Kranjčevića 4a,10000 Zagreb</item>
      <item>FINA Regionalni centar Zagreb, OIB 85821130368, Trg svibanjskih žrtava 1995. br.1,10000 Zagreb</item>
    </izvorni_sadrzaj>
    <derivirana_varijabla naziv="DomainObject.Predmet.SudioniciListAdressOIB_1">
      <item>ŠPORTSKI HOKEJ KLUB ''CONCORDIA'', OIB 68822392367, Silvija  Strahimira Kranjčevića 4a,10000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68822392367</item>
      <item>, OIB 85821130368</item>
    </izvorni_sadrzaj>
    <derivirana_varijabla naziv="DomainObject.Predmet.SudioniciListNazivOIB_1">
      <item>, OIB 68822392367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9704D7-8A3F-40D4-94AC-77709FC87D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1831</properties:Characters>
  <properties:Lines>50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2016-06-06T11:28:00Z</cp:lastPrinted>
  <dcterms:modified xmlns:xsi="http://www.w3.org/2001/XMLSchema-instance" xsi:type="dcterms:W3CDTF">2016-06-06T11:31:00Z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