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0161" w14:paraId="d62016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107E9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7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7E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7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7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7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7E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7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7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ETERNITY j.d.o.o. u likvidaciji, MEDULIN</izvorni_sadrzaj>
    <derivirana_varijabla naziv="DomainObject.Predmet.ProtustrankaFormated_1">  DIVINE ETERNITY j.d.o.o. u likvidaciji, MEDULIN</derivirana_varijabla>
  </DomainObject.Predmet.ProtustrankaFormated>
  <DomainObject.Predmet.ProtustrankaFormatedOIB>
    <izvorni_sadrzaj>  DIVINE ETERNITY j.d.o.o. u likvidaciji, MEDULIN, OIB 99293817261</izvorni_sadrzaj>
    <derivirana_varijabla naziv="DomainObject.Predmet.ProtustrankaFormatedOIB_1">  DIVINE ETERNITY j.d.o.o. u likvidaciji, MEDULIN, OIB 99293817261</derivirana_varijabla>
  </DomainObject.Predmet.ProtustrankaFormatedOIB>
  <DomainObject.Predmet.ProtustrankaFormatedWithAdress>
    <izvorni_sadrzaj> DIVINE ETERNITY j.d.o.o. u likvidaciji, MEDULIN, Funtana 1, 52100 Medulin</izvorni_sadrzaj>
    <derivirana_varijabla naziv="DomainObject.Predmet.ProtustrankaFormatedWithAdress_1"> DIVINE ETERNITY j.d.o.o. u likvidaciji, MEDULIN, Funtana 1, 52100 Medulin</derivirana_varijabla>
  </DomainObject.Predmet.ProtustrankaFormatedWithAdress>
  <DomainObject.Predmet.ProtustrankaFormatedWithAdressOIB>
    <izvorni_sadrzaj> DIVINE ETERNITY j.d.o.o. u likvidaciji, MEDULIN, OIB 99293817261, Funtana 1, 52100 Medulin</izvorni_sadrzaj>
    <derivirana_varijabla naziv="DomainObject.Predmet.ProtustrankaFormatedWithAdressOIB_1"> DIVINE ETERNITY j.d.o.o. u likvidaciji, MEDULIN, OIB 99293817261, Funtana 1, 52100 Medulin</derivirana_varijabla>
  </DomainObject.Predmet.ProtustrankaFormatedWithAdressOIB>
  <DomainObject.Predmet.ProtustrankaWithAdress>
    <izvorni_sadrzaj>DIVINE ETERNITY j.d.o.o. u likvidaciji, MEDULIN Funtana 1, 52100 Medulin</izvorni_sadrzaj>
    <derivirana_varijabla naziv="DomainObject.Predmet.ProtustrankaWithAdress_1">DIVINE ETERNITY j.d.o.o. u likvidaciji, MEDULIN Funtana 1, 52100 Medulin</derivirana_varijabla>
  </DomainObject.Predmet.ProtustrankaWithAdress>
  <DomainObject.Predmet.ProtustrankaWithAdressOIB>
    <izvorni_sadrzaj>DIVINE ETERNITY j.d.o.o. u likvidaciji, MEDULIN, OIB 99293817261, Funtana 1, 52100 Medulin</izvorni_sadrzaj>
    <derivirana_varijabla naziv="DomainObject.Predmet.ProtustrankaWithAdressOIB_1">DIVINE ETERNITY j.d.o.o. u likvidaciji, MEDULIN, OIB 99293817261, Funtana 1, 52100 Medulin</derivirana_varijabla>
  </DomainObject.Predmet.ProtustrankaWithAdressOIB>
  <DomainObject.Predmet.ProtustrankaNazivFormated>
    <izvorni_sadrzaj>DIVINE ETERNITY j.d.o.o. u likvidaciji, MEDULIN</izvorni_sadrzaj>
    <derivirana_varijabla naziv="DomainObject.Predmet.ProtustrankaNazivFormated_1">DIVINE ETERNITY j.d.o.o. u likvidaciji, MEDULIN</derivirana_varijabla>
  </DomainObject.Predmet.ProtustrankaNazivFormated>
  <DomainObject.Predmet.ProtustrankaNazivFormatedOIB>
    <izvorni_sadrzaj>DIVINE ETERNITY j.d.o.o. u likvidaciji, MEDULIN, OIB 99293817261</izvorni_sadrzaj>
    <derivirana_varijabla naziv="DomainObject.Predmet.ProtustrankaNazivFormatedOIB_1">DIVINE ETERNITY j.d.o.o. u likvidaciji, MEDULIN, OIB 99293817261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11601.28</izvorni_sadrzaj>
    <derivirana_varijabla naziv="DomainObject.Predmet.TrenutnaVrijednost_1">11601.28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DIVINE ETERNITY j.d.o.o. u likvidaciji, MEDULIN</item>
    </izvorni_sadrzaj>
    <derivirana_varijabla naziv="DomainObject.Predmet.ProtuStrankaListFormated_1">
      <item>DIVINE ETERNITY j.d.o.o. u likvidaciji, MEDULIN</item>
    </derivirana_varijabla>
  </DomainObject.Predmet.ProtuStrankaListFormated>
  <DomainObject.Predmet.ProtuStrankaListFormatedOIB>
    <izvorni_sadrzaj>
      <item>DIVINE ETERNITY j.d.o.o. u likvidaciji, MEDULIN, OIB 99293817261</item>
    </izvorni_sadrzaj>
    <derivirana_varijabla naziv="DomainObject.Predmet.ProtuStrankaListFormatedOIB_1">
      <item>DIVINE ETERNITY j.d.o.o. u likvidaciji, MEDULIN, OIB 99293817261</item>
    </derivirana_varijabla>
  </DomainObject.Predmet.ProtuStrankaListFormatedOIB>
  <DomainObject.Predmet.ProtuStrankaListFormatedWithAdress>
    <izvorni_sadrzaj>
      <item>DIVINE ETERNITY j.d.o.o. u likvidaciji, MEDULIN, Funtana 1, 52100 Medulin</item>
    </izvorni_sadrzaj>
    <derivirana_varijabla naziv="DomainObject.Predmet.ProtuStrankaListFormatedWithAdress_1">
      <item>DIVINE ETERNITY j.d.o.o. u likvidaciji, MEDULIN, Funtana 1, 52100 Medulin</item>
    </derivirana_varijabla>
  </DomainObject.Predmet.ProtuStrankaListFormatedWithAdress>
  <DomainObject.Predmet.ProtuStrankaListFormatedWithAdressOIB>
    <izvorni_sadrzaj>
      <item>DIVINE ETERNITY j.d.o.o. u likvidaciji, MEDULIN, OIB 99293817261, Funtana 1, 52100 Medulin</item>
    </izvorni_sadrzaj>
    <derivirana_varijabla naziv="DomainObject.Predmet.ProtuStrankaListFormatedWithAdressOIB_1">
      <item>DIVINE ETERNITY j.d.o.o. u likvidaciji, MEDULIN, OIB 99293817261, Funtana 1, 52100 Medulin</item>
    </derivirana_varijabla>
  </DomainObject.Predmet.ProtuStrankaListFormatedWithAdressOIB>
  <DomainObject.Predmet.ProtuStrankaListNazivFormated>
    <izvorni_sadrzaj>
      <item>DIVINE ETERNITY j.d.o.o. u likvidaciji, MEDULIN</item>
    </izvorni_sadrzaj>
    <derivirana_varijabla naziv="DomainObject.Predmet.ProtuStrankaListNazivFormated_1">
      <item>DIVINE ETERNITY j.d.o.o. u likvidaciji, MEDULIN</item>
    </derivirana_varijabla>
  </DomainObject.Predmet.ProtuStrankaListNazivFormated>
  <DomainObject.Predmet.ProtuStrankaListNazivFormatedOIB>
    <izvorni_sadrzaj>
      <item>DIVINE ETERNITY j.d.o.o. u likvidaciji, MEDULIN, OIB 99293817261</item>
    </izvorni_sadrzaj>
    <derivirana_varijabla naziv="DomainObject.Predmet.ProtuStrankaListNazivFormatedOIB_1">
      <item>DIVINE ETERNITY j.d.o.o. u likvidaciji, MEDULIN, OIB 99293817261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DIVINE ETERNITY j.d.o.o. u likvidaciji, MEDULIN</izvorni_sadrzaj>
    <derivirana_varijabla naziv="DomainObject.Predmet.ProtustrankaIDrugi_1">DIVINE ETERNITY j.d.o.o.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DIVINE ETERNITY j.d.o.o. u likvidaciji, MEDULIN, OIB 99293817261, Funtana 1, 52100 Medulin</izvorni_sadrzaj>
    <derivirana_varijabla naziv="DomainObject.Predmet.ProtustrankaIDrugiAdressOIB_1">DIVINE ETERNITY j.d.o.o. u likvidaciji, MEDULIN, OIB 99293817261,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DIVINE ETERNITY j.d.o.o. u likvidaciji, MEDULIN</item>
    </izvorni_sadrzaj>
    <derivirana_varijabla naziv="DomainObject.Predmet.SudioniciListNaziv_1">
      <item>FINANCIJSKA AGENCIJA, RC RIJEKA, PODRUŽNICA PULA, PULA</item>
      <item>DIVINE ETERNITY j.d.o.o. u likvidaciji,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DIVINE ETERNITY j.d.o.o. u likvidaciji, MEDULIN, OIB 99293817261, Funtana 1,52100 Medulin</item>
    </izvorni_sadrzaj>
    <derivirana_varijabla naziv="DomainObject.Predmet.SudioniciListAdressOIB_1">
      <item>FINANCIJSKA AGENCIJA, RC RIJEKA, PODRUŽNICA PULA, PULA, OIB 85821130368, Giardini 5,52100 Pula</item>
      <item>DIVINE ETERNITY j.d.o.o. u likvidaciji, MEDULIN, OIB 99293817261, Funtana 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99293817261</item>
    </izvorni_sadrzaj>
    <derivirana_varijabla naziv="DomainObject.Predmet.SudioniciListNazivOIB_1">
      <item>, OIB 85821130368</item>
      <item>, OIB 99293817261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